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3289" w14:paraId="e7c3289" w:rsidRDefault="002B6788" w:rsidP="002B6788" w:rsidR="002B6788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2B6788" w:rsidP="002B6788" w:rsidR="002B6788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KG INFO j.d.o.o. za informatičke usluge i trgovinu, OIB: 33060830379 sa sjedištem u Gornja Poljana 118, Gornja Poljana</w:t>
      </w:r>
      <w:r>
        <w:rPr>
          <w:rFonts w:cs="Times New Roman"/>
        </w:rPr>
        <w:t>, dana 11. listopada 2018.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B6788" w:rsidP="002B6788" w:rsidR="002B6788">
      <w:pPr>
        <w:spacing w:after="0"/>
        <w:jc w:val="center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 Otvara se stečajni postupak nad stečajnim dužnikom KG INFO j.d.o.o. za informatičke usluge i trgovinu, OIB: 33060830379 sa sjedištem u Gornja Poljana 118, Gornja Poljana, s danom 11. listopada 2018. u 13,00 sati.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 Zaključuje se stečajni postupak nad stečajnim dužnikom KG INFO j.d.o.o. za informatičke usluge i trgovinu, OIB: 33060830379 sa sjedištem u Gornja Poljana 118, Gornja Poljana.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OIB: 90776078028 sa sjedištem u Čakovec, Vukovarska 3.</w:t>
      </w:r>
    </w:p>
    <w:p w:rsidRDefault="002B6788" w:rsidP="002B6788" w:rsidR="002B6788">
      <w:pPr>
        <w:spacing w:after="0"/>
        <w:jc w:val="both"/>
        <w:rPr>
          <w:rFonts w:cs="Times New Roman"/>
          <w:color w:val="FF0000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V Po pravomoćnosti ovoga rješenja stečajni dužnik KG INFO j.d.o.o. za informatičke usluge i trgovinu, OIB: 33060830379 sa sjedištem u Gornja Poljana 118, Gornja Poljana, bit će brisan iz sudskog registra.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B6788" w:rsidP="002B6788" w:rsidR="002B6788">
      <w:pPr>
        <w:spacing w:after="0"/>
        <w:jc w:val="both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  <w:color w:val="FF0000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>
        <w:rPr>
          <w:rFonts w:cs="Times New Roman"/>
        </w:rPr>
        <w:t>23</w:t>
      </w:r>
      <w:r>
        <w:rPr>
          <w:rFonts w:cs="Times New Roman"/>
        </w:rPr>
        <w:t xml:space="preserve">.07.2018. podnio zahtjev za pokretanje skraćenog stečajnog postupka nad dužnikom navedenim u izreci, pa kako su za to bile ispunjene pretpostavke iz čl. 428. Stečajnog zakona (''Narodne novine'' broj 71/15 - dalje SZ-a), sud je, primjenom čl. 430. </w:t>
      </w:r>
      <w:r>
        <w:rPr>
          <w:rFonts w:cs="Times New Roman"/>
        </w:rPr>
        <w:lastRenderedPageBreak/>
        <w:t xml:space="preserve">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11. listopada 2018.</w:t>
      </w: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2B6788" w:rsidP="002B6788" w:rsidR="002B6788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2B6788" w:rsidP="002B6788" w:rsidR="002B6788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B6788" w:rsidP="002B6788" w:rsidR="002B6788">
      <w:pPr>
        <w:spacing w:after="0"/>
        <w:jc w:val="both"/>
      </w:pPr>
      <w:r>
        <w:tab/>
        <w:t>O žalbi protiv rješenja sudskog savjetnika odlučuje sudac pojedinac toga suda.</w:t>
      </w:r>
    </w:p>
    <w:p w:rsidRDefault="002B6788" w:rsidP="002B6788" w:rsidR="002B6788">
      <w:pPr>
        <w:spacing w:after="0"/>
        <w:jc w:val="both"/>
      </w:pPr>
      <w:r>
        <w:tab/>
        <w:t>O žalbi protiv odluke suca donesene u prvom stupnju odlučuje Visoki trgovački sud.</w:t>
      </w:r>
    </w:p>
    <w:p w:rsidRDefault="002B6788" w:rsidP="002B6788" w:rsidR="002B678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B6788" w:rsidP="002B6788" w:rsidR="002B678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2B6788" w:rsidP="002B6788" w:rsidR="002B678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KG INFO j.d.o.o. za informatičke usluge i trgovinu, OIB: 33060830379 sa sjedištem u Gornja Poljana 118, Gornja Poljana</w:t>
      </w:r>
      <w:r>
        <w:rPr>
          <w:rFonts w:cs="Times New Roman"/>
        </w:rPr>
        <w:t xml:space="preserve"> 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Karlo </w:t>
      </w:r>
      <w:proofErr w:type="spellStart"/>
      <w:r>
        <w:rPr>
          <w:rFonts w:cs="Times New Roman"/>
        </w:rPr>
        <w:t>Gerić</w:t>
      </w:r>
      <w:proofErr w:type="spellEnd"/>
      <w:r>
        <w:rPr>
          <w:rFonts w:cs="Times New Roman"/>
        </w:rPr>
        <w:t>, Gornja Poljana, Gornja Poljana 51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Ministarstvo financija, Porezna uprava,  Ispostava Varaždin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Čakovec, Vukovarska 3</w:t>
      </w:r>
    </w:p>
    <w:p w:rsidRDefault="002B6788" w:rsidP="002B6788" w:rsidR="002B678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>
      <w:pPr>
        <w:spacing w:after="0"/>
        <w:rPr>
          <w:rFonts w:cs="Times New Roman"/>
        </w:rPr>
      </w:pPr>
    </w:p>
    <w:p w:rsidRDefault="002B6788" w:rsidP="002B6788" w:rsidR="002B6788"/>
    <w:p w:rsidRDefault="00AE649C" w:rsidP="00661C75" w:rsidR="00AE649C" w:rsidRPr="00661C75"/>
    <w:sectPr w:rsidSect="0032366B" w:rsidR="00AE649C" w:rsidRPr="00661C7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C75" w:rsidR="008333A9">
    <w:pPr>
      <w:pStyle w:val="Zaglavlje"/>
    </w:pPr>
    <w:r>
      <w:rPr>
        <w:rStyle w:val="PozadinaSvijetloCrvena"/>
        <w:shd w:fill="auto" w:color="auto" w:val="clear"/>
      </w:rPr>
      <w:t>Poslovni broj: 8 St-275/18-4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788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B4C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C75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85D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678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678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St-275/2018-4</izvorni_sadrzaj>
    <derivirana_varijabla naziv="DomainObject.Oznaka_1">St-275/2018-4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računala KG INFO jednostavno društvo s ograničenom odgovornošću za informatičke usluge i trgovinu zastupanog po punomoćniku Karlo Gerić</izvorni_sadrzaj>
    <derivirana_varijabla naziv="DomainObject.Predmet.ProtustrankaFormated_1">  Servis računala KG INFO jednostavno društvo s ograničenom odgovornošću za informatičke usluge i trgovinu zastupanog po punomoćniku Karlo Gerić</derivirana_varijabla>
  </DomainObject.Predmet.ProtustrankaFormated>
  <DomainObject.Predmet.ProtustrankaFormatedOIB>
    <izvorni_sadrzaj>  Servis računala KG INFO jednostavno društvo s ograničenom odgovornošću za informatičke usluge i trgovinu, OIB 33060830379 zastupanog po punomoćniku Karlo Gerić</izvorni_sadrzaj>
    <derivirana_varijabla naziv="DomainObject.Predmet.ProtustrankaFormatedOIB_1">  Servis računala KG INFO jednostavno društvo s ograničenom odgovornošću za informatičke usluge i trgovinu, OIB 33060830379 zastupanog po punomoćniku Karlo Gerić</derivirana_varijabla>
  </DomainObject.Predmet.ProtustrankaFormatedOIB>
  <DomainObject.Predmet.ProtustrankaFormatedWithAdress>
    <izvorni_sadrzaj> Servis računala KG INFO jednostavno društvo s ograničenom odgovornošću za informatičke usluge i trgovinu, Gornja Poljana 118, 42223 Gornja Poljana zastupanog po punomoćniku Karlo Gerić</izvorni_sadrzaj>
    <derivirana_varijabla naziv="DomainObject.Predmet.ProtustrankaFormatedWithAdress_1"> Servis računala KG INFO jednostavno društvo s ograničenom odgovornošću za informatičke usluge i trgovinu, Gornja Poljana 118, 42223 Gornja Poljana zastupanog po punomoćniku Karlo Gerić</derivirana_varijabla>
  </DomainObject.Predmet.ProtustrankaFormatedWithAdress>
  <DomainObject.Predmet.ProtustrankaFormatedWithAdressOIB>
    <izvorni_sadrzaj> Servis računala KG INFO jednostavno društvo s ograničenom odgovornošću za informatičke usluge i trgovinu, OIB 33060830379, Gornja Poljana 118, 42223 Gornja Poljana zastupanog po punomoćniku Karlo Gerić</izvorni_sadrzaj>
    <derivirana_varijabla naziv="DomainObject.Predmet.ProtustrankaFormatedWithAdressOIB_1"> Servis računala KG INFO jednostavno društvo s ograničenom odgovornošću za informatičke usluge i trgovinu, OIB 33060830379, Gornja Poljana 118, 42223 Gornja Poljana zastupanog po punomoćniku Karlo Gerić</derivirana_varijabla>
  </DomainObject.Predmet.ProtustrankaFormatedWithAdressOIB>
  <DomainObject.Predmet.ProtustrankaWithAdress>
    <izvorni_sadrzaj>Servis računala KG INFO jednostavno društvo s ograničenom odgovornošću za informatičke usluge i trgovinu Gornja Poljana 118, 42223 Gornja Poljana</izvorni_sadrzaj>
    <derivirana_varijabla naziv="DomainObject.Predmet.ProtustrankaWithAdress_1">Servis računala KG INFO jednostavno društvo s ograničenom odgovornošću za informatičke usluge i trgovinu Gornja Poljana 118, 42223 Gornja Poljana</derivirana_varijabla>
  </DomainObject.Predmet.ProtustrankaWithAdress>
  <DomainObject.Predmet.ProtustrankaWithAdressOIB>
    <izvorni_sadrzaj>Servis računala KG INFO jednostavno društvo s ograničenom odgovornošću za informatičke usluge i trgovinu, OIB 33060830379, Gornja Poljana 118, 42223 Gornja Poljana</izvorni_sadrzaj>
    <derivirana_varijabla naziv="DomainObject.Predmet.ProtustrankaWithAdressOIB_1">Servis računala KG INFO jednostavno društvo s ograničenom odgovornošću za informatičke usluge i trgovinu, OIB 33060830379, Gornja Poljana 118, 42223 Gornja Poljana</derivirana_varijabla>
  </DomainObject.Predmet.ProtustrankaWithAdressOIB>
  <DomainObject.Predmet.ProtustrankaNazivFormated>
    <izvorni_sadrzaj>Servis računala KG INFO jednostavno društvo s ograničenom odgovornošću za informatičke usluge i trgovinu</izvorni_sadrzaj>
    <derivirana_varijabla naziv="DomainObject.Predmet.ProtustrankaNazivFormated_1">Servis računala KG INFO jednostavno društvo s ograničenom odgovornošću za informatičke usluge i trgovinu</derivirana_varijabla>
  </DomainObject.Predmet.ProtustrankaNazivFormated>
  <DomainObject.Predmet.ProtustrankaNazivFormatedOIB>
    <izvorni_sadrzaj>Servis računala KG INFO jednostavno društvo s ograničenom odgovornošću za informatičke usluge i trgovinu, OIB 33060830379</izvorni_sadrzaj>
    <derivirana_varijabla naziv="DomainObject.Predmet.ProtustrankaNazivFormatedOIB_1">Servis računala KG INFO jednostavno društvo s ograničenom odgovornošću za informatičke usluge i trgovinu, OIB 33060830379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17943.80</izvorni_sadrzaj>
    <derivirana_varijabla naziv="DomainObject.Predmet.TrenutnaVrijednost_1">17943.80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računala KG INFO jednostavno društvo s ograničenom odgovornošću za informatičke usluge i trgovinu zastupanog po punomoćniku Karlo Gerić</item>
    </izvorni_sadrzaj>
    <derivirana_varijabla naziv="DomainObject.Predmet.ProtuStrankaListFormated_1">
      <item>Servis računala KG INFO jednostavno društvo s ograničenom odgovornošću za informatičke usluge i trgovinu zastupanog po punomoćniku Karlo Gerić</item>
    </derivirana_varijabla>
  </DomainObject.Predmet.ProtuStrankaListFormated>
  <DomainObject.Predmet.ProtuStrankaListFormatedOIB>
    <izvorni_sadrzaj>
      <item>Servis računala KG INFO jednostavno društvo s ograničenom odgovornošću za informatičke usluge i trgovinu, OIB 33060830379 zastupanog po punomoćniku Karlo Gerić</item>
    </izvorni_sadrzaj>
    <derivirana_varijabla naziv="DomainObject.Predmet.ProtuStrankaListFormatedOIB_1">
      <item>Servis računala KG INFO jednostavno društvo s ograničenom odgovornošću za informatičke usluge i trgovinu, OIB 33060830379 zastupanog po punomoćniku Karlo Gerić</item>
    </derivirana_varijabla>
  </DomainObject.Predmet.ProtuStrankaListFormatedOIB>
  <DomainObject.Predmet.ProtuStrankaListFormatedWithAdress>
    <izvorni_sadrzaj>
      <item>Servis računala KG INFO jednostavno društvo s ograničenom odgovornošću za informatičke usluge i trgovinu, Gornja Poljana 118, 42223 Gornja Poljana zastupanog po punomoćniku Karlo Gerić</item>
    </izvorni_sadrzaj>
    <derivirana_varijabla naziv="DomainObject.Predmet.ProtuStrankaListFormatedWithAdress_1">
      <item>Servis računala KG INFO jednostavno društvo s ograničenom odgovornošću za informatičke usluge i trgovinu, Gornja Poljana 118, 42223 Gornja Poljana zastupanog po punomoćniku Karlo Gerić</item>
    </derivirana_varijabla>
  </DomainObject.Predmet.ProtuStrankaListFormatedWithAdress>
  <DomainObject.Predmet.ProtuStrankaListFormatedWithAdressOIB>
    <izvorni_sadrzaj>
      <item>Servis računala KG INFO jednostavno društvo s ograničenom odgovornošću za informatičke usluge i trgovinu, OIB 33060830379, Gornja Poljana 118, 42223 Gornja Poljana zastupanog po punomoćniku Karlo Gerić</item>
    </izvorni_sadrzaj>
    <derivirana_varijabla naziv="DomainObject.Predmet.ProtuStrankaListFormatedWithAdressOIB_1">
      <item>Servis računala KG INFO jednostavno društvo s ograničenom odgovornošću za informatičke usluge i trgovinu, OIB 33060830379, Gornja Poljana 118, 42223 Gornja Poljana zastupanog po punomoćniku Karlo Gerić</item>
    </derivirana_varijabla>
  </DomainObject.Predmet.ProtuStrankaListFormatedWithAdressOIB>
  <DomainObject.Predmet.ProtuStrankaListNazivFormated>
    <izvorni_sadrzaj>
      <item>Servis računala KG INFO jednostavno društvo s ograničenom odgovornošću za informatičke usluge i trgovinu</item>
    </izvorni_sadrzaj>
    <derivirana_varijabla naziv="DomainObject.Predmet.ProtuStrankaListNazivFormated_1">
      <item>Servis računala KG INFO jednostavno društvo s ograničenom odgovornošću za informatičke usluge i trgovinu</item>
    </derivirana_varijabla>
  </DomainObject.Predmet.ProtuStrankaListNazivFormated>
  <DomainObject.Predmet.ProtuStrankaListNazivFormatedOIB>
    <izvorni_sadrzaj>
      <item>Servis računala KG INFO jednostavno društvo s ograničenom odgovornošću za informatičke usluge i trgovinu, OIB 33060830379</item>
    </izvorni_sadrzaj>
    <derivirana_varijabla naziv="DomainObject.Predmet.ProtuStrankaListNazivFormatedOIB_1">
      <item>Servis računala KG INFO jednostavno društvo s ograničenom odgovornošću za informatičke usluge i trgovinu, OIB 33060830379</item>
    </derivirana_varijabla>
  </DomainObject.Predmet.ProtuStrankaListNazivFormatedOIB>
  <DomainObject.Predmet.OstaliListFormated>
    <izvorni_sadrzaj>
      <item>Karlo Gerić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_1">
      <item>Karlo Gerić punomoćnik sudionika u postupku Servis računala KG INFO jednostavno društvo s ograničenom odgovornošću za informatičke usluge i trgovinu</item>
      <item>Sudski registar</item>
    </derivirana_varijabla>
  </DomainObject.Predmet.OstaliListFormated>
  <DomainObject.Predmet.OstaliListFormatedOIB>
    <izvorni_sadrzaj>
      <item>Karlo Gerić, OIB 67699555952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OIB_1">
      <item>Karlo Gerić, OIB 67699555952 punomoćnik sudionika u postupku Servis računala KG INFO jednostavno društvo s ograničenom odgovornošću za informatičke usluge i trgovinu</item>
      <item>Sudski registar</item>
    </derivirana_varijabla>
  </DomainObject.Predmet.OstaliListFormatedOIB>
  <DomainObject.Predmet.OstaliListFormatedWithAdress>
    <izvorni_sadrzaj>
      <item>Karlo Gerić, Gornja Poljana 51, 42223 Gornja Poljana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WithAdress_1">
      <item>Karlo Gerić, Gornja Poljana 51, 42223 Gornja Poljana punomoćnik sudionika u postupku Servis računala KG INFO jednostavno društvo s ograničenom odgovornošću za informatičke usluge i trgovinu</item>
      <item>Sudski registar</item>
    </derivirana_varijabla>
  </DomainObject.Predmet.OstaliListFormatedWithAdress>
  <DomainObject.Predmet.OstaliListFormatedWithAdressOIB>
    <izvorni_sadrzaj>
      <item>Karlo Gerić, OIB 67699555952, Gornja Poljana 51, 42223 Gornja Poljana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WithAdressOIB_1">
      <item>Karlo Gerić, OIB 67699555952, Gornja Poljana 51, 42223 Gornja Poljana punomoćnik sudionika u postupku Servis računala KG INFO jednostavno društvo s ograničenom odgovornošću za informatičke usluge i trgovinu</item>
      <item>Sudski registar</item>
    </derivirana_varijabla>
  </DomainObject.Predmet.OstaliListFormatedWithAdressOIB>
  <DomainObject.Predmet.OstaliListNazivFormated>
    <izvorni_sadrzaj>
      <item>Karlo Gerić</item>
      <item>Sudski registar</item>
    </izvorni_sadrzaj>
    <derivirana_varijabla naziv="DomainObject.Predmet.OstaliListNazivFormated_1">
      <item>Karlo Gerić</item>
      <item>Sudski registar</item>
    </derivirana_varijabla>
  </DomainObject.Predmet.OstaliListNazivFormated>
  <DomainObject.Predmet.OstaliListNazivFormatedOIB>
    <izvorni_sadrzaj>
      <item>Karlo Gerić, OIB 67699555952</item>
      <item>Sudski registar</item>
    </izvorni_sadrzaj>
    <derivirana_varijabla naziv="DomainObject.Predmet.OstaliListNazivFormatedOIB_1">
      <item>Karlo Gerić, OIB 67699555952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St-275/2018-4</izvorni_sadrzaj>
    <derivirana_varijabla naziv="DomainObject.PoslovniBrojDokumenta_1">St-275/2018-4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računala KG INFO jednostavno društvo s ograničenom odgovornošću za informatičke usluge i trgovinu</izvorni_sadrzaj>
    <derivirana_varijabla naziv="DomainObject.Predmet.ProtustrankaIDrugi_1">Servis računala KG INFO jednostavno društvo s ograničenom odgovornošću za informatičke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računala KG INFO jednostavno društvo s ograničenom odgovornošću za informatičke usluge i trgovinu, OIB 33060830379, Gornja Poljana 118, 42223 Gornja Poljana</izvorni_sadrzaj>
    <derivirana_varijabla naziv="DomainObject.Predmet.ProtustrankaIDrugiAdressOIB_1">Servis računala KG INFO jednostavno društvo s ograničenom odgovornošću za informatičke usluge i trgovinu, OIB 33060830379, Gornja Poljana 118, 42223 Gornja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računala KG INFO jednostavno društvo s ograničenom odgovornošću za informatičke usluge i trgovinu</item>
      <item>Karlo Gerić</item>
      <item>Sudski registar</item>
    </izvorni_sadrzaj>
    <derivirana_varijabla naziv="DomainObject.Predmet.SudioniciListNaziv_1">
      <item>Financijska agencija</item>
      <item>Servis računala KG INFO jednostavno društvo s ograničenom odgovornošću za informatičke usluge i trgovinu</item>
      <item>Karlo Gerić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Servis računala KG INFO jednostavno društvo s ograničenom odgovornošću za informatičke usluge i trgovinu, OIB 33060830379, Gornja Poljana 118,42223 Gornja Poljana</item>
      <item>Karlo Gerić, OIB 67699555952, Gornja Poljana 51,42223 Gornja Poljana</item>
      <item>Sudski registar</item>
    </izvorni_sadrzaj>
    <derivirana_varijabla naziv="DomainObject.Predmet.SudioniciListAdressOIB_1">
      <item>Financijska agencija, OIB 85821130368, Ulica grada Vukovara 70,10000 Zagreb</item>
      <item>Servis računala KG INFO jednostavno društvo s ograničenom odgovornošću za informatičke usluge i trgovinu, OIB 33060830379, Gornja Poljana 118,42223 Gornja Poljana</item>
      <item>Karlo Gerić, OIB 67699555952, Gornja Poljana 51,42223 Gornja Poljana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A7CCE-BFD3-45A9-B50D-D5D55D995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2990</properties:Characters>
  <properties:Lines>91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2018-10-11T10:35:00Z</cp:lastPrinted>
  <dcterms:modified xmlns:xsi="http://www.w3.org/2001/XMLSchema-instance" xsi:type="dcterms:W3CDTF">2018-10-11T10:36:00Z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St-275/2018-4 / Odluka - Rješenje o otvaranju i zaključenju skraćenog stečajnog postupka (odluka_St-275_2018-4.docx)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