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eebc" w14:paraId="fd5eebc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AA24A8">
        <w:t>452</w:t>
      </w:r>
      <w:r w:rsidR="00BE14DE">
        <w:t>/</w:t>
      </w:r>
      <w:r w:rsidR="00245588">
        <w:t>16-</w:t>
      </w:r>
      <w:r w:rsidR="00F30741">
        <w:t>5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</w:t>
      </w:r>
      <w:r w:rsidR="00034E8A" w:rsidRPr="00F60CD9">
        <w:t>kao stečajno</w:t>
      </w:r>
      <w:r w:rsidR="004F1F54">
        <w:t>j</w:t>
      </w:r>
      <w:r w:rsidR="00034E8A" w:rsidRPr="00F60CD9">
        <w:t xml:space="preserve"> su</w:t>
      </w:r>
      <w:r w:rsidR="004F1F54">
        <w:t>tkinji</w:t>
      </w:r>
      <w:r w:rsidR="00034E8A" w:rsidRPr="00F60CD9">
        <w:t xml:space="preserve">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AA24A8">
        <w:t>TAURUS d.o.o., Zadar, Ulica Marijane Radev 0,</w:t>
      </w:r>
      <w:r w:rsidR="00AA24A8" w:rsidRPr="007A679F">
        <w:t xml:space="preserve"> OIB: </w:t>
      </w:r>
      <w:r w:rsidR="00AA24A8">
        <w:t>63685650893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A24A8">
        <w:t>25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AA24A8">
        <w:t>TAURUS d.o.o., Zadar, Ulica Marijane Radev 0,</w:t>
      </w:r>
      <w:r w:rsidR="00AA24A8" w:rsidRPr="007A679F">
        <w:t xml:space="preserve"> OIB: </w:t>
      </w:r>
      <w:r w:rsidR="00AA24A8">
        <w:t>63685650893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8221C" w:rsidP="00A70A5D" w:rsidR="00A70A5D">
      <w:pPr>
        <w:jc w:val="center"/>
      </w:pPr>
      <w:r>
        <w:t>13</w:t>
      </w:r>
      <w:r w:rsidR="0050074C">
        <w:t>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AA24A8">
        <w:t>55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8221C" w:rsidP="00A70A5D" w:rsidR="00A70A5D">
      <w:pPr>
        <w:pStyle w:val="Odlomakpopisa"/>
        <w:ind w:left="0"/>
        <w:jc w:val="center"/>
      </w:pPr>
      <w:r>
        <w:t>13</w:t>
      </w:r>
      <w:r w:rsidR="0050074C">
        <w:t>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AA24A8">
        <w:t>10</w:t>
      </w:r>
      <w:r w:rsidR="00F92198">
        <w:t>,</w:t>
      </w:r>
      <w:r w:rsidR="00AA24A8">
        <w:t>00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AA24A8">
        <w:t>TAURUS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AA24A8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AA24A8">
        <w:t>524</w:t>
      </w:r>
      <w:r w:rsidR="00245588" w:rsidRPr="006A6907">
        <w:t xml:space="preserve"> dan</w:t>
      </w:r>
      <w:r w:rsidR="0044566F" w:rsidRPr="006A6907">
        <w:t>a</w:t>
      </w:r>
      <w:r w:rsidR="00245588" w:rsidRPr="006A6907">
        <w:t xml:space="preserve"> u iznosu od </w:t>
      </w:r>
      <w:r w:rsidR="00AA24A8">
        <w:t>97.941,49</w:t>
      </w:r>
      <w:r w:rsidR="00245588" w:rsidRPr="006A6907">
        <w:t xml:space="preserve"> kun</w:t>
      </w:r>
      <w:r w:rsidR="006A6907">
        <w:t>a</w:t>
      </w:r>
      <w:r w:rsidR="00673D65" w:rsidRPr="006A6907">
        <w:t xml:space="preserve">, te da ima </w:t>
      </w:r>
      <w:r w:rsidR="008E0679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A24A8">
        <w:t>25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AA24A8">
        <w:t>TAURUS d.o.o., Zadar</w:t>
      </w:r>
      <w:r w:rsidR="00AA24A8" w:rsidRPr="00F60CD9">
        <w:t xml:space="preserve"> </w:t>
      </w:r>
      <w:r w:rsidR="0020610B" w:rsidRPr="00F60CD9">
        <w:t>i za član</w:t>
      </w:r>
      <w:r w:rsidR="000C7F11">
        <w:t>ove</w:t>
      </w:r>
      <w:r w:rsidR="0020610B" w:rsidRPr="00F60CD9">
        <w:t xml:space="preserve"> uprave s upozorenjem</w:t>
      </w:r>
      <w:r w:rsidR="00E9577E" w:rsidRPr="00E9577E">
        <w:t xml:space="preserve"> </w:t>
      </w:r>
      <w:r w:rsidR="00E9577E">
        <w:t>i na e-oglasnu ploču suda</w:t>
      </w:r>
    </w:p>
    <w:p w:rsidRDefault="00AA24A8" w:rsidP="000C7F11" w:rsidR="000C7F11" w:rsidRPr="000C7F11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 xml:space="preserve">MATE ŠESTAN iz Zadra, </w:t>
      </w:r>
      <w:r w:rsidR="00651660" w:rsidRPr="00761BFC">
        <w:rPr>
          <w:szCs w:val="24"/>
        </w:rPr>
        <w:t>Ulica Marijane Radev 2</w:t>
      </w:r>
      <w:r w:rsidR="00651F68">
        <w:rPr>
          <w:szCs w:val="24"/>
        </w:rPr>
        <w:t xml:space="preserve"> </w:t>
      </w:r>
      <w:r w:rsidR="000C7F11">
        <w:t>- uz upozorenje na adresu</w:t>
      </w:r>
      <w:r w:rsidR="00AD2E82">
        <w:t xml:space="preserve"> društva</w:t>
      </w:r>
      <w:r w:rsidR="000C7F11">
        <w:t xml:space="preserve"> </w:t>
      </w:r>
      <w:r w:rsidR="00E9577E"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21DFB">
      <w:rPr>
        <w:noProof/>
      </w:rPr>
      <w:t>2</w:t>
    </w:r>
    <w:r w:rsidR="00631438">
      <w:fldChar w:fldCharType="end"/>
    </w:r>
    <w:r w:rsidR="0068221C">
      <w:tab/>
    </w:r>
    <w:r w:rsidR="0068221C">
      <w:tab/>
    </w:r>
    <w:r w:rsidR="0068221C">
      <w:tab/>
    </w:r>
    <w:r w:rsidR="0068221C">
      <w:tab/>
    </w:r>
    <w:r w:rsidR="003C6ABB">
      <w:t>Posl. br.: 1 St-</w:t>
    </w:r>
    <w:r w:rsidR="00AA24A8">
      <w:t>452</w:t>
    </w:r>
    <w:r w:rsidR="00F30741">
      <w:t>/16-5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A11"/>
    <w:rsid w:val="00096B99"/>
    <w:rsid w:val="000B42DA"/>
    <w:rsid w:val="000C6FC8"/>
    <w:rsid w:val="000C7F11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5EF2"/>
    <w:rsid w:val="0016449D"/>
    <w:rsid w:val="00164CB1"/>
    <w:rsid w:val="00173F44"/>
    <w:rsid w:val="00176998"/>
    <w:rsid w:val="001A1D49"/>
    <w:rsid w:val="001A5792"/>
    <w:rsid w:val="001B3AB3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1E39"/>
    <w:rsid w:val="004731FA"/>
    <w:rsid w:val="004807CF"/>
    <w:rsid w:val="004902BE"/>
    <w:rsid w:val="00490F40"/>
    <w:rsid w:val="004A5EB9"/>
    <w:rsid w:val="004A6503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1660"/>
    <w:rsid w:val="00651F68"/>
    <w:rsid w:val="00653F1D"/>
    <w:rsid w:val="006660FA"/>
    <w:rsid w:val="006706FF"/>
    <w:rsid w:val="00673D65"/>
    <w:rsid w:val="00675718"/>
    <w:rsid w:val="0068221C"/>
    <w:rsid w:val="00686BDB"/>
    <w:rsid w:val="006A19B4"/>
    <w:rsid w:val="006A22AE"/>
    <w:rsid w:val="006A56FB"/>
    <w:rsid w:val="006A6907"/>
    <w:rsid w:val="006B0761"/>
    <w:rsid w:val="006B178D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D6FF4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0679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26EA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A24A8"/>
    <w:rsid w:val="00AA4B0E"/>
    <w:rsid w:val="00AB76CD"/>
    <w:rsid w:val="00AB7CD3"/>
    <w:rsid w:val="00AC1970"/>
    <w:rsid w:val="00AC6E02"/>
    <w:rsid w:val="00AD2E82"/>
    <w:rsid w:val="00AE1CD0"/>
    <w:rsid w:val="00AE70E5"/>
    <w:rsid w:val="00AF1BE6"/>
    <w:rsid w:val="00B0035D"/>
    <w:rsid w:val="00B17535"/>
    <w:rsid w:val="00B21DFB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1F49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0B0F"/>
    <w:rsid w:val="00E864A3"/>
    <w:rsid w:val="00E8758E"/>
    <w:rsid w:val="00E87798"/>
    <w:rsid w:val="00E9577E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30741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D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D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D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D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D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D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D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D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D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D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TAURUS društvo s ograničenom odgovornošću za skladištenje i trgovinu</izvorni_sadrzaj>
    <derivirana_varijabla naziv="DomainObject.Predmet.ProtustrankaFormated_1">  TAURUS društvo s ograničenom odgovornošću za skladištenje i trgovinu</derivirana_varijabla>
  </DomainObject.Predmet.ProtustrankaFormated>
  <DomainObject.Predmet.ProtustrankaFormatedOIB>
    <izvorni_sadrzaj>  TAURUS društvo s ograničenom odgovornošću za skladištenje i trgovinu, OIB 63685650893</izvorni_sadrzaj>
    <derivirana_varijabla naziv="DomainObject.Predmet.ProtustrankaFormatedOIB_1">  TAURUS društvo s ograničenom odgovornošću za skladištenje i trgovinu, OIB 63685650893</derivirana_varijabla>
  </DomainObject.Predmet.ProtustrankaFormatedOIB>
  <DomainObject.Predmet.ProtustrankaFormatedWithAdress>
    <izvorni_sadrzaj> TAURUS društvo s ograničenom odgovornošću za skladištenje i trgovinu, Ulica Marijane Radev 0, 23000 Zadar</izvorni_sadrzaj>
    <derivirana_varijabla naziv="DomainObject.Predmet.ProtustrankaFormatedWithAdress_1"> TAURUS društvo s ograničenom odgovornošću za skladištenje i trgovinu, Ulica Marijane Radev 0, 23000 Zadar</derivirana_varijabla>
  </DomainObject.Predmet.ProtustrankaFormatedWithAdress>
  <DomainObject.Predmet.ProtustrankaFormatedWithAdressOIB>
    <izvorni_sadrzaj> TAURUS društvo s ograničenom odgovornošću za skladištenje i trgovinu, OIB 63685650893, Ulica Marijane Radev 0, 23000 Zadar</izvorni_sadrzaj>
    <derivirana_varijabla naziv="DomainObject.Predmet.ProtustrankaFormatedWithAdressOIB_1"> TAURUS društvo s ograničenom odgovornošću za skladištenje i trgovinu, OIB 63685650893, Ulica Marijane Radev 0, 23000 Zadar</derivirana_varijabla>
  </DomainObject.Predmet.ProtustrankaFormatedWithAdressOIB>
  <DomainObject.Predmet.ProtustrankaWithAdress>
    <izvorni_sadrzaj>TAURUS društvo s ograničenom odgovornošću za skladištenje i trgovinu Ulica Marijane Radev 0, 23000 Zadar</izvorni_sadrzaj>
    <derivirana_varijabla naziv="DomainObject.Predmet.ProtustrankaWithAdress_1">TAURUS društvo s ograničenom odgovornošću za skladištenje i trgovinu Ulica Marijane Radev 0, 23000 Zadar</derivirana_varijabla>
  </DomainObject.Predmet.ProtustrankaWithAdress>
  <DomainObject.Predmet.ProtustrankaWithAdressOIB>
    <izvorni_sadrzaj>TAURUS društvo s ograničenom odgovornošću za skladištenje i trgovinu, OIB 63685650893, Ulica Marijane Radev 0, 23000 Zadar</izvorni_sadrzaj>
    <derivirana_varijabla naziv="DomainObject.Predmet.ProtustrankaWithAdressOIB_1">TAURUS društvo s ograničenom odgovornošću za skladištenje i trgovinu, OIB 63685650893, Ulica Marijane Radev 0, 23000 Zadar</derivirana_varijabla>
  </DomainObject.Predmet.ProtustrankaWithAdressOIB>
  <DomainObject.Predmet.ProtustrankaNazivFormated>
    <izvorni_sadrzaj>TAURUS društvo s ograničenom odgovornošću za skladištenje i trgovinu</izvorni_sadrzaj>
    <derivirana_varijabla naziv="DomainObject.Predmet.ProtustrankaNazivFormated_1">TAURUS društvo s ograničenom odgovornošću za skladištenje i trgovinu</derivirana_varijabla>
  </DomainObject.Predmet.ProtustrankaNazivFormated>
  <DomainObject.Predmet.ProtustrankaNazivFormatedOIB>
    <izvorni_sadrzaj>TAURUS društvo s ograničenom odgovornošću za skladištenje i trgovinu, OIB 63685650893</izvorni_sadrzaj>
    <derivirana_varijabla naziv="DomainObject.Predmet.ProtustrankaNazivFormatedOIB_1">TAURUS društvo s ograničenom odgovornošću za skladištenje i trgovinu, OIB 63685650893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97941.49</izvorni_sadrzaj>
    <derivirana_varijabla naziv="DomainObject.Predmet.TrenutnaVrijednost_1">97941.49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TAURUS društvo s ograničenom odgovornošću za skladištenje i trgovinu</item>
    </izvorni_sadrzaj>
    <derivirana_varijabla naziv="DomainObject.Predmet.ProtuStrankaListFormated_1">
      <item>TAURUS društvo s ograničenom odgovornošću za skladištenje i trgovinu</item>
    </derivirana_varijabla>
  </DomainObject.Predmet.ProtuStrankaListFormated>
  <DomainObject.Predmet.ProtuStrankaListFormatedOIB>
    <izvorni_sadrzaj>
      <item>TAURUS društvo s ograničenom odgovornošću za skladištenje i trgovinu, OIB 63685650893</item>
    </izvorni_sadrzaj>
    <derivirana_varijabla naziv="DomainObject.Predmet.ProtuStrankaListFormatedOIB_1">
      <item>TAURUS društvo s ograničenom odgovornošću za skladištenje i trgovinu, OIB 63685650893</item>
    </derivirana_varijabla>
  </DomainObject.Predmet.ProtuStrankaListFormatedOIB>
  <DomainObject.Predmet.ProtuStrankaListFormatedWithAdress>
    <izvorni_sadrzaj>
      <item>TAURUS društvo s ograničenom odgovornošću za skladištenje i trgovinu, Ulica Marijane Radev 0, 23000 Zadar</item>
    </izvorni_sadrzaj>
    <derivirana_varijabla naziv="DomainObject.Predmet.ProtuStrankaListFormatedWithAdress_1">
      <item>TAURUS društvo s ograničenom odgovornošću za skladištenje i trgovinu, Ulica Marijane Radev 0, 23000 Zadar</item>
    </derivirana_varijabla>
  </DomainObject.Predmet.ProtuStrankaListFormatedWithAdress>
  <DomainObject.Predmet.ProtuStrankaListFormatedWithAdressOIB>
    <izvorni_sadrzaj>
      <item>TAURUS društvo s ograničenom odgovornošću za skladištenje i trgovinu, OIB 63685650893, Ulica Marijane Radev 0, 23000 Zadar</item>
    </izvorni_sadrzaj>
    <derivirana_varijabla naziv="DomainObject.Predmet.ProtuStrankaListFormatedWithAdressOIB_1">
      <item>TAURUS društvo s ograničenom odgovornošću za skladištenje i trgovinu, OIB 63685650893, Ulica Marijane Radev 0, 23000 Zadar</item>
    </derivirana_varijabla>
  </DomainObject.Predmet.ProtuStrankaListFormatedWithAdressOIB>
  <DomainObject.Predmet.ProtuStrankaListNazivFormated>
    <izvorni_sadrzaj>
      <item>TAURUS društvo s ograničenom odgovornošću za skladištenje i trgovinu</item>
    </izvorni_sadrzaj>
    <derivirana_varijabla naziv="DomainObject.Predmet.ProtuStrankaListNazivFormated_1">
      <item>TAURUS društvo s ograničenom odgovornošću za skladištenje i trgovinu</item>
    </derivirana_varijabla>
  </DomainObject.Predmet.ProtuStrankaListNazivFormated>
  <DomainObject.Predmet.ProtuStrankaListNazivFormatedOIB>
    <izvorni_sadrzaj>
      <item>TAURUS društvo s ograničenom odgovornošću za skladištenje i trgovinu, OIB 63685650893</item>
    </izvorni_sadrzaj>
    <derivirana_varijabla naziv="DomainObject.Predmet.ProtuStrankaListNazivFormatedOIB_1">
      <item>TAURUS društvo s ograničenom odgovornošću za skladištenje i trgovinu, OIB 63685650893</item>
    </derivirana_varijabla>
  </DomainObject.Predmet.ProtuStrankaListNazivFormatedOIB>
  <DomainObject.Predmet.OstaliListFormated>
    <izvorni_sadrzaj>
      <item>Mate Šestan</item>
    </izvorni_sadrzaj>
    <derivirana_varijabla naziv="DomainObject.Predmet.OstaliListFormated_1">
      <item>Mate Šestan</item>
    </derivirana_varijabla>
  </DomainObject.Predmet.OstaliListFormated>
  <DomainObject.Predmet.OstaliListFormatedOIB>
    <izvorni_sadrzaj>
      <item>Mate Šestan, OIB 56529516859</item>
    </izvorni_sadrzaj>
    <derivirana_varijabla naziv="DomainObject.Predmet.OstaliListFormatedOIB_1">
      <item>Mate Šestan, OIB 56529516859</item>
    </derivirana_varijabla>
  </DomainObject.Predmet.OstaliListFormatedOIB>
  <DomainObject.Predmet.OstaliListFormatedWithAdress>
    <izvorni_sadrzaj>
      <item>Mate Šestan</item>
    </izvorni_sadrzaj>
    <derivirana_varijabla naziv="DomainObject.Predmet.OstaliListFormatedWithAdress_1">
      <item>Mate Šestan</item>
    </derivirana_varijabla>
  </DomainObject.Predmet.OstaliListFormatedWithAdress>
  <DomainObject.Predmet.OstaliListFormatedWithAdressOIB>
    <izvorni_sadrzaj>
      <item>Mate Šestan, OIB 56529516859</item>
    </izvorni_sadrzaj>
    <derivirana_varijabla naziv="DomainObject.Predmet.OstaliListFormatedWithAdressOIB_1">
      <item>Mate Šestan, OIB 56529516859</item>
    </derivirana_varijabla>
  </DomainObject.Predmet.OstaliListFormatedWithAdressOIB>
  <DomainObject.Predmet.OstaliListNazivFormated>
    <izvorni_sadrzaj>
      <item>Mate Šestan</item>
    </izvorni_sadrzaj>
    <derivirana_varijabla naziv="DomainObject.Predmet.OstaliListNazivFormated_1">
      <item>Mate Šestan</item>
    </derivirana_varijabla>
  </DomainObject.Predmet.OstaliListNazivFormated>
  <DomainObject.Predmet.OstaliListNazivFormatedOIB>
    <izvorni_sadrzaj>
      <item>Mate Šestan, OIB 56529516859</item>
    </izvorni_sadrzaj>
    <derivirana_varijabla naziv="DomainObject.Predmet.OstaliListNazivFormatedOIB_1">
      <item>Mate Šestan, OIB 56529516859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TAURUS društvo s ograničenom odgovornošću za skladištenje i trgovinu</izvorni_sadrzaj>
    <derivirana_varijabla naziv="DomainObject.Predmet.ProtustrankaIDrugi_1">TAURUS društvo s ograničenom odgovornošću za skladištenje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TAURUS društvo s ograničenom odgovornošću za skladištenje i trgovinu, OIB 63685650893, Ulica Marijane Radev 0, 23000 Zadar</izvorni_sadrzaj>
    <derivirana_varijabla naziv="DomainObject.Predmet.ProtustrankaIDrugiAdressOIB_1">TAURUS društvo s ograničenom odgovornošću za skladištenje i trgovinu, OIB 63685650893, Ulica Marijane Radev 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TAURUS društvo s ograničenom odgovornošću za skladištenje i trgovinu</item>
      <item>Mate Šestan</item>
    </izvorni_sadrzaj>
    <derivirana_varijabla naziv="DomainObject.Predmet.SudioniciListNaziv_1">
      <item>Financijska agencija</item>
      <item>TAURUS društvo s ograničenom odgovornošću za skladištenje i trgovinu</item>
      <item>Mate Šestan</item>
    </derivirana_varijabla>
  </DomainObject.Predmet.SudioniciListNaziv>
  <DomainObject.Predmet.SudioniciListAdressOIB>
    <izvorni_sadrzaj>
      <item>Financijska agencija, OIB 85821130368, Ivana Danila 4,23000 Zadar</item>
      <item>TAURUS društvo s ograničenom odgovornošću za skladištenje i trgovinu, OIB 63685650893, Ulica Marijane Radev 0,23000 Zadar</item>
      <item>Mate Šestan, OIB 56529516859</item>
    </izvorni_sadrzaj>
    <derivirana_varijabla naziv="DomainObject.Predmet.SudioniciListAdressOIB_1">
      <item>Financijska agencija, OIB 85821130368, Ivana Danila 4,23000 Zadar</item>
      <item>TAURUS društvo s ograničenom odgovornošću za skladištenje i trgovinu, OIB 63685650893, Ulica Marijane Radev 0,23000 Zadar</item>
      <item>Mate Šestan, OIB 56529516859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63685650893</item>
      <item>, OIB 56529516859</item>
    </izvorni_sadrzaj>
    <derivirana_varijabla naziv="DomainObject.Predmet.SudioniciListNazivOIB_1">
      <item>, OIB 85821130368</item>
      <item>, OIB 63685650893</item>
      <item>, OIB 56529516859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870799-1CA0-431E-BC83-B4ED99E826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365</properties:Words>
  <properties:Characters>1899</properties:Characters>
  <properties:Lines>77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2016-03-25T08:24:00Z</dcterms:created>
  <dc:creator>Administrator</dc:creator>
  <cp:lastModifiedBy>wsadmin</cp:lastModifiedBy>
  <cp:lastPrinted>2016-03-18T09:50:00Z</cp:lastPrinted>
  <dcterms:modified xmlns:xsi="http://www.w3.org/2001/XMLSchema-instance" xsi:type="dcterms:W3CDTF">2016-03-25T10:27:00Z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