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16bed" w14:paraId="e216bed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7C15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97C15"/>
    <w:rsid w:val="001F7D0E"/>
    <w:rsid w:val="00206EF3"/>
    <w:rsid w:val="004F68B0"/>
    <w:rsid w:val="009B604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</izvorni_sadrzaj>
    <derivirana_varijabla naziv="DomainObject.Predmet.Opis_1">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St-273/2017</izvorni_sadrzaj>
    <derivirana_varijabla naziv="DomainObject.Predmet.OznakaBroj_1">St-273/2017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HD-EXTERIJERI - društvo s ograničenom odgovornošću za projektiranje i održavanje zelenih površina, okućnica, perivoja i p</izvorni_sadrzaj>
    <derivirana_varijabla naziv="DomainObject.Predmet.ProtustrankaFormated_1">  HD-EXTERIJERI - društvo s ograničenom odgovornošću za projektiranje i održavanje zelenih površina, okućnica, perivoja i p</derivirana_varijabla>
  </DomainObject.Predmet.ProtustrankaFormated>
  <DomainObject.Predmet.ProtustrankaFormatedOIB>
    <izvorni_sadrzaj>  HD-EXTERIJERI - društvo s ograničenom odgovornošću za projektiranje i održavanje zelenih površina, okućnica, perivoja i p, OIB 16979191407</izvorni_sadrzaj>
    <derivirana_varijabla naziv="DomainObject.Predmet.ProtustrankaFormatedOIB_1">  HD-EXTERIJERI - društvo s ograničenom odgovornošću za projektiranje i održavanje zelenih površina, okućnica, perivoja i p, OIB 16979191407</derivirana_varijabla>
  </DomainObject.Predmet.ProtustrankaFormatedOIB>
  <DomainObject.Predmet.ProtustrankaFormatedWithAdress>
    <izvorni_sadrzaj> HD-EXTERIJERI - društvo s ograničenom odgovornošću za projektiranje i održavanje zelenih površina, okućnica, perivoja i p, Koprivnička 19/a, 42230 Ludbreg</izvorni_sadrzaj>
    <derivirana_varijabla naziv="DomainObject.Predmet.ProtustrankaFormatedWithAdress_1"> HD-EXTERIJERI - društvo s ograničenom odgovornošću za projektiranje i održavanje zelenih površina, okućnica, perivoja i p, Koprivnička 19/a, 42230 Ludbreg</derivirana_varijabla>
  </DomainObject.Predmet.ProtustrankaFormatedWithAdress>
  <DomainObject.Predmet.ProtustrankaFormatedWithAdressOIB>
    <izvorni_sadrzaj> HD-EXTERIJERI - društvo s ograničenom odgovornošću za projektiranje i održavanje zelenih površina, okućnica, perivoja i p, OIB 16979191407, Koprivnička 19/a, 42230 Ludbreg</izvorni_sadrzaj>
    <derivirana_varijabla naziv="DomainObject.Predmet.ProtustrankaFormatedWithAdressOIB_1"> HD-EXTERIJERI - društvo s ograničenom odgovornošću za projektiranje i održavanje zelenih površina, okućnica, perivoja i p, OIB 16979191407, Koprivnička 19/a, 42230 Ludbreg</derivirana_varijabla>
  </DomainObject.Predmet.ProtustrankaFormatedWithAdressOIB>
  <DomainObject.Predmet.ProtustrankaWithAdress>
    <izvorni_sadrzaj>HD-EXTERIJERI - društvo s ograničenom odgovornošću za projektiranje i održavanje zelenih površina, okućnica, perivoja i p Koprivnička 19/a, 42230 Ludbreg</izvorni_sadrzaj>
    <derivirana_varijabla naziv="DomainObject.Predmet.ProtustrankaWithAdress_1">HD-EXTERIJERI - društvo s ograničenom odgovornošću za projektiranje i održavanje zelenih površina, okućnica, perivoja i p Koprivnička 19/a, 42230 Ludbreg</derivirana_varijabla>
  </DomainObject.Predmet.ProtustrankaWithAdress>
  <DomainObject.Predmet.ProtustrankaWithAdressOIB>
    <izvorni_sadrzaj>HD-EXTERIJERI - društvo s ograničenom odgovornošću za projektiranje i održavanje zelenih površina, okućnica, perivoja i p, OIB 16979191407, Koprivnička 19/a, 42230 Ludbreg</izvorni_sadrzaj>
    <derivirana_varijabla naziv="DomainObject.Predmet.ProtustrankaWithAdressOIB_1">HD-EXTERIJERI - društvo s ograničenom odgovornošću za projektiranje i održavanje zelenih površina, okućnica, perivoja i p, OIB 16979191407, Koprivnička 19/a, 42230 Ludbreg</derivirana_varijabla>
  </DomainObject.Predmet.ProtustrankaWithAdressOIB>
  <DomainObject.Predmet.ProtustrankaNazivFormated>
    <izvorni_sadrzaj>HD-EXTERIJERI - društvo s ograničenom odgovornošću za projektiranje i održavanje zelenih površina, okućnica, perivoja i p</izvorni_sadrzaj>
    <derivirana_varijabla naziv="DomainObject.Predmet.ProtustrankaNazivFormated_1">HD-EXTERIJERI - društvo s ograničenom odgovornošću za projektiranje i održavanje zelenih površina, okućnica, perivoja i p</derivirana_varijabla>
  </DomainObject.Predmet.ProtustrankaNazivFormated>
  <DomainObject.Predmet.ProtustrankaNazivFormatedOIB>
    <izvorni_sadrzaj>HD-EXTERIJERI - društvo s ograničenom odgovornošću za projektiranje i održavanje zelenih površina, okućnica, perivoja i p, OIB 16979191407</izvorni_sadrzaj>
    <derivirana_varijabla naziv="DomainObject.Predmet.ProtustrankaNazivFormatedOIB_1">HD-EXTERIJERI - društvo s ograničenom odgovornošću za projektiranje i održavanje zelenih površina, okućnica, perivoja i p, OIB 16979191407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-Porezna uprava, Područni ured  sjeverna Hrvatska zastupanog po punomoćniku Županijsko državno odvjetništvo u Varaždinu</izvorni_sadrzaj>
    <derivirana_varijabla naziv="DomainObject.Predmet.StrankaFormated_1">  RH Ministarstvo financija -Porezna uprava, Područni ured  sjeverna Hrvatska zastupanog po punomoćniku Županijsko državno odvjetništvo u Varaždinu</derivirana_varijabla>
  </DomainObject.Predmet.StrankaFormated>
  <DomainObject.Predmet.StrankaFormatedOIB>
    <izvorni_sadrzaj>  RH Ministarstvo financija -Porezna uprava, Područni ured  sjeverna Hrvatska, OIB 18683136487 zastupanog po punomoćniku Županijsko državno odvjetništvo u Varaždinu</izvorni_sadrzaj>
    <derivirana_varijabla naziv="DomainObject.Predmet.StrankaFormatedOIB_1">  RH Ministarstvo financija -Porezna uprava, Područni ured  sjeverna Hrvatska, OIB 18683136487 zastupanog po punomoćniku Županijsko državno odvjetništvo u Varaždinu</derivirana_varijabla>
  </DomainObject.Predmet.StrankaFormatedOIB>
  <DomainObject.Predmet.StrankaFormatedWithAdress>
    <izvorni_sadrzaj> RH Ministarstvo financija -Porezna uprava, Područni ured  sjeverna Hrvatska, Graberje 1, 42000 Varaždin zastupanog po punomoćniku Županijsko državno odvjetništvo u Varaždinu</izvorni_sadrzaj>
    <derivirana_varijabla naziv="DomainObject.Predmet.StrankaFormatedWithAdress_1"> RH Ministarstvo financija -Porezna uprava, Područni ured 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-Porezna uprava, Područni ured  sjeverna Hrvatska, OIB 18683136487, Graberje 1, 42000 Varaždin zastupanog po punomoćniku Županijsko državno odvjetništvo u Varaždinu</izvorni_sadrzaj>
    <derivirana_varijabla naziv="DomainObject.Predmet.StrankaFormatedWithAdressOIB_1"> RH Ministarstvo financija -Porezna uprava, Područni ured 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-Porezna uprava, Područni ured  sjeverna Hrvatska Graberje 1,42000 Varaždin</izvorni_sadrzaj>
    <derivirana_varijabla naziv="DomainObject.Predmet.StrankaWithAdress_1">RH Ministarstvo financija -Porezna uprava, Područni ured  sjeverna Hrvatska Graberje 1,42000 Varaždin</derivirana_varijabla>
  </DomainObject.Predmet.StrankaWithAdress>
  <DomainObject.Predmet.StrankaWithAdressOIB>
    <izvorni_sadrzaj>RH Ministarstvo financija -Porezna uprava, Područni ured  sjeverna Hrvatska, OIB 18683136487, Graberje 1,42000 Varaždin</izvorni_sadrzaj>
    <derivirana_varijabla naziv="DomainObject.Predmet.StrankaWithAdressOIB_1">RH Ministarstvo financija -Porezna uprava, Područni ured  sjeverna Hrvatska, OIB 18683136487, Graberje 1,42000 Varaždin</derivirana_varijabla>
  </DomainObject.Predmet.StrankaWithAdressOIB>
  <DomainObject.Predmet.StrankaNazivFormated>
    <izvorni_sadrzaj>RH Ministarstvo financija -Porezna uprava, Područni ured  sjeverna Hrvatska</izvorni_sadrzaj>
    <derivirana_varijabla naziv="DomainObject.Predmet.StrankaNazivFormated_1">RH Ministarstvo financija -Porezna uprava, Područni ured  sjeverna Hrvatska</derivirana_varijabla>
  </DomainObject.Predmet.StrankaNazivFormated>
  <DomainObject.Predmet.StrankaNazivFormatedOIB>
    <izvorni_sadrzaj>RH Ministarstvo financija -Porezna uprava, Područni ured  sjeverna Hrvatska, OIB 18683136487</izvorni_sadrzaj>
    <derivirana_varijabla naziv="DomainObject.Predmet.StrankaNazivFormatedOIB_1">RH Ministarstvo financija -Porezna uprava, Područni ured 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36293.69</izvorni_sadrzaj>
    <derivirana_varijabla naziv="DomainObject.Predmet.TrenutnaVrijednost_1">36293.69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Ministarstvo financija -Porezna uprava, Područni ured  sjeverna Hrvatska zastupanog po punomoćniku Županijsko državno odvjetništvo u Varaždinu</item>
    </izvorni_sadrzaj>
    <derivirana_varijabla naziv="DomainObject.Predmet.StrankaListFormated_1">
      <item>RH Ministarstvo financija -Porezna uprava, Područni ured 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-Porezna uprava, Područni ured  sjeverna Hrvatska, OIB 18683136487 zastupanog po punomoćniku Županijsko državno odvjetništvo u Varaždinu</item>
    </izvorni_sadrzaj>
    <derivirana_varijabla naziv="DomainObject.Predmet.StrankaListFormatedOIB_1">
      <item>RH Ministarstvo financija -Porezna uprava, Područni ured 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-Porezna uprava, Područni ured 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-Porezna uprava, Područni ured 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-Porezna uprava, Područni ured 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-Porezna uprava, Područni ured 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-Porezna uprava, Područni ured  sjeverna Hrvatska</item>
    </izvorni_sadrzaj>
    <derivirana_varijabla naziv="DomainObject.Predmet.StrankaListNazivFormated_1">
      <item>RH Ministarstvo financija -Porezna uprava, Područni ured  sjeverna Hrvatska</item>
    </derivirana_varijabla>
  </DomainObject.Predmet.StrankaListNazivFormated>
  <DomainObject.Predmet.StrankaListNazivFormatedOIB>
    <izvorni_sadrzaj>
      <item>RH Ministarstvo financija -Porezna uprava, Područni ured  sjeverna Hrvatska, OIB 18683136487</item>
    </izvorni_sadrzaj>
    <derivirana_varijabla naziv="DomainObject.Predmet.StrankaListNazivFormatedOIB_1">
      <item>RH Ministarstvo financija -Porezna uprava, Područni ured  sjeverna Hrvatska, OIB 18683136487</item>
    </derivirana_varijabla>
  </DomainObject.Predmet.StrankaListNazivFormatedOIB>
  <DomainObject.Predmet.ProtuStrankaListFormated>
    <izvorni_sadrzaj>
      <item>HD-EXTERIJERI - društvo s ograničenom odgovornošću za projektiranje i održavanje zelenih površina, okućnica, perivoja i p</item>
    </izvorni_sadrzaj>
    <derivirana_varijabla naziv="DomainObject.Predmet.ProtuStrankaListFormated_1">
      <item>HD-EXTERIJERI - društvo s ograničenom odgovornošću za projektiranje i održavanje zelenih površina, okućnica, perivoja i p</item>
    </derivirana_varijabla>
  </DomainObject.Predmet.ProtuStrankaListFormated>
  <DomainObject.Predmet.ProtuStrankaListFormatedOIB>
    <izvorni_sadrzaj>
      <item>HD-EXTERIJERI - društvo s ograničenom odgovornošću za projektiranje i održavanje zelenih površina, okućnica, perivoja i p, OIB 16979191407</item>
    </izvorni_sadrzaj>
    <derivirana_varijabla naziv="DomainObject.Predmet.ProtuStrankaListFormatedOIB_1">
      <item>HD-EXTERIJERI - društvo s ograničenom odgovornošću za projektiranje i održavanje zelenih površina, okućnica, perivoja i p, OIB 16979191407</item>
    </derivirana_varijabla>
  </DomainObject.Predmet.ProtuStrankaListFormatedOIB>
  <DomainObject.Predmet.ProtuStrankaListFormatedWithAdress>
    <izvorni_sadrzaj>
      <item>HD-EXTERIJERI - društvo s ograničenom odgovornošću za projektiranje i održavanje zelenih površina, okućnica, perivoja i p, Koprivnička 19/a, 42230 Ludbreg</item>
    </izvorni_sadrzaj>
    <derivirana_varijabla naziv="DomainObject.Predmet.ProtuStrankaListFormatedWithAdress_1">
      <item>HD-EXTERIJERI - društvo s ograničenom odgovornošću za projektiranje i održavanje zelenih površina, okućnica, perivoja i p, Koprivnička 19/a, 42230 Ludbreg</item>
    </derivirana_varijabla>
  </DomainObject.Predmet.ProtuStrankaListFormatedWithAdress>
  <DomainObject.Predmet.ProtuStrankaListFormatedWithAdressOIB>
    <izvorni_sadrzaj>
      <item>HD-EXTERIJERI - društvo s ograničenom odgovornošću za projektiranje i održavanje zelenih površina, okućnica, perivoja i p, OIB 16979191407, Koprivnička 19/a, 42230 Ludbreg</item>
    </izvorni_sadrzaj>
    <derivirana_varijabla naziv="DomainObject.Predmet.ProtuStrankaListFormatedWithAdressOIB_1">
      <item>HD-EXTERIJERI - društvo s ograničenom odgovornošću za projektiranje i održavanje zelenih površina, okućnica, perivoja i p, OIB 16979191407, Koprivnička 19/a, 42230 Ludbreg</item>
    </derivirana_varijabla>
  </DomainObject.Predmet.ProtuStrankaListFormatedWithAdressOIB>
  <DomainObject.Predmet.ProtuStrankaListNazivFormated>
    <izvorni_sadrzaj>
      <item>HD-EXTERIJERI - društvo s ograničenom odgovornošću za projektiranje i održavanje zelenih površina, okućnica, perivoja i p</item>
    </izvorni_sadrzaj>
    <derivirana_varijabla naziv="DomainObject.Predmet.ProtuStrankaListNazivFormated_1">
      <item>HD-EXTERIJERI - društvo s ograničenom odgovornošću za projektiranje i održavanje zelenih površina, okućnica, perivoja i p</item>
    </derivirana_varijabla>
  </DomainObject.Predmet.ProtuStrankaListNazivFormated>
  <DomainObject.Predmet.ProtuStrankaListNazivFormatedOIB>
    <izvorni_sadrzaj>
      <item>HD-EXTERIJERI - društvo s ograničenom odgovornošću za projektiranje i održavanje zelenih površina, okućnica, perivoja i p, OIB 16979191407</item>
    </izvorni_sadrzaj>
    <derivirana_varijabla naziv="DomainObject.Predmet.ProtuStrankaListNazivFormatedOIB_1">
      <item>HD-EXTERIJERI - društvo s ograničenom odgovornošću za projektiranje i održavanje zelenih površina, okućnica, perivoja i p, OIB 16979191407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-Porezna uprava, Područni ured  sjeverna Hrvatska</item>
    </izvorni_sadrzaj>
    <derivirana_varijabla naziv="DomainObject.Predmet.OstaliListFormated_1">
      <item>Županijsko državno odvjetništvo u Varaždinu punomoćnik sudionika u postupku RH Ministarstvo financija -Porezna uprava, Područni ured  sjeverna Hrvatska</item>
    </derivirana_varijabla>
  </DomainObject.Predmet.OstaliListFormated>
  <DomainObject.Predmet.OstaliListFormatedOIB>
    <izvorni_sadrzaj>
      <item>Županijsko državno odvjetništvo u Varaždinu punomoćnik sudionika u postupku RH Ministarstvo financija -Porezna uprava, Područni ured  sjeverna Hrvatska</item>
    </izvorni_sadrzaj>
    <derivirana_varijabla naziv="DomainObject.Predmet.OstaliListFormatedOIB_1">
      <item>Županijsko državno odvjetništvo u Varaždinu punomoćnik sudionika u postupku RH Ministarstvo financija -Porezna uprava, Područni ured  sjeverna Hrvatska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-Porezna uprava, Područni ured  sjeverna Hrvatska</item>
    </izvorni_sadrzaj>
    <derivirana_varijabla naziv="DomainObject.Predmet.OstaliListFormatedWithAdress_1">
      <item>Županijsko državno odvjetništvo u Varaždinu punomoćnik sudionika u postupku RH Ministarstvo financija -Porezna uprava, Područni ured  sjeverna Hrvatska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-Porezna uprava, Područni ured  sjeverna Hrvatska</item>
    </izvorni_sadrzaj>
    <derivirana_varijabla naziv="DomainObject.Predmet.OstaliListFormatedWithAdressOIB_1">
      <item>Županijsko državno odvjetništvo u Varaždinu punomoćnik sudionika u postupku RH Ministarstvo financija -Porezna uprava, Područni ured  sjeverna Hrvatska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-Porezna uprava, Područni ured  sjeverna Hrvatska</izvorni_sadrzaj>
    <derivirana_varijabla naziv="DomainObject.Predmet.StrankaIDrugi_1">RH Ministarstvo financija -Porezna uprava, Područni ured  sjeverna Hrvatska</derivirana_varijabla>
  </DomainObject.Predmet.StrankaIDrugi>
  <DomainObject.Predmet.ProtustrankaIDrugi>
    <izvorni_sadrzaj>HD-EXTERIJERI - društvo s ograničenom odgovornošću za projektiranje i održavanje zelenih površina, okućnica, perivoja i p</izvorni_sadrzaj>
    <derivirana_varijabla naziv="DomainObject.Predmet.ProtustrankaIDrugi_1">HD-EXTERIJERI - društvo s ograničenom odgovornošću za projektiranje i održavanje zelenih površina, okućnica, perivoja i p</derivirana_varijabla>
  </DomainObject.Predmet.ProtustrankaIDrugi>
  <DomainObject.Predmet.StrankaIDrugiAdressOIB>
    <izvorni_sadrzaj>RH Ministarstvo financija -Porezna uprava, Područni ured  sjeverna Hrvatska, OIB 18683136487, Graberje 1, 42000 Varaždin</izvorni_sadrzaj>
    <derivirana_varijabla naziv="DomainObject.Predmet.StrankaIDrugiAdressOIB_1">RH Ministarstvo financija -Porezna uprava, Područni ured  sjeverna Hrvatska, OIB 18683136487, Graberje 1, 42000 Varaždin</derivirana_varijabla>
  </DomainObject.Predmet.StrankaIDrugiAdressOIB>
  <DomainObject.Predmet.ProtustrankaIDrugiAdressOIB>
    <izvorni_sadrzaj>HD-EXTERIJERI - društvo s ograničenom odgovornošću za projektiranje i održavanje zelenih površina, okućnica, perivoja i p, OIB 16979191407, Koprivnička 19/a, 42230 Ludbreg</izvorni_sadrzaj>
    <derivirana_varijabla naziv="DomainObject.Predmet.ProtustrankaIDrugiAdressOIB_1">HD-EXTERIJERI - društvo s ograničenom odgovornošću za projektiranje i održavanje zelenih površina, okućnica, perivoja i p, OIB 16979191407, Koprivnička 19/a,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HD-EXTERIJERI - društvo s ograničenom odgovornošću za projektiranje i održavanje zelenih površina, okućnica, perivoja i p</item>
      <item>Županijsko državno odvjetništvo u Varaždinu</item>
      <item>RH Ministarstvo financija -Porezna uprava, Područni ured  sjeverna Hrvatska</item>
    </izvorni_sadrzaj>
    <derivirana_varijabla naziv="DomainObject.Predmet.SudioniciListNaziv_1">
      <item>HD-EXTERIJERI - društvo s ograničenom odgovornošću za projektiranje i održavanje zelenih površina, okućnica, perivoja i p</item>
      <item>Županijsko državno odvjetništvo u Varaždinu</item>
      <item>RH Ministarstvo financija -Porezna uprava, Područni ured  sjeverna Hrvatska</item>
    </derivirana_varijabla>
  </DomainObject.Predmet.SudioniciListNaziv>
  <DomainObject.Predmet.SudioniciListAdressOIB>
    <izvorni_sadrzaj>
      <item>HD-EXTERIJERI - društvo s ograničenom odgovornošću za projektiranje i održavanje zelenih površina, okućnica, perivoja i p, OIB 16979191407, Koprivnička 19/a,42230 Ludbreg</item>
      <item>Županijsko državno odvjetništvo u Varaždinu</item>
      <item>RH Ministarstvo financija -Porezna uprava, Područni ured  sjeverna Hrvatska, OIB 18683136487, Graberje 1,42000 Varaždin</item>
    </izvorni_sadrzaj>
    <derivirana_varijabla naziv="DomainObject.Predmet.SudioniciListAdressOIB_1">
      <item>HD-EXTERIJERI - društvo s ograničenom odgovornošću za projektiranje i održavanje zelenih površina, okućnica, perivoja i p, OIB 16979191407, Koprivnička 19/a,42230 Ludbreg</item>
      <item>Županijsko državno odvjetništvo u Varaždinu</item>
      <item>RH Ministarstvo financija -Porezna uprava, Područni ured 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2017-05-31T10:30:00Z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