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9284" w14:paraId="9b5928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F7CA7" w:rsidP="00EF7CA7" w:rsidR="00EF7CA7" w:rsidRPr="00EF7CA7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EF7CA7" w:rsidP="00EF7CA7" w:rsidR="00EF7CA7" w:rsidRPr="00EF7CA7">
      <w:pPr>
        <w:spacing w:after="0"/>
        <w:ind w:left="5664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 xml:space="preserve">       Poslovni broj 3. St-323/2017-4</w:t>
      </w:r>
    </w:p>
    <w:p w:rsidRDefault="00EF7CA7" w:rsidP="00EF7CA7" w:rsidR="00EF7CA7" w:rsidRPr="00EF7CA7">
      <w:pPr>
        <w:spacing w:after="0"/>
        <w:ind w:left="705"/>
        <w:rPr>
          <w:rFonts w:cs="Times New Roman" w:eastAsia="Times New Roman"/>
          <w:lang w:eastAsia="hr-HR"/>
        </w:rPr>
      </w:pPr>
    </w:p>
    <w:p w:rsidRDefault="00EF7CA7" w:rsidP="00EF7CA7" w:rsidR="00EF7CA7" w:rsidRPr="00EF7CA7">
      <w:pPr>
        <w:spacing w:after="0"/>
        <w:rPr>
          <w:rFonts w:cs="Times New Roman" w:eastAsia="Times New Roman"/>
          <w:lang w:eastAsia="hr-HR"/>
        </w:rPr>
      </w:pPr>
    </w:p>
    <w:p w:rsidRDefault="00EF7CA7" w:rsidP="00EF7CA7" w:rsidR="00EF7CA7" w:rsidRPr="00EF7CA7">
      <w:pPr>
        <w:spacing w:after="0"/>
        <w:ind w:firstLine="708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 xml:space="preserve">   </w:t>
      </w:r>
      <w:r w:rsidRPr="00EF7CA7">
        <w:rPr>
          <w:rFonts w:cs="Times New Roman" w:eastAsia="Times New Roman"/>
          <w:lang w:eastAsia="hr-HR"/>
        </w:rPr>
        <w:tab/>
      </w:r>
      <w:r w:rsidRPr="00EF7CA7">
        <w:rPr>
          <w:rFonts w:cs="Times New Roman" w:eastAsia="Times New Roman"/>
          <w:lang w:eastAsia="hr-HR"/>
        </w:rPr>
        <w:tab/>
      </w:r>
      <w:r w:rsidRPr="00EF7CA7">
        <w:rPr>
          <w:rFonts w:cs="Times New Roman" w:eastAsia="Times New Roman"/>
          <w:lang w:eastAsia="hr-HR"/>
        </w:rPr>
        <w:tab/>
      </w:r>
      <w:r w:rsidRPr="00EF7CA7">
        <w:rPr>
          <w:rFonts w:cs="Times New Roman" w:eastAsia="Times New Roman"/>
          <w:lang w:eastAsia="hr-HR"/>
        </w:rPr>
        <w:tab/>
      </w:r>
      <w:r w:rsidRPr="00EF7CA7">
        <w:rPr>
          <w:rFonts w:cs="Times New Roman" w:eastAsia="Times New Roman"/>
          <w:lang w:eastAsia="hr-HR"/>
        </w:rPr>
        <w:tab/>
      </w:r>
      <w:r w:rsidRPr="00EF7CA7">
        <w:rPr>
          <w:rFonts w:cs="Times New Roman" w:eastAsia="Times New Roman"/>
          <w:lang w:eastAsia="hr-HR"/>
        </w:rPr>
        <w:tab/>
      </w:r>
      <w:r w:rsidRPr="00EF7CA7">
        <w:rPr>
          <w:rFonts w:cs="Times New Roman" w:eastAsia="Times New Roman"/>
          <w:lang w:eastAsia="hr-HR"/>
        </w:rPr>
        <w:tab/>
        <w:t xml:space="preserve">       </w:t>
      </w:r>
    </w:p>
    <w:p w:rsidRDefault="00EF7CA7" w:rsidP="00EF7CA7" w:rsidR="00EF7CA7" w:rsidRPr="00EF7CA7">
      <w:pPr>
        <w:spacing w:after="0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ab/>
        <w:t>REPUBLIKA HRVATSKA</w:t>
      </w:r>
    </w:p>
    <w:p w:rsidRDefault="00EF7CA7" w:rsidP="00EF7CA7" w:rsidR="00EF7CA7" w:rsidRPr="00EF7CA7">
      <w:pPr>
        <w:spacing w:after="0"/>
        <w:ind w:firstLine="708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>TRGOVAČKI SUD U ZADRU</w:t>
      </w:r>
    </w:p>
    <w:p w:rsidRDefault="00EF7CA7" w:rsidP="00EF7CA7" w:rsidR="00EF7CA7" w:rsidRPr="00EF7CA7">
      <w:pPr>
        <w:spacing w:after="0"/>
        <w:ind w:firstLine="708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>Zadar, Dr. Franje Tuđmana 35</w:t>
      </w:r>
    </w:p>
    <w:p w:rsidRDefault="00EF7CA7" w:rsidP="00EF7CA7" w:rsidR="00EF7CA7" w:rsidRPr="00EF7C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7CA7" w:rsidP="00EF7CA7" w:rsidR="00EF7CA7" w:rsidRPr="00EF7C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7CA7" w:rsidP="00EF7CA7" w:rsidR="00EF7CA7" w:rsidRPr="00EF7CA7">
      <w:pPr>
        <w:spacing w:after="0"/>
        <w:jc w:val="center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 xml:space="preserve">R E P U B L I K A  H R V A T S K A </w:t>
      </w:r>
    </w:p>
    <w:p w:rsidRDefault="00EF7CA7" w:rsidP="00EF7CA7" w:rsidR="00EF7CA7" w:rsidRPr="00EF7C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7CA7" w:rsidP="00EF7CA7" w:rsidR="00EF7CA7" w:rsidRPr="00EF7CA7">
      <w:pPr>
        <w:spacing w:after="0"/>
        <w:jc w:val="center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 xml:space="preserve">R J E Š E NJ E </w:t>
      </w:r>
    </w:p>
    <w:p w:rsidRDefault="00EF7CA7" w:rsidP="00EF7CA7" w:rsidR="00EF7CA7" w:rsidRPr="00EF7CA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EF7CA7" w:rsidP="00EF7CA7" w:rsidR="00EF7CA7" w:rsidRPr="00EF7CA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FAGUS LIKA  j.d.o.o., </w:t>
      </w:r>
      <w:proofErr w:type="spellStart"/>
      <w:r w:rsidRPr="00EF7CA7">
        <w:rPr>
          <w:rFonts w:cs="Times New Roman" w:eastAsia="Times New Roman"/>
          <w:lang w:eastAsia="hr-HR"/>
        </w:rPr>
        <w:t>Neteka</w:t>
      </w:r>
      <w:proofErr w:type="spellEnd"/>
      <w:r w:rsidRPr="00EF7CA7">
        <w:rPr>
          <w:rFonts w:cs="Times New Roman" w:eastAsia="Times New Roman"/>
          <w:lang w:eastAsia="hr-HR"/>
        </w:rPr>
        <w:t xml:space="preserve"> (Općina Gračac), </w:t>
      </w:r>
      <w:proofErr w:type="spellStart"/>
      <w:r w:rsidRPr="00EF7CA7">
        <w:rPr>
          <w:rFonts w:cs="Times New Roman" w:eastAsia="Times New Roman"/>
          <w:lang w:eastAsia="hr-HR"/>
        </w:rPr>
        <w:t>Neteka</w:t>
      </w:r>
      <w:proofErr w:type="spellEnd"/>
      <w:r w:rsidRPr="00EF7CA7">
        <w:rPr>
          <w:rFonts w:cs="Times New Roman" w:eastAsia="Times New Roman"/>
          <w:lang w:eastAsia="hr-HR"/>
        </w:rPr>
        <w:t xml:space="preserve"> 5/D, OIB: 76856679297, kojeg zastupa direktor Darko Vojvodić iz </w:t>
      </w:r>
      <w:proofErr w:type="spellStart"/>
      <w:r w:rsidRPr="00EF7CA7">
        <w:rPr>
          <w:rFonts w:cs="Times New Roman" w:eastAsia="Times New Roman"/>
          <w:lang w:eastAsia="hr-HR"/>
        </w:rPr>
        <w:t>Neteka</w:t>
      </w:r>
      <w:proofErr w:type="spellEnd"/>
      <w:r w:rsidRPr="00EF7CA7">
        <w:rPr>
          <w:rFonts w:cs="Times New Roman" w:eastAsia="Times New Roman"/>
          <w:lang w:eastAsia="hr-HR"/>
        </w:rPr>
        <w:t xml:space="preserve">, </w:t>
      </w:r>
      <w:proofErr w:type="spellStart"/>
      <w:r w:rsidRPr="00EF7CA7">
        <w:rPr>
          <w:rFonts w:cs="Times New Roman" w:eastAsia="Times New Roman"/>
          <w:lang w:eastAsia="hr-HR"/>
        </w:rPr>
        <w:t>Neteka</w:t>
      </w:r>
      <w:proofErr w:type="spellEnd"/>
      <w:r w:rsidRPr="00EF7CA7">
        <w:rPr>
          <w:rFonts w:cs="Times New Roman" w:eastAsia="Times New Roman"/>
          <w:lang w:eastAsia="hr-HR"/>
        </w:rPr>
        <w:t xml:space="preserve"> 6, 29. lipnja 2017. </w:t>
      </w:r>
    </w:p>
    <w:p w:rsidRDefault="00EF7CA7" w:rsidP="00EF7CA7" w:rsidR="00EF7CA7" w:rsidRPr="00EF7CA7">
      <w:pPr>
        <w:spacing w:after="0"/>
        <w:rPr>
          <w:rFonts w:cs="Times New Roman" w:eastAsia="Times New Roman"/>
          <w:lang w:eastAsia="hr-HR"/>
        </w:rPr>
      </w:pPr>
    </w:p>
    <w:p w:rsidRDefault="00EF7CA7" w:rsidP="00EF7CA7" w:rsidR="00EF7CA7" w:rsidRPr="00EF7CA7">
      <w:pPr>
        <w:spacing w:after="0"/>
        <w:jc w:val="center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>r i je š i o   j e</w:t>
      </w:r>
    </w:p>
    <w:p w:rsidRDefault="00EF7CA7" w:rsidP="00EF7CA7" w:rsidR="00EF7CA7" w:rsidRPr="00EF7C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7CA7" w:rsidP="00EF7CA7" w:rsidR="00EF7CA7" w:rsidRPr="00EF7C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EF7CA7" w:rsidP="00EF7CA7" w:rsidR="00EF7CA7" w:rsidRPr="00EF7CA7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EF7CA7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EF7CA7">
        <w:rPr>
          <w:rFonts w:cs="Times New Roman" w:eastAsia="Times New Roman"/>
          <w:b/>
          <w:lang w:eastAsia="hr-HR"/>
        </w:rPr>
        <w:t>ročište koje se zakazuje za dan 18. srpnja 2017. u 8,45 sati u zgradi ovog suda, sudnica broj 34/I.</w:t>
      </w:r>
    </w:p>
    <w:p w:rsidRDefault="00EF7CA7" w:rsidP="00EF7CA7" w:rsidR="00EF7CA7" w:rsidRPr="00EF7C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Darko Vojvodić,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EF7CA7" w:rsidP="00EF7CA7" w:rsidR="00EF7CA7" w:rsidRPr="00EF7CA7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EF7CA7">
        <w:rPr>
          <w:rFonts w:cs="Times New Roman" w:eastAsia="Times New Roman"/>
          <w:lang w:eastAsia="hr-HR"/>
        </w:rPr>
        <w:t xml:space="preserve">IV. </w:t>
      </w:r>
      <w:r w:rsidRPr="00EF7CA7">
        <w:rPr>
          <w:rFonts w:cs="Times New Roman" w:eastAsia="Times New Roman"/>
          <w:b/>
          <w:lang w:eastAsia="hr-HR"/>
        </w:rPr>
        <w:t>Ako osoba ovlaštena za zastupanje dužnika po zakonu Darko Vojvodić 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EF7CA7" w:rsidP="00EF7CA7" w:rsidR="00EF7CA7" w:rsidRPr="00EF7C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F7CA7" w:rsidP="00EF7CA7" w:rsidR="00EF7CA7" w:rsidRPr="00EF7C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7CA7" w:rsidP="00EF7CA7" w:rsidR="00EF7CA7" w:rsidRPr="00EF7CA7">
      <w:pPr>
        <w:spacing w:after="0"/>
        <w:jc w:val="center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>U Zadru 29. lipnja 2017.</w:t>
      </w:r>
    </w:p>
    <w:p w:rsidRDefault="00EF7CA7" w:rsidP="00EF7CA7" w:rsidR="00EF7CA7" w:rsidRPr="00EF7CA7">
      <w:pPr>
        <w:spacing w:after="0"/>
        <w:rPr>
          <w:rFonts w:cs="Times New Roman" w:eastAsia="Times New Roman"/>
          <w:lang w:eastAsia="hr-HR"/>
        </w:rPr>
      </w:pPr>
    </w:p>
    <w:p w:rsidRDefault="00EF7CA7" w:rsidP="00EF7CA7" w:rsidR="00EF7CA7" w:rsidRPr="00EF7CA7">
      <w:pPr>
        <w:spacing w:after="0"/>
        <w:ind w:left="708"/>
        <w:rPr>
          <w:rFonts w:cs="Times New Roman" w:eastAsia="Times New Roman"/>
          <w:lang w:eastAsia="hr-HR"/>
        </w:rPr>
      </w:pPr>
    </w:p>
    <w:p w:rsidRDefault="00EF7CA7" w:rsidP="00EF7CA7" w:rsidR="00EF7CA7" w:rsidRPr="00EF7CA7">
      <w:pPr>
        <w:spacing w:after="0"/>
        <w:ind w:left="708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 xml:space="preserve">Za točnost </w:t>
      </w:r>
      <w:proofErr w:type="spellStart"/>
      <w:r w:rsidRPr="00EF7CA7">
        <w:rPr>
          <w:rFonts w:cs="Times New Roman" w:eastAsia="Times New Roman"/>
          <w:lang w:eastAsia="hr-HR"/>
        </w:rPr>
        <w:t>otpravka</w:t>
      </w:r>
      <w:proofErr w:type="spellEnd"/>
      <w:r w:rsidRPr="00EF7CA7">
        <w:rPr>
          <w:rFonts w:cs="Times New Roman" w:eastAsia="Times New Roman"/>
          <w:lang w:eastAsia="hr-HR"/>
        </w:rPr>
        <w:t xml:space="preserve">-ovlaštena službenica: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Nena </w:t>
      </w:r>
      <w:proofErr w:type="spellStart"/>
      <w:r w:rsidRPr="00EF7CA7">
        <w:rPr>
          <w:rFonts w:cs="Times New Roman" w:eastAsia="Times New Roman"/>
          <w:lang w:eastAsia="hr-HR"/>
        </w:rPr>
        <w:t>Mužanović</w:t>
      </w:r>
      <w:proofErr w:type="spellEnd"/>
      <w:r w:rsidRPr="00EF7CA7">
        <w:rPr>
          <w:rFonts w:cs="Times New Roman" w:eastAsia="Times New Roman"/>
          <w:lang w:eastAsia="hr-HR"/>
        </w:rPr>
        <w:t xml:space="preserve">                                                                               Tina Grgas, v.r.</w:t>
      </w:r>
    </w:p>
    <w:p w:rsidRDefault="00EF7CA7" w:rsidP="00EF7CA7" w:rsidR="00EF7CA7" w:rsidRPr="00EF7CA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F7CA7" w:rsidP="00EF7CA7" w:rsidR="00EF7CA7" w:rsidRPr="00EF7CA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F7CA7" w:rsidP="00EF7CA7" w:rsidR="00EF7CA7" w:rsidRPr="00EF7CA7">
      <w:pPr>
        <w:spacing w:after="0"/>
        <w:ind w:firstLine="708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 xml:space="preserve">UPUTA O PRAVNOM LIJEKU: </w:t>
      </w:r>
    </w:p>
    <w:p w:rsidRDefault="00EF7CA7" w:rsidP="00EF7CA7" w:rsidR="00EF7CA7" w:rsidRPr="00EF7C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EF7CA7" w:rsidP="00EF7CA7" w:rsidR="00EF7CA7" w:rsidRPr="00EF7C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F7CA7" w:rsidP="00EF7CA7" w:rsidR="00EF7CA7" w:rsidRPr="00EF7C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 xml:space="preserve">Dostaviti: </w:t>
      </w:r>
    </w:p>
    <w:p w:rsidRDefault="00EF7CA7" w:rsidP="00EF7CA7" w:rsidR="00EF7CA7" w:rsidRPr="00EF7CA7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 xml:space="preserve">Direktoru dužnika Darku Vojvodiću iz </w:t>
      </w:r>
      <w:proofErr w:type="spellStart"/>
      <w:r w:rsidRPr="00EF7CA7">
        <w:rPr>
          <w:rFonts w:cs="Times New Roman" w:eastAsia="Times New Roman"/>
          <w:lang w:eastAsia="hr-HR"/>
        </w:rPr>
        <w:t>Neteka</w:t>
      </w:r>
      <w:proofErr w:type="spellEnd"/>
      <w:r w:rsidRPr="00EF7CA7">
        <w:rPr>
          <w:rFonts w:cs="Times New Roman" w:eastAsia="Times New Roman"/>
          <w:lang w:eastAsia="hr-HR"/>
        </w:rPr>
        <w:t xml:space="preserve"> neposredno uz upozorenja i napomenu </w:t>
      </w:r>
    </w:p>
    <w:p w:rsidRDefault="00EF7CA7" w:rsidP="00EF7CA7" w:rsidR="00EF7CA7" w:rsidRPr="00EF7CA7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 xml:space="preserve">Dužniku i </w:t>
      </w:r>
    </w:p>
    <w:p w:rsidRDefault="00EF7CA7" w:rsidP="00EF7CA7" w:rsidR="00EF7CA7" w:rsidRPr="00EF7CA7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F7CA7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7CA7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514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St-323/2017-2</izvorni_sadrzaj>
    <derivirana_varijabla naziv="DomainObject.Oznaka_1">St-323/2017-2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FAGUS LIKA j.d.o.o. za trgovinu, prijevoz i preradu drva</izvorni_sadrzaj>
    <derivirana_varijabla naziv="DomainObject.Predmet.ProtustrankaFormated_1">  FAGUS LIKA j.d.o.o. za trgovinu, prijevoz i preradu drva</derivirana_varijabla>
  </DomainObject.Predmet.ProtustrankaFormated>
  <DomainObject.Predmet.ProtustrankaFormatedOIB>
    <izvorni_sadrzaj>  FAGUS LIKA j.d.o.o. za trgovinu, prijevoz i preradu drva, OIB 76856679297</izvorni_sadrzaj>
    <derivirana_varijabla naziv="DomainObject.Predmet.ProtustrankaFormatedOIB_1">  FAGUS LIKA j.d.o.o. za trgovinu, prijevoz i preradu drva, OIB 76856679297</derivirana_varijabla>
  </DomainObject.Predmet.ProtustrankaFormatedOIB>
  <DomainObject.Predmet.ProtustrankaFormatedWithAdress>
    <izvorni_sadrzaj> FAGUS LIKA j.d.o.o. za trgovinu, prijevoz i preradu drva, Neteka 5/D, 23445 Neteka</izvorni_sadrzaj>
    <derivirana_varijabla naziv="DomainObject.Predmet.ProtustrankaFormatedWithAdress_1"> FAGUS LIKA j.d.o.o. za trgovinu, prijevoz i preradu drva, Neteka 5/D, 23445 Neteka</derivirana_varijabla>
  </DomainObject.Predmet.ProtustrankaFormatedWithAdress>
  <DomainObject.Predmet.ProtustrankaFormatedWithAdressOIB>
    <izvorni_sadrzaj> FAGUS LIKA j.d.o.o. za trgovinu, prijevoz i preradu drva, OIB 76856679297, Neteka 5/D, 23445 Neteka</izvorni_sadrzaj>
    <derivirana_varijabla naziv="DomainObject.Predmet.ProtustrankaFormatedWithAdressOIB_1"> FAGUS LIKA j.d.o.o. za trgovinu, prijevoz i preradu drva, OIB 76856679297, Neteka 5/D, 23445 Neteka</derivirana_varijabla>
  </DomainObject.Predmet.ProtustrankaFormatedWithAdressOIB>
  <DomainObject.Predmet.ProtustrankaWithAdress>
    <izvorni_sadrzaj>FAGUS LIKA j.d.o.o. za trgovinu, prijevoz i preradu drva Neteka 5/D, 23445 Neteka</izvorni_sadrzaj>
    <derivirana_varijabla naziv="DomainObject.Predmet.ProtustrankaWithAdress_1">FAGUS LIKA j.d.o.o. za trgovinu, prijevoz i preradu drva Neteka 5/D, 23445 Neteka</derivirana_varijabla>
  </DomainObject.Predmet.ProtustrankaWithAdress>
  <DomainObject.Predmet.ProtustrankaWithAdressOIB>
    <izvorni_sadrzaj>FAGUS LIKA j.d.o.o. za trgovinu, prijevoz i preradu drva, OIB 76856679297, Neteka 5/D, 23445 Neteka</izvorni_sadrzaj>
    <derivirana_varijabla naziv="DomainObject.Predmet.ProtustrankaWithAdressOIB_1">FAGUS LIKA j.d.o.o. za trgovinu, prijevoz i preradu drva, OIB 76856679297, Neteka 5/D, 23445 Neteka</derivirana_varijabla>
  </DomainObject.Predmet.ProtustrankaWithAdressOIB>
  <DomainObject.Predmet.ProtustrankaNazivFormated>
    <izvorni_sadrzaj>FAGUS LIKA j.d.o.o. za trgovinu, prijevoz i preradu drva</izvorni_sadrzaj>
    <derivirana_varijabla naziv="DomainObject.Predmet.ProtustrankaNazivFormated_1">FAGUS LIKA j.d.o.o. za trgovinu, prijevoz i preradu drva</derivirana_varijabla>
  </DomainObject.Predmet.ProtustrankaNazivFormated>
  <DomainObject.Predmet.ProtustrankaNazivFormatedOIB>
    <izvorni_sadrzaj>FAGUS LIKA j.d.o.o. za trgovinu, prijevoz i preradu drva, OIB 76856679297</izvorni_sadrzaj>
    <derivirana_varijabla naziv="DomainObject.Predmet.ProtustrankaNazivFormatedOIB_1">FAGUS LIKA j.d.o.o. za trgovinu, prijevoz i preradu drva, OIB 76856679297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Darko Vojvodić</izvorni_sadrzaj>
    <derivirana_varijabla naziv="DomainObject.Predmet.StrankaFormated_1">  Financijska agencija; Darko Vojvodić</derivirana_varijabla>
  </DomainObject.Predmet.StrankaFormated>
  <DomainObject.Predmet.StrankaFormatedOIB>
    <izvorni_sadrzaj>  Financijska agencija, OIB 85821130368; Darko Vojvodić, OIB 72663456200</izvorni_sadrzaj>
    <derivirana_varijabla naziv="DomainObject.Predmet.StrankaFormatedOIB_1">  Financijska agencija, OIB 85821130368; Darko Vojvodić, OIB 72663456200</derivirana_varijabla>
  </DomainObject.Predmet.StrankaFormatedOIB>
  <DomainObject.Predmet.StrankaFormatedWithAdress>
    <izvorni_sadrzaj> Financijska agencija; Darko Vojvodić, Neteka 6, 23445 Neteka</izvorni_sadrzaj>
    <derivirana_varijabla naziv="DomainObject.Predmet.StrankaFormatedWithAdress_1"> Financijska agencija; Darko Vojvodić, Neteka 6, 23445 Neteka</derivirana_varijabla>
  </DomainObject.Predmet.StrankaFormatedWithAdress>
  <DomainObject.Predmet.StrankaFormatedWithAdressOIB>
    <izvorni_sadrzaj> Financijska agencija, OIB 85821130368; Darko Vojvodić, OIB 72663456200, Neteka 6, 23445 Neteka</izvorni_sadrzaj>
    <derivirana_varijabla naziv="DomainObject.Predmet.StrankaFormatedWithAdressOIB_1"> Financijska agencija, OIB 85821130368; Darko Vojvodić, OIB 72663456200, Neteka 6, 23445 Neteka</derivirana_varijabla>
  </DomainObject.Predmet.StrankaFormatedWithAdressOIB>
  <DomainObject.Predmet.StrankaWithAdress>
    <izvorni_sadrzaj>Financijska agencija ,Darko Vojvodić Neteka 6,23445 Neteka</izvorni_sadrzaj>
    <derivirana_varijabla naziv="DomainObject.Predmet.StrankaWithAdress_1">Financijska agencija ,Darko Vojvodić Neteka 6,23445 Neteka</derivirana_varijabla>
  </DomainObject.Predmet.StrankaWithAdress>
  <DomainObject.Predmet.StrankaWithAdressOIB>
    <izvorni_sadrzaj>Financijska agencija, OIB 85821130368,Darko Vojvodić, OIB 72663456200, Neteka 6,23445 Neteka</izvorni_sadrzaj>
    <derivirana_varijabla naziv="DomainObject.Predmet.StrankaWithAdressOIB_1">Financijska agencija, OIB 85821130368,Darko Vojvodić, OIB 72663456200, Neteka 6,23445 Neteka</derivirana_varijabla>
  </DomainObject.Predmet.StrankaWithAdressOIB>
  <DomainObject.Predmet.StrankaNazivFormated>
    <izvorni_sadrzaj>Financijska agencija,Darko Vojvodić</izvorni_sadrzaj>
    <derivirana_varijabla naziv="DomainObject.Predmet.StrankaNazivFormated_1">Financijska agencija,Darko Vojvodić</derivirana_varijabla>
  </DomainObject.Predmet.StrankaNazivFormated>
  <DomainObject.Predmet.StrankaNazivFormatedOIB>
    <izvorni_sadrzaj>Financijska agencija, OIB 85821130368,Darko Vojvodić, OIB 72663456200</izvorni_sadrzaj>
    <derivirana_varijabla naziv="DomainObject.Predmet.StrankaNazivFormatedOIB_1">Financijska agencija, OIB 85821130368,Darko Vojvodić, OIB 72663456200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101941.89</izvorni_sadrzaj>
    <derivirana_varijabla naziv="DomainObject.Predmet.TrenutnaVrijednost_1">101941.89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Darko Vojvodić</item>
    </izvorni_sadrzaj>
    <derivirana_varijabla naziv="DomainObject.Predmet.StrankaListFormated_1">
      <item>Financijska agencija</item>
      <item>Darko Vojvodić</item>
    </derivirana_varijabla>
  </DomainObject.Predmet.StrankaListFormated>
  <DomainObject.Predmet.StrankaListFormatedOIB>
    <izvorni_sadrzaj>
      <item>Financijska agencija, OIB 85821130368</item>
      <item>Darko Vojvodić, OIB 72663456200</item>
    </izvorni_sadrzaj>
    <derivirana_varijabla naziv="DomainObject.Predmet.StrankaListFormatedOIB_1">
      <item>Financijska agencija, OIB 85821130368</item>
      <item>Darko Vojvodić, OIB 72663456200</item>
    </derivirana_varijabla>
  </DomainObject.Predmet.StrankaListFormatedOIB>
  <DomainObject.Predmet.StrankaListFormatedWithAdress>
    <izvorni_sadrzaj>
      <item>Financijska agencija</item>
      <item>Darko Vojvodić, Neteka 6, 23445 Neteka</item>
    </izvorni_sadrzaj>
    <derivirana_varijabla naziv="DomainObject.Predmet.StrankaListFormatedWithAdress_1">
      <item>Financijska agencija</item>
      <item>Darko Vojvodić, Neteka 6, 23445 Neteka</item>
    </derivirana_varijabla>
  </DomainObject.Predmet.StrankaListFormatedWithAdress>
  <DomainObject.Predmet.StrankaListFormatedWithAdressOIB>
    <izvorni_sadrzaj>
      <item>Financijska agencija, OIB 85821130368</item>
      <item>Darko Vojvodić, OIB 72663456200, Neteka 6, 23445 Neteka</item>
    </izvorni_sadrzaj>
    <derivirana_varijabla naziv="DomainObject.Predmet.StrankaListFormatedWithAdressOIB_1">
      <item>Financijska agencija, OIB 85821130368</item>
      <item>Darko Vojvodić, OIB 72663456200, Neteka 6, 23445 Neteka</item>
    </derivirana_varijabla>
  </DomainObject.Predmet.StrankaListFormatedWithAdressOIB>
  <DomainObject.Predmet.StrankaListNazivFormated>
    <izvorni_sadrzaj>
      <item>Financijska agencija</item>
      <item>Darko Vojvodić</item>
    </izvorni_sadrzaj>
    <derivirana_varijabla naziv="DomainObject.Predmet.StrankaListNazivFormated_1">
      <item>Financijska agencija</item>
      <item>Darko Vojvodić</item>
    </derivirana_varijabla>
  </DomainObject.Predmet.StrankaListNazivFormated>
  <DomainObject.Predmet.StrankaListNazivFormatedOIB>
    <izvorni_sadrzaj>
      <item>Financijska agencija, OIB 85821130368</item>
      <item>Darko Vojvodić, OIB 72663456200</item>
    </izvorni_sadrzaj>
    <derivirana_varijabla naziv="DomainObject.Predmet.StrankaListNazivFormatedOIB_1">
      <item>Financijska agencija, OIB 85821130368</item>
      <item>Darko Vojvodić, OIB 72663456200</item>
    </derivirana_varijabla>
  </DomainObject.Predmet.StrankaListNazivFormatedOIB>
  <DomainObject.Predmet.ProtuStrankaListFormated>
    <izvorni_sadrzaj>
      <item>FAGUS LIKA j.d.o.o. za trgovinu, prijevoz i preradu drva</item>
    </izvorni_sadrzaj>
    <derivirana_varijabla naziv="DomainObject.Predmet.ProtuStrankaListFormated_1">
      <item>FAGUS LIKA j.d.o.o. za trgovinu, prijevoz i preradu drva</item>
    </derivirana_varijabla>
  </DomainObject.Predmet.ProtuStrankaListFormated>
  <DomainObject.Predmet.ProtuStrankaListFormatedOIB>
    <izvorni_sadrzaj>
      <item>FAGUS LIKA j.d.o.o. za trgovinu, prijevoz i preradu drva, OIB 76856679297</item>
    </izvorni_sadrzaj>
    <derivirana_varijabla naziv="DomainObject.Predmet.ProtuStrankaListFormatedOIB_1">
      <item>FAGUS LIKA j.d.o.o. za trgovinu, prijevoz i preradu drva, OIB 76856679297</item>
    </derivirana_varijabla>
  </DomainObject.Predmet.ProtuStrankaListFormatedOIB>
  <DomainObject.Predmet.ProtuStrankaListFormatedWithAdress>
    <izvorni_sadrzaj>
      <item>FAGUS LIKA j.d.o.o. za trgovinu, prijevoz i preradu drva, Neteka 5/D, 23445 Neteka</item>
    </izvorni_sadrzaj>
    <derivirana_varijabla naziv="DomainObject.Predmet.ProtuStrankaListFormatedWithAdress_1">
      <item>FAGUS LIKA j.d.o.o. za trgovinu, prijevoz i preradu drva, Neteka 5/D, 23445 Neteka</item>
    </derivirana_varijabla>
  </DomainObject.Predmet.ProtuStrankaListFormatedWithAdress>
  <DomainObject.Predmet.ProtuStrankaListFormatedWithAdressOIB>
    <izvorni_sadrzaj>
      <item>FAGUS LIKA j.d.o.o. za trgovinu, prijevoz i preradu drva, OIB 76856679297, Neteka 5/D, 23445 Neteka</item>
    </izvorni_sadrzaj>
    <derivirana_varijabla naziv="DomainObject.Predmet.ProtuStrankaListFormatedWithAdressOIB_1">
      <item>FAGUS LIKA j.d.o.o. za trgovinu, prijevoz i preradu drva, OIB 76856679297, Neteka 5/D, 23445 Neteka</item>
    </derivirana_varijabla>
  </DomainObject.Predmet.ProtuStrankaListFormatedWithAdressOIB>
  <DomainObject.Predmet.ProtuStrankaListNazivFormated>
    <izvorni_sadrzaj>
      <item>FAGUS LIKA j.d.o.o. za trgovinu, prijevoz i preradu drva</item>
    </izvorni_sadrzaj>
    <derivirana_varijabla naziv="DomainObject.Predmet.ProtuStrankaListNazivFormated_1">
      <item>FAGUS LIKA j.d.o.o. za trgovinu, prijevoz i preradu drva</item>
    </derivirana_varijabla>
  </DomainObject.Predmet.ProtuStrankaListNazivFormated>
  <DomainObject.Predmet.ProtuStrankaListNazivFormatedOIB>
    <izvorni_sadrzaj>
      <item>FAGUS LIKA j.d.o.o. za trgovinu, prijevoz i preradu drva, OIB 76856679297</item>
    </izvorni_sadrzaj>
    <derivirana_varijabla naziv="DomainObject.Predmet.ProtuStrankaListNazivFormatedOIB_1">
      <item>FAGUS LIKA j.d.o.o. za trgovinu, prijevoz i preradu drva, OIB 76856679297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St-323/2017-2</izvorni_sadrzaj>
    <derivirana_varijabla naziv="DomainObject.PoslovniBrojDokumenta_1">St-323/2017-2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FAGUS LIKA j.d.o.o. za trgovinu, prijevoz i preradu drva</izvorni_sadrzaj>
    <derivirana_varijabla naziv="DomainObject.Predmet.ProtustrankaIDrugi_1">FAGUS LIKA j.d.o.o. za trgovinu, prijevoz i preradu drva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FAGUS LIKA j.d.o.o. za trgovinu, prijevoz i preradu drva, OIB 76856679297, Neteka 5/D, 23445 Neteka</izvorni_sadrzaj>
    <derivirana_varijabla naziv="DomainObject.Predmet.ProtustrankaIDrugiAdressOIB_1">FAGUS LIKA j.d.o.o. za trgovinu, prijevoz i preradu drva, OIB 76856679297, Neteka 5/D, 23445 Neteka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FAGUS LIKA j.d.o.o. za trgovinu, prijevoz i preradu drva</item>
      <item>Darko Vojvodić</item>
    </izvorni_sadrzaj>
    <derivirana_varijabla naziv="DomainObject.Predmet.SudioniciListNaziv_1">
      <item>Financijska agencija</item>
      <item>FAGUS LIKA j.d.o.o. za trgovinu, prijevoz i preradu drva</item>
      <item>Darko Vojvodić</item>
    </derivirana_varijabla>
  </DomainObject.Predmet.SudioniciListNaziv>
  <DomainObject.Predmet.SudioniciListAdressOIB>
    <izvorni_sadrzaj>
      <item>Financijska agencija, OIB 85821130368</item>
      <item>FAGUS LIKA j.d.o.o. za trgovinu, prijevoz i preradu drva, OIB 76856679297, Neteka 5/D,23445 Neteka</item>
      <item>Darko Vojvodić, OIB 72663456200, Neteka 6,23445 Neteka</item>
    </izvorni_sadrzaj>
    <derivirana_varijabla naziv="DomainObject.Predmet.SudioniciListAdressOIB_1">
      <item>Financijska agencija, OIB 85821130368</item>
      <item>FAGUS LIKA j.d.o.o. za trgovinu, prijevoz i preradu drva, OIB 76856679297, Neteka 5/D,23445 Neteka</item>
      <item>Darko Vojvodić, OIB 72663456200, Neteka 6,23445 Neteka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351138-C5A6-4E2D-9E38-632CEDFD09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1680</properties:Characters>
  <properties:Lines>57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2017-06-30T06:53:00Z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St-323/2017-2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