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5cd" w14:paraId="e7b45cd" w:rsidRDefault="00863156" w:rsidP="00863156" w:rsidR="0086315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63156" w:rsidP="00863156" w:rsidR="00863156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63156" w:rsidP="00863156" w:rsidR="00863156" w:rsidRPr="005364F8">
      <w:r w:rsidRPr="005364F8">
        <w:t xml:space="preserve"> TRGOVAČKI SUD U PAZINU</w:t>
      </w:r>
    </w:p>
    <w:p w:rsidRDefault="00863156" w:rsidP="00863156" w:rsidR="00863156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St-75</w:t>
      </w:r>
      <w:r w:rsidRPr="005364F8">
        <w:t>/1</w:t>
      </w:r>
      <w:r w:rsidRPr="005176A5">
        <w:t>5-</w:t>
      </w:r>
      <w:r>
        <w:t>20</w:t>
      </w:r>
    </w:p>
    <w:p w:rsidRDefault="00863156" w:rsidP="00863156" w:rsidR="00863156">
      <w:pPr>
        <w:rPr>
          <w:sz w:val="23"/>
          <w:szCs w:val="23"/>
        </w:rPr>
      </w:pPr>
    </w:p>
    <w:p w:rsidRDefault="00863156" w:rsidP="00863156" w:rsidR="00863156" w:rsidRPr="00FA23DA">
      <w:pPr>
        <w:rPr>
          <w:sz w:val="23"/>
          <w:szCs w:val="23"/>
        </w:rPr>
      </w:pPr>
    </w:p>
    <w:p w:rsidRDefault="00863156" w:rsidP="00863156" w:rsidR="00863156">
      <w:pPr>
        <w:jc w:val="center"/>
      </w:pPr>
      <w:r>
        <w:t>R E P U B L I K A  H R V A T S K A</w:t>
      </w:r>
    </w:p>
    <w:p w:rsidRDefault="00863156" w:rsidP="00863156" w:rsidR="00863156"/>
    <w:p w:rsidRDefault="00863156" w:rsidP="00863156" w:rsidR="00863156">
      <w:pPr>
        <w:jc w:val="center"/>
      </w:pPr>
      <w:r>
        <w:t>R J E Š E NJ E</w:t>
      </w:r>
    </w:p>
    <w:p w:rsidRDefault="00863156" w:rsidP="00863156" w:rsidR="00863156">
      <w:pPr>
        <w:jc w:val="both"/>
      </w:pPr>
    </w:p>
    <w:p w:rsidRDefault="00863156" w:rsidP="00863156" w:rsidR="00863156" w:rsidRPr="00FA23DA">
      <w:pPr>
        <w:jc w:val="both"/>
      </w:pPr>
    </w:p>
    <w:p w:rsidRDefault="00863156" w:rsidP="00863156" w:rsidR="00863156">
      <w:pPr>
        <w:jc w:val="both"/>
      </w:pPr>
      <w:r w:rsidRPr="00FA23DA">
        <w:tab/>
        <w:t>Trgovački sud u Pazinu</w:t>
      </w:r>
      <w:r>
        <w:t>,</w:t>
      </w:r>
      <w:r w:rsidRPr="00FA23DA">
        <w:t xml:space="preserve"> po stečajnom sucu Adrijani Labinjan Skok, 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2848A4">
        <w:t>VRTNI CENTAR ISTRASJEME d.o.o.</w:t>
      </w:r>
      <w:r>
        <w:t>,</w:t>
      </w:r>
      <w:r w:rsidRPr="002848A4">
        <w:t xml:space="preserve"> Pula, Mutilska 20, OIB: 47354004512,</w:t>
      </w:r>
      <w:r>
        <w:t xml:space="preserve"> MBS: 040068847,</w:t>
      </w:r>
      <w:r w:rsidRPr="00F15138">
        <w:t xml:space="preserve"> </w:t>
      </w:r>
      <w:r w:rsidRPr="00DE7BF7">
        <w:t xml:space="preserve">dana </w:t>
      </w:r>
      <w:r>
        <w:t>30. studenog</w:t>
      </w:r>
      <w:r w:rsidRPr="00DE7BF7">
        <w:t xml:space="preserve"> 2015., </w:t>
      </w:r>
    </w:p>
    <w:p w:rsidRDefault="00863156" w:rsidP="00863156" w:rsidR="00863156" w:rsidRPr="00FA23DA"/>
    <w:p w:rsidRDefault="00863156" w:rsidP="00863156" w:rsidR="00863156" w:rsidRPr="00FA23DA">
      <w:pPr>
        <w:jc w:val="center"/>
      </w:pPr>
      <w:r w:rsidRPr="00FA23DA">
        <w:t>r i j e š i o    j e</w:t>
      </w:r>
    </w:p>
    <w:p w:rsidRDefault="00863156" w:rsidP="00863156" w:rsidR="00863156">
      <w:pPr>
        <w:ind w:left="1080"/>
        <w:jc w:val="both"/>
      </w:pPr>
    </w:p>
    <w:p w:rsidRDefault="00863156" w:rsidP="00863156" w:rsidR="00863156">
      <w:pPr>
        <w:jc w:val="both"/>
      </w:pPr>
      <w:r>
        <w:tab/>
        <w:t>I.</w:t>
      </w:r>
      <w:r>
        <w:tab/>
      </w:r>
      <w:r w:rsidRPr="00FA23DA">
        <w:t xml:space="preserve">Pozivaju se vjerovnici dužnika </w:t>
      </w:r>
      <w:r w:rsidR="00BC7C7C" w:rsidRPr="002848A4">
        <w:t>VRTNI CENTAR ISTRASJEME d.o.o.</w:t>
      </w:r>
      <w:r w:rsidR="00BC7C7C">
        <w:t>,</w:t>
      </w:r>
      <w:r w:rsidR="00BC7C7C" w:rsidRPr="002848A4">
        <w:t xml:space="preserve"> Pula, Mutilska 20, OIB: 47354004512,</w:t>
      </w:r>
      <w:r w:rsidR="00BC7C7C">
        <w:t xml:space="preserve"> MBS: 040068847</w:t>
      </w:r>
      <w:r>
        <w:t>, te druge osobe koje za to imaju pravni interes, u roku od 15</w:t>
      </w:r>
      <w:r w:rsidRPr="00FA23DA">
        <w:t xml:space="preserve"> dana predujmiti iznos od </w:t>
      </w:r>
      <w:r w:rsidR="00BC7C7C">
        <w:t>69</w:t>
      </w:r>
      <w:r w:rsidRPr="00FA23DA">
        <w:t xml:space="preserve">.000,00 kuna za pokriće </w:t>
      </w:r>
      <w:r w:rsidRPr="00554A38">
        <w:t xml:space="preserve">troškova prethodnog i stečajnog postupka, na depozit </w:t>
      </w:r>
      <w:r>
        <w:t>Trgovačkog</w:t>
      </w:r>
      <w:r w:rsidRPr="00554A38">
        <w:t xml:space="preserve"> suda</w:t>
      </w:r>
      <w:r>
        <w:t xml:space="preserve"> u Pazinu</w:t>
      </w:r>
      <w:r w:rsidRPr="00554A38">
        <w:t xml:space="preserve"> broj: HR43 2390001 1300029763</w:t>
      </w:r>
      <w:r w:rsidR="00BC7C7C">
        <w:t>, poziv na broj 020-75</w:t>
      </w:r>
      <w:r w:rsidRPr="00554A38">
        <w:t>-15</w:t>
      </w:r>
      <w:r>
        <w:t>.</w:t>
      </w:r>
    </w:p>
    <w:p w:rsidRDefault="00863156" w:rsidP="00863156" w:rsidR="00863156">
      <w:pPr>
        <w:ind w:left="1080"/>
        <w:jc w:val="both"/>
      </w:pPr>
    </w:p>
    <w:p w:rsidRDefault="00863156" w:rsidP="00863156" w:rsidR="00863156" w:rsidRPr="00FA23DA">
      <w:pPr>
        <w:jc w:val="both"/>
      </w:pPr>
      <w:r>
        <w:tab/>
        <w:t>II.</w:t>
      </w:r>
      <w:r>
        <w:tab/>
      </w:r>
      <w:r w:rsidRPr="00FA23DA">
        <w:rPr>
          <w:bCs/>
        </w:rPr>
        <w:t xml:space="preserve">Ukoliko vjerovnici stečajnog dužnika </w:t>
      </w:r>
      <w:r>
        <w:rPr>
          <w:bCs/>
        </w:rPr>
        <w:t>ne postupe u skladu s točkom I</w:t>
      </w:r>
      <w:r w:rsidRPr="00FA23DA">
        <w:rPr>
          <w:bCs/>
        </w:rPr>
        <w:t xml:space="preserve">. ovog rješenja stečajni sudac će donijeti rješenje o </w:t>
      </w:r>
      <w:r>
        <w:rPr>
          <w:bCs/>
        </w:rPr>
        <w:t xml:space="preserve">otvaranju i </w:t>
      </w:r>
      <w:r w:rsidRPr="00FA23DA">
        <w:rPr>
          <w:bCs/>
        </w:rPr>
        <w:t>zaključenju stečajnog postupka.</w:t>
      </w:r>
    </w:p>
    <w:p w:rsidRDefault="00863156" w:rsidP="00863156" w:rsidR="00863156" w:rsidRPr="00FA23DA">
      <w:pPr>
        <w:jc w:val="both"/>
        <w:rPr>
          <w:bCs/>
        </w:rPr>
      </w:pPr>
    </w:p>
    <w:p w:rsidRDefault="00863156" w:rsidP="00863156" w:rsidR="00863156" w:rsidRPr="00FA23DA">
      <w:pPr>
        <w:jc w:val="center"/>
        <w:rPr>
          <w:bCs/>
        </w:rPr>
      </w:pPr>
      <w:r w:rsidRPr="00FA23DA">
        <w:rPr>
          <w:bCs/>
        </w:rPr>
        <w:t>Obrazloženje</w:t>
      </w:r>
    </w:p>
    <w:p w:rsidRDefault="00863156" w:rsidP="00863156" w:rsidR="00863156" w:rsidRPr="00FA23DA">
      <w:pPr>
        <w:rPr>
          <w:bCs/>
        </w:rPr>
      </w:pPr>
    </w:p>
    <w:p w:rsidRDefault="00863156" w:rsidP="00863156" w:rsidR="00863156" w:rsidRPr="00FA23DA">
      <w:pPr>
        <w:jc w:val="both"/>
      </w:pPr>
      <w:r w:rsidRPr="00357333">
        <w:tab/>
      </w:r>
      <w:r w:rsidR="00BC7C7C">
        <w:t>Predlagatelj - dužnik predložio je</w:t>
      </w:r>
      <w:r w:rsidRPr="00357333">
        <w:t xml:space="preserve"> otvaranje stečajnog postupka nad </w:t>
      </w:r>
      <w:r w:rsidR="00BC7C7C" w:rsidRPr="002848A4">
        <w:t>VRTNI CENTAR ISTRASJEME d.o.o.</w:t>
      </w:r>
      <w:r w:rsidR="00BC7C7C">
        <w:t>,</w:t>
      </w:r>
      <w:r w:rsidR="00BC7C7C" w:rsidRPr="002848A4">
        <w:t xml:space="preserve"> Pula, Mutilska 20, OIB: 47354004512,</w:t>
      </w:r>
      <w:r w:rsidR="00BC7C7C">
        <w:t xml:space="preserve"> MBS: 040068847. </w:t>
      </w:r>
    </w:p>
    <w:p w:rsidRDefault="00863156" w:rsidP="00BC7C7C" w:rsidR="00BC7C7C" w:rsidRPr="004D3F38">
      <w:pPr>
        <w:ind w:firstLine="720"/>
        <w:jc w:val="both"/>
      </w:pPr>
      <w:r>
        <w:t>Iz izvješća</w:t>
      </w:r>
      <w:r w:rsidRPr="00FA23DA">
        <w:t xml:space="preserve"> privremenog stečajnog upravitelja </w:t>
      </w:r>
      <w:r>
        <w:t>podnesenog u prethodnom postupku proizlazi u bitnome</w:t>
      </w:r>
      <w:r w:rsidR="00BC7C7C">
        <w:t>, da u</w:t>
      </w:r>
      <w:r w:rsidR="00BC7C7C" w:rsidRPr="004D3F38">
        <w:t xml:space="preserve"> skladu s odredbom st. 1. čl. 441. Stečajnog zakona (Narodne novine 71/15), </w:t>
      </w:r>
      <w:r w:rsidR="00BC7C7C">
        <w:t>a</w:t>
      </w:r>
      <w:r w:rsidR="00BC7C7C" w:rsidRPr="004D3F38">
        <w:t xml:space="preserve"> sukladno odredbama čl. 4. stavak 2. Stečajnog zakona koji je bio na snazi u vrijeme pokretanja predmetnog stečajnog postupka (Narodne novine 44/96, 29/99, 129/00, 123/03, 82/06, 116/10, 25/12 i 133/12)  kao stečajni razlozi utvrđeni su nelikvidnost,  nesposobnost za plaćanje i  prezaduženost</w:t>
      </w:r>
      <w:r w:rsidR="00BC7C7C">
        <w:t xml:space="preserve">, te da su kod dužnika </w:t>
      </w:r>
      <w:r w:rsidR="00BC7C7C" w:rsidRPr="004D3F38">
        <w:t xml:space="preserve">ispunjena sva tri  razloga </w:t>
      </w:r>
      <w:r w:rsidR="00BC7C7C">
        <w:t>za otvaranje stečajnog postupka.</w:t>
      </w:r>
    </w:p>
    <w:p w:rsidRDefault="00BC7C7C" w:rsidP="00BC7C7C" w:rsidR="00BC7C7C" w:rsidRPr="004D3F38">
      <w:pPr>
        <w:jc w:val="both"/>
      </w:pPr>
      <w:r>
        <w:tab/>
      </w:r>
      <w:r w:rsidRPr="004D3F38">
        <w:t>Dužnik je nelikvidan jer u određenom vremenskom razdoblju ne može ispuniti novčane obveze koje dolaze na naplatu u tom razdoblju. Dužnik više od 60 dana kasni u ispunjenju više novčanih obveza čiji iznos prelazi 20% od iznosa njegovih obveza objavljenih u godišnjem izvješću za proteklu financijsku godinu, a i  više od 30 dana kasni s isplatom plaće u visini ugovorene plaće.</w:t>
      </w:r>
    </w:p>
    <w:p w:rsidRDefault="00BC7C7C" w:rsidP="00BC7C7C" w:rsidR="00BC7C7C" w:rsidRPr="004D3F38">
      <w:pPr>
        <w:jc w:val="both"/>
      </w:pPr>
      <w:r>
        <w:tab/>
      </w:r>
      <w:r w:rsidRPr="004D3F38">
        <w:t xml:space="preserve">Dužnik je nesposoban za plaćanje jer ne može trajnije ispunjavati dospjele novčane obveze. Naime, dužnik  u Očevidniku redoslijeda osnova za plaćanje koji vodi Financijska agencija ima evidentirane neizvršene osnove za plaćanje u razdoblju duljem od 60 dana, a </w:t>
      </w:r>
      <w:r w:rsidRPr="004D3F38">
        <w:lastRenderedPageBreak/>
        <w:t>koje je trebalo, na temelju valjanih osnova za plaćanje, bez daljnjeg pristanka dužnika naplatiti s bilo kojeg od njegovih računa, o čemu je FINA izdala potvrdu.</w:t>
      </w:r>
    </w:p>
    <w:p w:rsidRDefault="00BC7C7C" w:rsidP="00BC7C7C" w:rsidR="00BC7C7C" w:rsidRPr="004D3F38">
      <w:pPr>
        <w:jc w:val="both"/>
      </w:pPr>
      <w:r>
        <w:tab/>
      </w:r>
      <w:r w:rsidRPr="004D3F38">
        <w:t xml:space="preserve">Dužnik je prezadužen jer imovina dužnika nije dovoljna da pokrije dospjele obveze. I prema stanju na dan 31.12.2013. </w:t>
      </w:r>
      <w:r>
        <w:t>godine (zadnja javno objavljena bilanca</w:t>
      </w:r>
      <w:r w:rsidRPr="004D3F38">
        <w:t>) i prema stanju iskazanom na dan 31.12.2014. godine obveze društva višestruko premašuju imovinu (na dan 31.12.2013. godine odnos je: obveze 5.238.750,00 kn a imovina 1.825.631,00 kn, na dan 31.12.2014. godine obveze 5.464.148,00 kn, a imovina  901.077,00 kn</w:t>
      </w:r>
      <w:r>
        <w:t>.</w:t>
      </w:r>
      <w:r w:rsidRPr="004D3F38">
        <w:t xml:space="preserve"> </w:t>
      </w:r>
    </w:p>
    <w:p w:rsidRDefault="00BC7C7C" w:rsidP="00BC7C7C" w:rsidR="00BC7C7C" w:rsidRPr="004D3F38">
      <w:pPr>
        <w:jc w:val="both"/>
      </w:pPr>
      <w:r w:rsidRPr="004D3F38">
        <w:tab/>
      </w:r>
      <w:r>
        <w:t>Privremeni stečajni upravitelj</w:t>
      </w:r>
      <w:r w:rsidRPr="004D3F38">
        <w:t xml:space="preserve"> smatra da nema izgleda</w:t>
      </w:r>
      <w:r>
        <w:t xml:space="preserve"> za nastavak poslovanja dužnika budući da</w:t>
      </w:r>
      <w:r w:rsidRPr="004D3F38">
        <w:t xml:space="preserve"> dužnik nema poslovni prostor, zaposlene i ne obavlja djelatnost.</w:t>
      </w:r>
    </w:p>
    <w:p w:rsidRDefault="00BC7C7C" w:rsidP="00BC7C7C" w:rsidR="00BC7C7C" w:rsidRPr="004D3F38">
      <w:pPr>
        <w:jc w:val="both"/>
      </w:pPr>
      <w:r>
        <w:tab/>
      </w:r>
      <w:r w:rsidRPr="004D3F38">
        <w:t>Materijalna imovina dužnika nije pronađena i nema se  saznanja da li ista postoji i gdje se nalazi</w:t>
      </w:r>
      <w:r>
        <w:t>.</w:t>
      </w:r>
      <w:r w:rsidRPr="004D3F38">
        <w:t xml:space="preserve"> Potraživanja su evidentirana u poslovnim knjigama, ali je njihova naplativost vrlo upitna.</w:t>
      </w:r>
    </w:p>
    <w:p w:rsidRDefault="00BC7C7C" w:rsidP="00BC7C7C" w:rsidR="00BC7C7C" w:rsidRPr="004D3F38">
      <w:pPr>
        <w:jc w:val="both"/>
      </w:pPr>
      <w:r>
        <w:tab/>
      </w:r>
      <w:r w:rsidRPr="004D3F38">
        <w:t>Temeljem navedenog zaključuje se da neposredno raspoloživa imovina nije dovoljna za pokriće troškova stečajnog postupka.</w:t>
      </w:r>
    </w:p>
    <w:p w:rsidRDefault="00BC7C7C" w:rsidP="00BC7C7C" w:rsidR="00BC7C7C">
      <w:pPr>
        <w:jc w:val="both"/>
      </w:pPr>
      <w:r>
        <w:tab/>
        <w:t>Privremeni stečajni upravitelj</w:t>
      </w:r>
      <w:r w:rsidRPr="004D3F38">
        <w:t xml:space="preserve"> </w:t>
      </w:r>
      <w:r>
        <w:t>je predložio</w:t>
      </w:r>
      <w:r w:rsidRPr="004D3F38">
        <w:t xml:space="preserve"> </w:t>
      </w:r>
      <w:r>
        <w:t>pozvati vjerovnike</w:t>
      </w:r>
      <w:r w:rsidRPr="004D3F38">
        <w:t xml:space="preserve"> da predujme iznos od 69.000,00 kn koji se odnosi na pokriće troškova vođenja stečajnog postupka i to: troškovi pronalaženja, utvrđivanja i preuzimanja imovine u iznosu 6.000,00 kn, troškovi ovršnih i parničnih postupaka 40.000,00 kn</w:t>
      </w:r>
      <w:r>
        <w:t>,</w:t>
      </w:r>
      <w:r w:rsidRPr="004D3F38">
        <w:t xml:space="preserve"> izrada pečata, poštarina, kancelarijski materijal, otvaranje i naknada</w:t>
      </w:r>
      <w:r>
        <w:t xml:space="preserve"> za račun u banci 2.000,00 kn,</w:t>
      </w:r>
      <w:r w:rsidRPr="004D3F38">
        <w:t xml:space="preserve"> vođenje računovodstva u iznosu 12.000,00 kn, trošak nagrade stečajnog upravi</w:t>
      </w:r>
      <w:r>
        <w:t xml:space="preserve">telja u iznosu od 6.000,00 kn, </w:t>
      </w:r>
      <w:r w:rsidRPr="004D3F38">
        <w:t>naknada troškova stečajnog upravitelja 3.000,00 kn</w:t>
      </w:r>
      <w:r>
        <w:t>.</w:t>
      </w:r>
      <w:r w:rsidRPr="004D3F38">
        <w:t xml:space="preserve"> </w:t>
      </w:r>
    </w:p>
    <w:p w:rsidRDefault="00BC7C7C" w:rsidP="00BC7C7C" w:rsidR="00BC7C7C">
      <w:pPr>
        <w:ind w:firstLine="720"/>
        <w:jc w:val="both"/>
      </w:pPr>
      <w:r>
        <w:t>Izvješće privremenog stečajnog upravitelja prihvaćeno je bez primjedbi.</w:t>
      </w:r>
    </w:p>
    <w:p w:rsidRDefault="00863156" w:rsidP="00863156" w:rsidR="00863156">
      <w:pPr>
        <w:ind w:firstLine="720"/>
        <w:jc w:val="both"/>
      </w:pPr>
      <w:r>
        <w:t xml:space="preserve">Slijedom </w:t>
      </w:r>
      <w:r w:rsidRPr="00FA23DA">
        <w:t>odredb</w:t>
      </w:r>
      <w:r>
        <w:t>e</w:t>
      </w:r>
      <w:r w:rsidRPr="00FA23DA">
        <w:t xml:space="preserve"> čl. </w:t>
      </w:r>
      <w:r>
        <w:t>132</w:t>
      </w:r>
      <w:r w:rsidRPr="00FA23DA">
        <w:t xml:space="preserve">. st. 1. </w:t>
      </w:r>
      <w:r>
        <w:t>u svezi s čl. 441. st. 2. SZ-a (NN 71/15)</w:t>
      </w:r>
      <w:r w:rsidRPr="00FA23DA">
        <w:t xml:space="preserve"> </w:t>
      </w:r>
      <w:r>
        <w:t>vjerovnici dužnika i sve zainteresirane osobe pozvani</w:t>
      </w:r>
      <w:r w:rsidR="00BC7C7C">
        <w:t xml:space="preserve"> su uplatiti predujam od 69</w:t>
      </w:r>
      <w:r>
        <w:t>.000,00 kn u roku od 15 dana, radi pokrića</w:t>
      </w:r>
      <w:r w:rsidR="003B2588">
        <w:t xml:space="preserve"> predvidivih</w:t>
      </w:r>
      <w:r>
        <w:t xml:space="preserve"> troškova prethodnog i otvorenog stečajnog postupka, budući je utvrđeno da dužnik za sada nema imovine kojom bi se pokrili ovi troškovi</w:t>
      </w:r>
      <w:r w:rsidRPr="005364F8">
        <w:t>.</w:t>
      </w:r>
    </w:p>
    <w:p w:rsidRDefault="00863156" w:rsidP="00863156" w:rsidR="00863156">
      <w:pPr>
        <w:ind w:firstLine="720"/>
        <w:jc w:val="both"/>
      </w:pPr>
      <w:r>
        <w:t>Po odredbi čl. 132. st. 2. istog zakona donesena je odluka kao u točki II. izreke.</w:t>
      </w:r>
    </w:p>
    <w:p w:rsidRDefault="00863156" w:rsidP="00863156" w:rsidR="00863156">
      <w:pPr>
        <w:jc w:val="both"/>
      </w:pPr>
    </w:p>
    <w:p w:rsidRDefault="00863156" w:rsidP="00863156" w:rsidR="00863156" w:rsidRPr="00FA23DA">
      <w:pPr>
        <w:jc w:val="both"/>
      </w:pPr>
    </w:p>
    <w:p w:rsidRDefault="00863156" w:rsidP="002E5348" w:rsidR="00863156">
      <w:pPr>
        <w:jc w:val="center"/>
      </w:pPr>
      <w:r w:rsidRPr="00FA23DA">
        <w:t>U Pazinu d</w:t>
      </w:r>
      <w:r w:rsidRPr="00DE7BF7">
        <w:t xml:space="preserve">ana  </w:t>
      </w:r>
      <w:r w:rsidR="00BC7C7C">
        <w:t>30. studenog</w:t>
      </w:r>
      <w:r>
        <w:t xml:space="preserve"> </w:t>
      </w:r>
      <w:r w:rsidRPr="00DE7BF7">
        <w:t xml:space="preserve">2015. </w:t>
      </w:r>
    </w:p>
    <w:p w:rsidRDefault="00863156" w:rsidP="00863156" w:rsidR="00863156">
      <w:pPr>
        <w:ind w:firstLine="720" w:left="2880"/>
        <w:jc w:val="both"/>
      </w:pPr>
    </w:p>
    <w:p w:rsidRDefault="002E5348" w:rsidP="00863156" w:rsidR="002E5348" w:rsidRPr="00FA23DA">
      <w:pPr>
        <w:ind w:firstLine="720" w:left="2880"/>
        <w:jc w:val="both"/>
      </w:pPr>
    </w:p>
    <w:p w:rsidRDefault="00863156" w:rsidP="00863156" w:rsidR="00863156">
      <w:pPr>
        <w:ind w:firstLine="720" w:left="5652"/>
        <w:jc w:val="both"/>
      </w:pPr>
      <w:r w:rsidRPr="00FA23DA">
        <w:t xml:space="preserve">       Stečajni</w:t>
      </w:r>
      <w:r>
        <w:t xml:space="preserve"> </w:t>
      </w:r>
      <w:r w:rsidRPr="00FA23DA">
        <w:t>sudac</w:t>
      </w:r>
      <w:r>
        <w:t xml:space="preserve"> </w:t>
      </w:r>
    </w:p>
    <w:p w:rsidRDefault="00863156" w:rsidP="00863156" w:rsidR="00863156" w:rsidRPr="00FA23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A23DA">
        <w:t>Adrijana Labinjan Skok</w:t>
      </w:r>
      <w:r>
        <w:t>, v.r.</w:t>
      </w:r>
    </w:p>
    <w:p w:rsidRDefault="00863156" w:rsidP="00863156" w:rsidR="00863156" w:rsidRPr="00FA23DA">
      <w:pPr>
        <w:jc w:val="both"/>
      </w:pPr>
    </w:p>
    <w:p w:rsidRDefault="00863156" w:rsidP="00863156" w:rsidR="00863156">
      <w:pPr>
        <w:jc w:val="right"/>
      </w:pPr>
    </w:p>
    <w:p w:rsidRDefault="00863156" w:rsidP="00863156" w:rsidR="00863156">
      <w:pPr>
        <w:jc w:val="right"/>
      </w:pPr>
    </w:p>
    <w:p w:rsidRDefault="002E5348" w:rsidP="00863156" w:rsidR="002E5348" w:rsidRPr="00FA23DA">
      <w:pPr>
        <w:jc w:val="right"/>
      </w:pPr>
    </w:p>
    <w:p w:rsidRDefault="00863156" w:rsidP="00863156" w:rsidR="00863156">
      <w:r>
        <w:t>UPUTA O PRAVNOM LIJEKU:</w:t>
      </w:r>
    </w:p>
    <w:p w:rsidRDefault="00863156" w:rsidP="00863156" w:rsidR="00863156">
      <w:pPr>
        <w:ind w:firstLine="720"/>
        <w:jc w:val="both"/>
      </w:pPr>
      <w:r>
        <w:t>Protiv ove odluke nezadovoljna stranka može podnijeti žalbu u roku od 8 dana od dana dostave iste. Žalba se podnosi putem ovoga suda u dovoljnom broju primjerka za sud i protivnu stranu, a o žalbi odlučuje Visoki trgovački sud Republike Hrvatske.</w:t>
      </w:r>
    </w:p>
    <w:p w:rsidRDefault="00863156" w:rsidP="00863156" w:rsidR="00863156" w:rsidRPr="00FA23DA"/>
    <w:p w:rsidRDefault="00863156" w:rsidP="00863156" w:rsidR="00863156">
      <w:r>
        <w:t>DNA:</w:t>
      </w:r>
    </w:p>
    <w:p w:rsidRDefault="002E5348" w:rsidP="002E5348" w:rsidR="002E5348" w:rsidRPr="0089055F">
      <w:pPr>
        <w:jc w:val="both"/>
      </w:pPr>
      <w:r>
        <w:t xml:space="preserve">- </w:t>
      </w:r>
      <w:r w:rsidRPr="0089055F">
        <w:t>privremeni stečajni upravitelj</w:t>
      </w:r>
      <w:r>
        <w:t xml:space="preserve"> Vlasta Majstorović iz Pule, Koparska 37</w:t>
      </w:r>
    </w:p>
    <w:p w:rsidRDefault="00863156" w:rsidR="00500701">
      <w:r>
        <w:t xml:space="preserve">- mrežna stranica e-Oglasna ploča sudova </w:t>
      </w:r>
      <w:r w:rsidR="002E5348">
        <w:t>– 8 dana</w:t>
      </w:r>
    </w:p>
    <w:sectPr w:rsidSect="00357333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156" w:rsidP="00863156" w:rsidR="00863156">
      <w:r>
        <w:separator/>
      </w:r>
    </w:p>
  </w:endnote>
  <w:endnote w:id="0" w:type="continuationSeparator">
    <w:p w:rsidRDefault="00863156" w:rsidP="00863156" w:rsidR="00863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156" w:rsidP="00863156" w:rsidR="00863156">
      <w:r>
        <w:separator/>
      </w:r>
    </w:p>
  </w:footnote>
  <w:footnote w:id="0" w:type="continuationSeparator">
    <w:p w:rsidRDefault="00863156" w:rsidP="00863156" w:rsidR="00863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348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5DF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2E5348" w:rsidR="0038315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15DF">
          <w:rPr>
            <w:noProof/>
          </w:rPr>
          <w:t>2</w:t>
        </w:r>
        <w:r>
          <w:fldChar w:fldCharType="end"/>
        </w:r>
        <w:r>
          <w:tab/>
        </w:r>
        <w:r w:rsidR="00863156">
          <w:t>Posl.br.: 2 St-75</w:t>
        </w:r>
        <w:r w:rsidR="00863156" w:rsidRPr="005364F8">
          <w:t>/1</w:t>
        </w:r>
        <w:r w:rsidR="00863156" w:rsidRPr="005176A5">
          <w:t>5-</w:t>
        </w:r>
        <w:r w:rsidR="00863156">
          <w:t>20</w:t>
        </w:r>
      </w:p>
    </w:sdtContent>
  </w:sdt>
  <w:p w:rsidRDefault="003015DF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156"/>
    <w:rsid w:val="002E5348"/>
    <w:rsid w:val="003015DF"/>
    <w:rsid w:val="003B2588"/>
    <w:rsid w:val="00554328"/>
    <w:rsid w:val="00863156"/>
    <w:rsid w:val="00985388"/>
    <w:rsid w:val="00BC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1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631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315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3156"/>
  </w:style>
  <w:style w:styleId="Tekstbalonia" w:type="paragraph">
    <w:name w:val="Balloon Text"/>
    <w:basedOn w:val="Normal"/>
    <w:link w:val="TekstbaloniaChar"/>
    <w:uiPriority w:val="99"/>
    <w:semiHidden/>
    <w:unhideWhenUsed/>
    <w:rsid w:val="008631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15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1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315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5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5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5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1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631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315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3156"/>
  </w:style>
  <w:style w:styleId="Tekstbalonia" w:type="paragraph">
    <w:name w:val="Balloon Text"/>
    <w:basedOn w:val="Normal"/>
    <w:link w:val="TekstbaloniaChar"/>
    <w:uiPriority w:val="99"/>
    <w:semiHidden/>
    <w:unhideWhenUsed/>
    <w:rsid w:val="008631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5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1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315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5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5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5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ISTRASJEME d.o.o. PULA</izvorni_sadrzaj>
    <derivirana_varijabla naziv="DomainObject.Predmet.ProtustrankaFormated_1">  VRTNI CENTAR ISTRASJEME d.o.o. PULA</derivirana_varijabla>
  </DomainObject.Predmet.ProtustrankaFormated>
  <DomainObject.Predmet.ProtustrankaFormatedOIB>
    <izvorni_sadrzaj>  VRTNI CENTAR ISTRASJEME d.o.o. PULA, OIB 47354004512</izvorni_sadrzaj>
    <derivirana_varijabla naziv="DomainObject.Predmet.ProtustrankaFormatedOIB_1">  VRTNI CENTAR ISTRASJEME d.o.o. PULA, OIB 47354004512</derivirana_varijabla>
  </DomainObject.Predmet.ProtustrankaFormatedOIB>
  <DomainObject.Predmet.ProtustrankaFormatedWithAdress>
    <izvorni_sadrzaj> VRTNI CENTAR ISTRASJEME d.o.o. PULA, Mutilska 20, 52100 Pula</izvorni_sadrzaj>
    <derivirana_varijabla naziv="DomainObject.Predmet.ProtustrankaFormatedWithAdress_1"> VRTNI CENTAR ISTRASJEME d.o.o. PULA, Mutilska 20, 52100 Pula</derivirana_varijabla>
  </DomainObject.Predmet.ProtustrankaFormatedWithAdress>
  <DomainObject.Predmet.ProtustrankaFormatedWithAdressOIB>
    <izvorni_sadrzaj> VRTNI CENTAR ISTRASJEME d.o.o. PULA, OIB 47354004512, Mutilska 20, 52100 Pula</izvorni_sadrzaj>
    <derivirana_varijabla naziv="DomainObject.Predmet.ProtustrankaFormatedWithAdressOIB_1"> VRTNI CENTAR ISTRASJEME d.o.o. PULA, OIB 47354004512, Mutilska 20, 52100 Pula</derivirana_varijabla>
  </DomainObject.Predmet.ProtustrankaFormatedWithAdressOIB>
  <DomainObject.Predmet.ProtustrankaWithAdress>
    <izvorni_sadrzaj>VRTNI CENTAR ISTRASJEME d.o.o. PULA Mutilska 20, 52100 Pula</izvorni_sadrzaj>
    <derivirana_varijabla naziv="DomainObject.Predmet.ProtustrankaWithAdress_1">VRTNI CENTAR ISTRASJEME d.o.o. PULA Mutilska 20, 52100 Pula</derivirana_varijabla>
  </DomainObject.Predmet.ProtustrankaWithAdress>
  <DomainObject.Predmet.ProtustrankaWithAdressOIB>
    <izvorni_sadrzaj>VRTNI CENTAR ISTRASJEME d.o.o. PULA, OIB 47354004512, Mutilska 20, 52100 Pula</izvorni_sadrzaj>
    <derivirana_varijabla naziv="DomainObject.Predmet.ProtustrankaWithAdressOIB_1">VRTNI CENTAR ISTRASJEME d.o.o. PULA, OIB 47354004512, Mutilska 20, 52100 Pula</derivirana_varijabla>
  </DomainObject.Predmet.ProtustrankaWithAdressOIB>
  <DomainObject.Predmet.ProtustrankaNazivFormated>
    <izvorni_sadrzaj>VRTNI CENTAR ISTRASJEME d.o.o. PULA</izvorni_sadrzaj>
    <derivirana_varijabla naziv="DomainObject.Predmet.ProtustrankaNazivFormated_1">VRTNI CENTAR ISTRASJEME d.o.o. PULA</derivirana_varijabla>
  </DomainObject.Predmet.ProtustrankaNazivFormated>
  <DomainObject.Predmet.ProtustrankaNazivFormatedOIB>
    <izvorni_sadrzaj>VRTNI CENTAR ISTRASJEME d.o.o. PULA, OIB 47354004512</izvorni_sadrzaj>
    <derivirana_varijabla naziv="DomainObject.Predmet.ProtustrankaNazivFormatedOIB_1">VRTNI CENTAR ISTRASJEME d.o.o. PULA, OIB 47354004512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VRTNI CENTAR ISTRASJEME d.o.o. PULA</izvorni_sadrzaj>
    <derivirana_varijabla naziv="DomainObject.Predmet.StrankaFormated_1">  VRTNI CENTAR ISTRASJEME d.o.o. PULA</derivirana_varijabla>
  </DomainObject.Predmet.StrankaFormated>
  <DomainObject.Predmet.StrankaFormatedOIB>
    <izvorni_sadrzaj>  VRTNI CENTAR ISTRASJEME d.o.o. PULA, OIB 47354004512</izvorni_sadrzaj>
    <derivirana_varijabla naziv="DomainObject.Predmet.StrankaFormatedOIB_1">  VRTNI CENTAR ISTRASJEME d.o.o. PULA, OIB 47354004512</derivirana_varijabla>
  </DomainObject.Predmet.StrankaFormatedOIB>
  <DomainObject.Predmet.StrankaFormatedWithAdress>
    <izvorni_sadrzaj> VRTNI CENTAR ISTRASJEME d.o.o. PULA, Mutilska 20, 52100 Pula</izvorni_sadrzaj>
    <derivirana_varijabla naziv="DomainObject.Predmet.StrankaFormatedWithAdress_1"> VRTNI CENTAR ISTRASJEME d.o.o. PULA, Mutilska 20, 52100 Pula</derivirana_varijabla>
  </DomainObject.Predmet.StrankaFormatedWithAdress>
  <DomainObject.Predmet.StrankaFormatedWithAdressOIB>
    <izvorni_sadrzaj> VRTNI CENTAR ISTRASJEME d.o.o. PULA, OIB 47354004512, Mutilska 20, 52100 Pula</izvorni_sadrzaj>
    <derivirana_varijabla naziv="DomainObject.Predmet.StrankaFormatedWithAdressOIB_1"> VRTNI CENTAR ISTRASJEME d.o.o. PULA, OIB 47354004512, Mutilska 20, 52100 Pula</derivirana_varijabla>
  </DomainObject.Predmet.StrankaFormatedWithAdressOIB>
  <DomainObject.Predmet.StrankaWithAdress>
    <izvorni_sadrzaj>VRTNI CENTAR ISTRASJEME d.o.o. PULA Mutilska 20,52100 Pula</izvorni_sadrzaj>
    <derivirana_varijabla naziv="DomainObject.Predmet.StrankaWithAdress_1">VRTNI CENTAR ISTRASJEME d.o.o. PULA Mutilska 20,52100 Pula</derivirana_varijabla>
  </DomainObject.Predmet.StrankaWithAdress>
  <DomainObject.Predmet.StrankaWithAdressOIB>
    <izvorni_sadrzaj>VRTNI CENTAR ISTRASJEME d.o.o. PULA, OIB 47354004512, Mutilska 20,52100 Pula</izvorni_sadrzaj>
    <derivirana_varijabla naziv="DomainObject.Predmet.StrankaWithAdressOIB_1">VRTNI CENTAR ISTRASJEME d.o.o. PULA, OIB 47354004512, Mutilska 20,52100 Pula</derivirana_varijabla>
  </DomainObject.Predmet.StrankaWithAdressOIB>
  <DomainObject.Predmet.StrankaNazivFormated>
    <izvorni_sadrzaj>VRTNI CENTAR ISTRASJEME d.o.o. PULA</izvorni_sadrzaj>
    <derivirana_varijabla naziv="DomainObject.Predmet.StrankaNazivFormated_1">VRTNI CENTAR ISTRASJEME d.o.o. PULA</derivirana_varijabla>
  </DomainObject.Predmet.StrankaNazivFormated>
  <DomainObject.Predmet.StrankaNazivFormatedOIB>
    <izvorni_sadrzaj>VRTNI CENTAR ISTRASJEME d.o.o. PULA, OIB 47354004512</izvorni_sadrzaj>
    <derivirana_varijabla naziv="DomainObject.Predmet.StrankaNazivFormatedOIB_1">VRTNI CENTAR ISTRASJEME d.o.o. PULA, OIB 47354004512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VRTNI CENTAR ISTRASJEME d.o.o. PULA</item>
    </izvorni_sadrzaj>
    <derivirana_varijabla naziv="DomainObject.Predmet.StrankaListFormated_1">
      <item>VRTNI CENTAR ISTRASJEME d.o.o. PULA</item>
    </derivirana_varijabla>
  </DomainObject.Predmet.StrankaListFormated>
  <DomainObject.Predmet.StrankaListFormatedOIB>
    <izvorni_sadrzaj>
      <item>VRTNI CENTAR ISTRASJEME d.o.o. PULA, OIB 47354004512</item>
    </izvorni_sadrzaj>
    <derivirana_varijabla naziv="DomainObject.Predmet.StrankaListFormatedOIB_1">
      <item>VRTNI CENTAR ISTRASJEME d.o.o. PULA, OIB 47354004512</item>
    </derivirana_varijabla>
  </DomainObject.Predmet.StrankaListFormatedOIB>
  <DomainObject.Predmet.StrankaListFormatedWithAdress>
    <izvorni_sadrzaj>
      <item>VRTNI CENTAR ISTRASJEME d.o.o. PULA, Mutilska 20, 52100 Pula</item>
    </izvorni_sadrzaj>
    <derivirana_varijabla naziv="DomainObject.Predmet.StrankaListFormatedWithAdress_1">
      <item>VRTNI CENTAR ISTRASJEME d.o.o. PULA, Mutilska 20, 52100 Pula</item>
    </derivirana_varijabla>
  </DomainObject.Predmet.StrankaListFormatedWithAdress>
  <DomainObject.Predmet.StrankaListFormatedWithAdressOIB>
    <izvorni_sadrzaj>
      <item>VRTNI CENTAR ISTRASJEME d.o.o. PULA, OIB 47354004512, Mutilska 20, 52100 Pula</item>
    </izvorni_sadrzaj>
    <derivirana_varijabla naziv="DomainObject.Predmet.StrankaListFormatedWithAdressOIB_1">
      <item>VRTNI CENTAR ISTRASJEME d.o.o. PULA, OIB 47354004512, Mutilska 20, 52100 Pula</item>
    </derivirana_varijabla>
  </DomainObject.Predmet.StrankaListFormatedWithAdressOIB>
  <DomainObject.Predmet.StrankaListNazivFormated>
    <izvorni_sadrzaj>
      <item>VRTNI CENTAR ISTRASJEME d.o.o. PULA</item>
    </izvorni_sadrzaj>
    <derivirana_varijabla naziv="DomainObject.Predmet.StrankaListNazivFormated_1">
      <item>VRTNI CENTAR ISTRASJEME d.o.o. PULA</item>
    </derivirana_varijabla>
  </DomainObject.Predmet.StrankaListNazivFormated>
  <DomainObject.Predmet.StrankaListNazivFormatedOIB>
    <izvorni_sadrzaj>
      <item>VRTNI CENTAR ISTRASJEME d.o.o. PULA, OIB 47354004512</item>
    </izvorni_sadrzaj>
    <derivirana_varijabla naziv="DomainObject.Predmet.StrankaListNazivFormatedOIB_1">
      <item>VRTNI CENTAR ISTRASJEME d.o.o. PULA, OIB 47354004512</item>
    </derivirana_varijabla>
  </DomainObject.Predmet.StrankaListNazivFormatedOIB>
  <DomainObject.Predmet.ProtuStrankaListFormated>
    <izvorni_sadrzaj>
      <item>VRTNI CENTAR ISTRASJEME d.o.o. PULA</item>
    </izvorni_sadrzaj>
    <derivirana_varijabla naziv="DomainObject.Predmet.ProtuStrankaListFormated_1">
      <item>VRTNI CENTAR ISTRASJEME d.o.o. PULA</item>
    </derivirana_varijabla>
  </DomainObject.Predmet.ProtuStrankaListFormated>
  <DomainObject.Predmet.ProtuStrankaListFormatedOIB>
    <izvorni_sadrzaj>
      <item>VRTNI CENTAR ISTRASJEME d.o.o. PULA, OIB 47354004512</item>
    </izvorni_sadrzaj>
    <derivirana_varijabla naziv="DomainObject.Predmet.ProtuStrankaListFormatedOIB_1">
      <item>VRTNI CENTAR ISTRASJEME d.o.o. PULA, OIB 47354004512</item>
    </derivirana_varijabla>
  </DomainObject.Predmet.ProtuStrankaListFormatedOIB>
  <DomainObject.Predmet.ProtuStrankaListFormatedWithAdress>
    <izvorni_sadrzaj>
      <item>VRTNI CENTAR ISTRASJEME d.o.o. PULA, Mutilska 20, 52100 Pula</item>
    </izvorni_sadrzaj>
    <derivirana_varijabla naziv="DomainObject.Predmet.ProtuStrankaListFormatedWithAdress_1">
      <item>VRTNI CENTAR ISTRASJEME d.o.o. PULA, Mutilska 20, 52100 Pula</item>
    </derivirana_varijabla>
  </DomainObject.Predmet.ProtuStrankaListFormatedWithAdress>
  <DomainObject.Predmet.ProtuStrankaListFormatedWithAdressOIB>
    <izvorni_sadrzaj>
      <item>VRTNI CENTAR ISTRASJEME d.o.o. PULA, OIB 47354004512, Mutilska 20, 52100 Pula</item>
    </izvorni_sadrzaj>
    <derivirana_varijabla naziv="DomainObject.Predmet.ProtuStrankaListFormatedWithAdressOIB_1">
      <item>VRTNI CENTAR ISTRASJEME d.o.o. PULA, OIB 47354004512, Mutilska 20, 52100 Pula</item>
    </derivirana_varijabla>
  </DomainObject.Predmet.ProtuStrankaListFormatedWithAdressOIB>
  <DomainObject.Predmet.ProtuStrankaListNazivFormated>
    <izvorni_sadrzaj>
      <item>VRTNI CENTAR ISTRASJEME d.o.o. PULA</item>
    </izvorni_sadrzaj>
    <derivirana_varijabla naziv="DomainObject.Predmet.ProtuStrankaListNazivFormated_1">
      <item>VRTNI CENTAR ISTRASJEME d.o.o. PULA</item>
    </derivirana_varijabla>
  </DomainObject.Predmet.ProtuStrankaListNazivFormated>
  <DomainObject.Predmet.ProtuStrankaListNazivFormatedOIB>
    <izvorni_sadrzaj>
      <item>VRTNI CENTAR ISTRASJEME d.o.o. PULA, OIB 47354004512</item>
    </izvorni_sadrzaj>
    <derivirana_varijabla naziv="DomainObject.Predmet.ProtuStrankaListNazivFormatedOIB_1">
      <item>VRTNI CENTAR ISTRASJEME d.o.o. PULA, OIB 47354004512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VRTNI CENTAR ISTRASJEME d.o.o. PULA</izvorni_sadrzaj>
    <derivirana_varijabla naziv="DomainObject.Predmet.StrankaIDrugi_1">VRTNI CENTAR ISTRASJEME d.o.o. PULA</derivirana_varijabla>
  </DomainObject.Predmet.StrankaIDrugi>
  <DomainObject.Predmet.ProtustrankaIDrugi>
    <izvorni_sadrzaj>VRTNI CENTAR ISTRASJEME d.o.o. PULA</izvorni_sadrzaj>
    <derivirana_varijabla naziv="DomainObject.Predmet.ProtustrankaIDrugi_1">VRTNI CENTAR ISTRASJEME d.o.o. PULA</derivirana_varijabla>
  </DomainObject.Predmet.ProtustrankaIDrugi>
  <DomainObject.Predmet.StrankaIDrugiAdressOIB>
    <izvorni_sadrzaj>VRTNI CENTAR ISTRASJEME d.o.o. PULA, OIB 47354004512, Mutilska 20, 52100 Pula</izvorni_sadrzaj>
    <derivirana_varijabla naziv="DomainObject.Predmet.StrankaIDrugiAdressOIB_1">VRTNI CENTAR ISTRASJEME d.o.o. PULA, OIB 47354004512, Mutilska 20, 52100 Pula</derivirana_varijabla>
  </DomainObject.Predmet.StrankaIDrugiAdressOIB>
  <DomainObject.Predmet.ProtustrankaIDrugiAdressOIB>
    <izvorni_sadrzaj>VRTNI CENTAR ISTRASJEME d.o.o. PULA, OIB 47354004512, Mutilska 20, 52100 Pula</izvorni_sadrzaj>
    <derivirana_varijabla naziv="DomainObject.Predmet.ProtustrankaIDrugiAdressOIB_1">VRTNI CENTAR ISTRASJEME d.o.o. PULA, OIB 47354004512,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CENTAR ISTRASJEME d.o.o. PULA</item>
      <item>VRTNI CENTAR ISTRASJEME d.o.o. PULA</item>
    </izvorni_sadrzaj>
    <derivirana_varijabla naziv="DomainObject.Predmet.SudioniciListNaziv_1">
      <item>VRTNI CENTAR ISTRASJEME d.o.o. PULA</item>
      <item>VRTNI CENTAR ISTRASJEME d.o.o. PULA</item>
    </derivirana_varijabla>
  </DomainObject.Predmet.SudioniciListNaziv>
  <DomainObject.Predmet.SudioniciListAdressOIB>
    <izvorni_sadrzaj>
      <item>VRTNI CENTAR ISTRASJEME d.o.o. PULA, OIB 47354004512, Mutilska 20,52100 Pula</item>
      <item>VRTNI CENTAR ISTRASJEME d.o.o. PULA, OIB 47354004512, Mutilska 20,52100 Pula</item>
    </izvorni_sadrzaj>
    <derivirana_varijabla naziv="DomainObject.Predmet.SudioniciListAdressOIB_1">
      <item>VRTNI CENTAR ISTRASJEME d.o.o. PULA, OIB 47354004512, Mutilska 20,52100 Pula</item>
      <item>VRTNI CENTAR ISTRASJEME d.o.o. PULA, OIB 47354004512,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47354004512</item>
      <item>, OIB 47354004512</item>
    </izvorni_sadrzaj>
    <derivirana_varijabla naziv="DomainObject.Predmet.SudioniciListNazivOIB_1">
      <item>, OIB 47354004512</item>
      <item>, OIB 47354004512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4137</properties:Characters>
  <properties:Lines>92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2015-11-30T09:05:00Z</dcterms:created>
  <dc:creator>Jasmina Matika</dc:creator>
  <cp:lastModifiedBy>Jasmina Matika</cp:lastModifiedBy>
  <dcterms:modified xmlns:xsi="http://www.w3.org/2001/XMLSchema-instance" xsi:type="dcterms:W3CDTF">2015-11-30T09:20:00Z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