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ba23" w14:paraId="47eba2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DE77E6">
        <w:t>1421</w:t>
      </w:r>
      <w:r w:rsidR="000938B8">
        <w:t>/</w:t>
      </w:r>
      <w:r w:rsidR="00454056">
        <w:t>17</w:t>
      </w:r>
      <w:r w:rsidR="000938B8">
        <w:t>-</w:t>
      </w:r>
      <w:r w:rsidR="00DE77E6">
        <w:t>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031083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DE77E6">
        <w:t xml:space="preserve">TALISMAN j.d.o.o. za trgovinu i usluge, Darda, Žrtava Domovinskog rata 68, </w:t>
      </w:r>
      <w:r w:rsidR="003B57D4" w:rsidRPr="003B57D4">
        <w:t xml:space="preserve">OIB: </w:t>
      </w:r>
      <w:r w:rsidR="00DE77E6">
        <w:t>25295662304</w:t>
      </w:r>
      <w:r w:rsidR="003B57D4" w:rsidRPr="003B57D4">
        <w:t xml:space="preserve">, MBS: </w:t>
      </w:r>
      <w:r w:rsidR="00DE77E6">
        <w:t>030174707</w:t>
      </w:r>
      <w:r w:rsidR="003B57D4" w:rsidRPr="003B57D4">
        <w:t>,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 xml:space="preserve">, dana </w:t>
      </w:r>
      <w:r w:rsidR="003B57D4">
        <w:t>2</w:t>
      </w:r>
      <w:r w:rsidR="00224AFF">
        <w:t xml:space="preserve">. </w:t>
      </w:r>
      <w:r w:rsidR="003B57D4">
        <w:t>listopada</w:t>
      </w:r>
      <w:r w:rsidR="00031083">
        <w:t xml:space="preserve"> </w:t>
      </w:r>
      <w:r w:rsidR="00224AFF">
        <w:t xml:space="preserve"> 201</w:t>
      </w:r>
      <w:r w:rsidR="00454056">
        <w:t>7</w:t>
      </w:r>
      <w:r w:rsidR="00224AFF">
        <w:t>.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E77E6">
        <w:t xml:space="preserve">TALISMAN j.d.o.o. za trgovinu i usluge, Darda, Žrtava Domovinskog rata 68, </w:t>
      </w:r>
      <w:r w:rsidR="00DE77E6" w:rsidRPr="003B57D4">
        <w:t xml:space="preserve">OIB: </w:t>
      </w:r>
      <w:r w:rsidR="00DE77E6">
        <w:t>25295662304</w:t>
      </w:r>
      <w:r w:rsidR="00DE77E6" w:rsidRPr="003B57D4">
        <w:t xml:space="preserve">, MBS: </w:t>
      </w:r>
      <w:r w:rsidR="00DE77E6">
        <w:t>030174707</w:t>
      </w:r>
      <w:r w:rsidR="003B57D4" w:rsidRPr="003B57D4">
        <w:t>,</w:t>
      </w:r>
      <w:r>
        <w:t xml:space="preserve"> iznosi </w:t>
      </w:r>
      <w:r w:rsidR="00DE77E6">
        <w:t>16.352,67</w:t>
      </w:r>
      <w:r w:rsidR="00827743">
        <w:t xml:space="preserve">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827743">
        <w:t xml:space="preserve"> </w:t>
      </w:r>
      <w:r w:rsidR="00DE77E6">
        <w:t xml:space="preserve">Viktor </w:t>
      </w:r>
      <w:proofErr w:type="spellStart"/>
      <w:r w:rsidR="00DE77E6">
        <w:t>Fogas</w:t>
      </w:r>
      <w:proofErr w:type="spellEnd"/>
      <w:r w:rsidR="00DE77E6">
        <w:t xml:space="preserve">, Mađarska, 8151 SZABÁDBATTYÁN, </w:t>
      </w:r>
      <w:proofErr w:type="spellStart"/>
      <w:r w:rsidR="00DE77E6">
        <w:t>Petόfi</w:t>
      </w:r>
      <w:proofErr w:type="spellEnd"/>
      <w:r w:rsidR="00DE77E6">
        <w:t xml:space="preserve"> </w:t>
      </w:r>
      <w:proofErr w:type="spellStart"/>
      <w:r w:rsidR="00DE77E6">
        <w:t>utca</w:t>
      </w:r>
      <w:proofErr w:type="spellEnd"/>
      <w:r w:rsidR="00DE77E6">
        <w:t xml:space="preserve"> 85</w:t>
      </w:r>
      <w:r w:rsidR="003B57D4">
        <w:t xml:space="preserve">, </w:t>
      </w:r>
      <w:r w:rsidR="00905F6B">
        <w:t>OIB:</w:t>
      </w:r>
      <w:r w:rsidR="00827743">
        <w:t xml:space="preserve"> </w:t>
      </w:r>
      <w:r w:rsidR="00DE77E6">
        <w:t>13720840068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DE77E6">
        <w:t>1421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Osijeku </w:t>
      </w:r>
      <w:r w:rsidR="00827743">
        <w:t xml:space="preserve">2. </w:t>
      </w:r>
      <w:r w:rsidR="003B57D4">
        <w:t>listopada</w:t>
      </w:r>
      <w:r>
        <w:t xml:space="preserve"> 201</w:t>
      </w:r>
      <w:r w:rsidR="00454056">
        <w:t>7</w:t>
      </w:r>
      <w:r>
        <w:t>.</w:t>
      </w:r>
    </w:p>
    <w:p w:rsidRDefault="003B57D4" w:rsidP="00F2165F" w:rsidR="003B57D4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27743">
        <w:t>20/</w:t>
      </w:r>
      <w:r w:rsidR="003B57D4">
        <w:t>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87C" w:rsidR="0050787C">
      <w:r>
        <w:separator/>
      </w:r>
    </w:p>
  </w:endnote>
  <w:endnote w:id="0" w:type="continuationSeparator">
    <w:p w:rsidRDefault="0050787C" w:rsidR="00507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87C" w:rsidR="0050787C">
      <w:r>
        <w:separator/>
      </w:r>
    </w:p>
  </w:footnote>
  <w:footnote w:id="0" w:type="continuationSeparator">
    <w:p w:rsidRDefault="0050787C" w:rsidR="00507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1083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7D4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0787C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3F16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863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7743"/>
    <w:rsid w:val="00836CE2"/>
    <w:rsid w:val="0084069A"/>
    <w:rsid w:val="008538F4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E77E6"/>
    <w:rsid w:val="00E23AF8"/>
    <w:rsid w:val="00E466F5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74DC6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38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3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3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3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St-1421/2017</izvorni_sadrzaj>
    <derivirana_varijabla naziv="DomainObject.Predmet.OznakaBroj_1">St-1421/2017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TALISMAN jednostavno društvo s ograničenom odgovornošću za trgovinu i usluge</izvorni_sadrzaj>
    <derivirana_varijabla naziv="DomainObject.Predmet.ProtustrankaFormated_1">  TALISMAN jednostavno društvo s ograničenom odgovornošću za trgovinu i usluge</derivirana_varijabla>
  </DomainObject.Predmet.ProtustrankaFormated>
  <DomainObject.Predmet.ProtustrankaFormatedOIB>
    <izvorni_sadrzaj>  TALISMAN jednostavno društvo s ograničenom odgovornošću za trgovinu i usluge, OIB 25295662304</izvorni_sadrzaj>
    <derivirana_varijabla naziv="DomainObject.Predmet.ProtustrankaFormatedOIB_1">  TALISMAN jednostavno društvo s ograničenom odgovornošću za trgovinu i usluge, OIB 25295662304</derivirana_varijabla>
  </DomainObject.Predmet.ProtustrankaFormatedOIB>
  <DomainObject.Predmet.ProtustrankaFormatedWithAdress>
    <izvorni_sadrzaj> TALISMAN jednostavno društvo s ograničenom odgovornošću za trgovinu i usluge, Žrtava Domovinskog rata 68, 31326 Darda</izvorni_sadrzaj>
    <derivirana_varijabla naziv="DomainObject.Predmet.ProtustrankaFormatedWithAdress_1"> TALISMAN jednostavno društvo s ograničenom odgovornošću za trgovinu i usluge, Žrtava Domovinskog rata 68, 31326 Darda</derivirana_varijabla>
  </DomainObject.Predmet.ProtustrankaFormatedWithAdress>
  <DomainObject.Predmet.ProtustrankaFormatedWithAdressOIB>
    <izvorni_sadrzaj> TALISMAN jednostavno društvo s ograničenom odgovornošću za trgovinu i usluge, OIB 25295662304, Žrtava Domovinskog rata 68, 31326 Darda</izvorni_sadrzaj>
    <derivirana_varijabla naziv="DomainObject.Predmet.ProtustrankaFormatedWithAdressOIB_1"> TALISMAN jednostavno društvo s ograničenom odgovornošću za trgovinu i usluge, OIB 25295662304, Žrtava Domovinskog rata 68, 31326 Darda</derivirana_varijabla>
  </DomainObject.Predmet.ProtustrankaFormatedWithAdressOIB>
  <DomainObject.Predmet.ProtustrankaWithAdress>
    <izvorni_sadrzaj>TALISMAN jednostavno društvo s ograničenom odgovornošću za trgovinu i usluge Žrtava Domovinskog rata 68, 31326 Darda</izvorni_sadrzaj>
    <derivirana_varijabla naziv="DomainObject.Predmet.ProtustrankaWithAdress_1">TALISMAN jednostavno društvo s ograničenom odgovornošću za trgovinu i usluge Žrtava Domovinskog rata 68, 31326 Darda</derivirana_varijabla>
  </DomainObject.Predmet.ProtustrankaWithAdress>
  <DomainObject.Predmet.ProtustrankaWithAdressOIB>
    <izvorni_sadrzaj>TALISMAN jednostavno društvo s ograničenom odgovornošću za trgovinu i usluge, OIB 25295662304, Žrtava Domovinskog rata 68, 31326 Darda</izvorni_sadrzaj>
    <derivirana_varijabla naziv="DomainObject.Predmet.ProtustrankaWithAdressOIB_1">TALISMAN jednostavno društvo s ograničenom odgovornošću za trgovinu i usluge, OIB 25295662304, Žrtava Domovinskog rata 68, 31326 Darda</derivirana_varijabla>
  </DomainObject.Predmet.ProtustrankaWithAdressOIB>
  <DomainObject.Predmet.ProtustrankaNazivFormated>
    <izvorni_sadrzaj>TALISMAN jednostavno društvo s ograničenom odgovornošću za trgovinu i usluge</izvorni_sadrzaj>
    <derivirana_varijabla naziv="DomainObject.Predmet.ProtustrankaNazivFormated_1">TALISMAN jednostavno društvo s ograničenom odgovornošću za trgovinu i usluge</derivirana_varijabla>
  </DomainObject.Predmet.ProtustrankaNazivFormated>
  <DomainObject.Predmet.ProtustrankaNazivFormatedOIB>
    <izvorni_sadrzaj>TALISMAN jednostavno društvo s ograničenom odgovornošću za trgovinu i usluge, OIB 25295662304</izvorni_sadrzaj>
    <derivirana_varijabla naziv="DomainObject.Predmet.ProtustrankaNazivFormatedOIB_1">TALISMAN jednostavno društvo s ograničenom odgovornošću za trgovinu i usluge, OIB 25295662304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TALISMAN jednostavno društvo s ograničenom odgovornošću za trgovinu i usluge</item>
    </izvorni_sadrzaj>
    <derivirana_varijabla naziv="DomainObject.Predmet.ProtuStrankaListFormated_1">
      <item>TALISMAN jednostavno društvo s ograničenom odgovornošću za trgovinu i usluge</item>
    </derivirana_varijabla>
  </DomainObject.Predmet.ProtuStrankaListFormated>
  <DomainObject.Predmet.ProtuStrankaListFormatedOIB>
    <izvorni_sadrzaj>
      <item>TALISMAN jednostavno društvo s ograničenom odgovornošću za trgovinu i usluge, OIB 25295662304</item>
    </izvorni_sadrzaj>
    <derivirana_varijabla naziv="DomainObject.Predmet.ProtuStrankaListFormatedOIB_1">
      <item>TALISMAN jednostavno društvo s ograničenom odgovornošću za trgovinu i usluge, OIB 25295662304</item>
    </derivirana_varijabla>
  </DomainObject.Predmet.ProtuStrankaListFormatedOIB>
  <DomainObject.Predmet.ProtuStrankaListFormatedWithAdress>
    <izvorni_sadrzaj>
      <item>TALISMAN jednostavno društvo s ograničenom odgovornošću za trgovinu i usluge, Žrtava Domovinskog rata 68, 31326 Darda</item>
    </izvorni_sadrzaj>
    <derivirana_varijabla naziv="DomainObject.Predmet.ProtuStrankaListFormatedWithAdress_1">
      <item>TALISMAN jednostavno društvo s ograničenom odgovornošću za trgovinu i usluge, Žrtava Domovinskog rata 68, 31326 Darda</item>
    </derivirana_varijabla>
  </DomainObject.Predmet.ProtuStrankaListFormatedWithAdress>
  <DomainObject.Predmet.ProtuStrankaListFormatedWithAdressOIB>
    <izvorni_sadrzaj>
      <item>TALISMAN jednostavno društvo s ograničenom odgovornošću za trgovinu i usluge, OIB 25295662304, Žrtava Domovinskog rata 68, 31326 Darda</item>
    </izvorni_sadrzaj>
    <derivirana_varijabla naziv="DomainObject.Predmet.ProtuStrankaListFormatedWithAdressOIB_1">
      <item>TALISMAN jednostavno društvo s ograničenom odgovornošću za trgovinu i usluge, OIB 25295662304, Žrtava Domovinskog rata 68, 31326 Darda</item>
    </derivirana_varijabla>
  </DomainObject.Predmet.ProtuStrankaListFormatedWithAdressOIB>
  <DomainObject.Predmet.ProtuStrankaListNazivFormated>
    <izvorni_sadrzaj>
      <item>TALISMAN jednostavno društvo s ograničenom odgovornošću za trgovinu i usluge</item>
    </izvorni_sadrzaj>
    <derivirana_varijabla naziv="DomainObject.Predmet.ProtuStrankaListNazivFormated_1">
      <item>TALISMAN jednostavno društvo s ograničenom odgovornošću za trgovinu i usluge</item>
    </derivirana_varijabla>
  </DomainObject.Predmet.ProtuStrankaListNazivFormated>
  <DomainObject.Predmet.ProtuStrankaListNazivFormatedOIB>
    <izvorni_sadrzaj>
      <item>TALISMAN jednostavno društvo s ograničenom odgovornošću za trgovinu i usluge, OIB 25295662304</item>
    </izvorni_sadrzaj>
    <derivirana_varijabla naziv="DomainObject.Predmet.ProtuStrankaListNazivFormatedOIB_1">
      <item>TALISMAN jednostavno društvo s ograničenom odgovornošću za trgovinu i usluge, OIB 25295662304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TALISMAN jednostavno društvo s ograničenom odgovornošću za trgovinu i usluge</izvorni_sadrzaj>
    <derivirana_varijabla naziv="DomainObject.Predmet.ProtustrankaIDrugi_1">TALISMAN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TALISMAN jednostavno društvo s ograničenom odgovornošću za trgovinu i usluge, OIB 25295662304, Žrtava Domovinskog rata 68, 31326 Darda</izvorni_sadrzaj>
    <derivirana_varijabla naziv="DomainObject.Predmet.ProtustrankaIDrugiAdressOIB_1">TALISMAN jednostavno društvo s ograničenom odgovornošću za trgovinu i usluge, OIB 25295662304, Žrtava Domovinskog rata 68,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TALISMAN jednostavno društvo s ograničenom odgovornošću za trgovinu i usluge</item>
    </izvorni_sadrzaj>
    <derivirana_varijabla naziv="DomainObject.Predmet.SudioniciListNaziv_1">
      <item>FINA RC OSIJEK</item>
      <item>TALISMAN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TALISMAN jednostavno društvo s ograničenom odgovornošću za trgovinu i usluge, OIB 25295662304, Žrtava Domovinskog rata 68,31326 Darda</item>
    </izvorni_sadrzaj>
    <derivirana_varijabla naziv="DomainObject.Predmet.SudioniciListAdressOIB_1">
      <item>FINA RC OSIJEK, OIB 85821130368</item>
      <item>TALISMAN jednostavno društvo s ograničenom odgovornošću za trgovinu i usluge, OIB 25295662304, Žrtava Domovinskog rata 68,31326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25295662304</item>
    </izvorni_sadrzaj>
    <derivirana_varijabla naziv="DomainObject.Predmet.SudioniciListNazivOIB_1">
      <item>, OIB 85821130368</item>
      <item>, OIB 25295662304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1949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2017-10-02T11:12:00Z</dcterms:created>
  <dc:creator>Korisnik</dc:creator>
  <cp:lastModifiedBy>Snježana Markotić Jurić</cp:lastModifiedBy>
  <cp:lastPrinted>2017-10-02T11:11:00Z</cp:lastPrinted>
  <dcterms:modified xmlns:xsi="http://www.w3.org/2001/XMLSchema-instance" xsi:type="dcterms:W3CDTF">2017-10-03T05:45:00Z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