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631a" w14:paraId="815631a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7460BB">
        <w:rPr>
          <w:rFonts w:cs="Times New Roman" w:eastAsia="Times New Roman" w:hAnsi="Times New Roman" w:ascii="Times New Roman"/>
          <w:sz w:val="24"/>
          <w:szCs w:val="24"/>
          <w:lang w:eastAsia="hr-HR"/>
        </w:rPr>
        <w:t>447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BA7D38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7460BB">
        <w:rPr>
          <w:rFonts w:hAnsi="Times New Roman" w:ascii="Times New Roman"/>
          <w:sz w:val="24"/>
          <w:szCs w:val="24"/>
        </w:rPr>
        <w:t>Te-Pe-Ka MAGOVAC</w:t>
      </w:r>
      <w:r w:rsidR="00BA7D38">
        <w:rPr>
          <w:rFonts w:hAnsi="Times New Roman" w:ascii="Times New Roman"/>
          <w:sz w:val="24"/>
          <w:szCs w:val="24"/>
        </w:rPr>
        <w:t xml:space="preserve">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7460BB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="00BA7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60BB">
        <w:rPr>
          <w:rFonts w:cs="Times New Roman" w:eastAsia="Times New Roman" w:hAnsi="Times New Roman" w:ascii="Times New Roman"/>
          <w:sz w:val="24"/>
          <w:szCs w:val="24"/>
          <w:lang w:eastAsia="hr-HR"/>
        </w:rPr>
        <w:t>Andrije Kačića Miošića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460BB">
        <w:rPr>
          <w:rFonts w:cs="Times New Roman" w:eastAsia="Times New Roman" w:hAnsi="Times New Roman" w:ascii="Times New Roman"/>
          <w:sz w:val="24"/>
          <w:szCs w:val="24"/>
          <w:lang w:eastAsia="hr-HR"/>
        </w:rPr>
        <w:t>70588409502, dana 14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60BB">
        <w:rPr>
          <w:rFonts w:hAnsi="Times New Roman" w:ascii="Times New Roman"/>
          <w:sz w:val="24"/>
          <w:szCs w:val="24"/>
        </w:rPr>
        <w:t xml:space="preserve">Te-Pe-Ka MAGOVAC </w:t>
      </w:r>
      <w:r w:rsidR="007460B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Karlovac, Andrije Kačića Miošića 1</w:t>
      </w:r>
      <w:r w:rsidR="007460B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460BB">
        <w:rPr>
          <w:rFonts w:cs="Times New Roman" w:eastAsia="Times New Roman" w:hAnsi="Times New Roman" w:ascii="Times New Roman"/>
          <w:sz w:val="24"/>
          <w:szCs w:val="24"/>
          <w:lang w:eastAsia="hr-HR"/>
        </w:rPr>
        <w:t>70588409502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7460BB">
        <w:rPr>
          <w:rFonts w:cs="Times New Roman" w:eastAsia="Times New Roman" w:hAnsi="Times New Roman" w:ascii="Times New Roman"/>
          <w:sz w:val="24"/>
          <w:szCs w:val="24"/>
          <w:lang w:eastAsia="hr-HR"/>
        </w:rPr>
        <w:t>na 14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7F6A">
        <w:rPr>
          <w:rFonts w:cs="Times New Roman" w:eastAsia="Times New Roman" w:hAnsi="Times New Roman" w:ascii="Times New Roman"/>
          <w:sz w:val="24"/>
          <w:szCs w:val="24"/>
          <w:lang w:eastAsia="hr-HR"/>
        </w:rPr>
        <w:t>Zrinka Akrap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D200C">
        <w:rPr>
          <w:rFonts w:cs="Times New Roman" w:eastAsia="Times New Roman" w:hAnsi="Times New Roman" w:ascii="Times New Roman"/>
          <w:sz w:val="24"/>
          <w:szCs w:val="24"/>
          <w:lang w:eastAsia="hr-HR"/>
        </w:rPr>
        <w:t>02957172025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7C7F6A">
        <w:rPr>
          <w:rFonts w:cs="Times New Roman" w:eastAsia="Times New Roman" w:hAnsi="Times New Roman" w:ascii="Times New Roman"/>
          <w:sz w:val="24"/>
          <w:szCs w:val="24"/>
          <w:lang w:eastAsia="hr-HR"/>
        </w:rPr>
        <w:t>Gajeva 45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60BB">
        <w:rPr>
          <w:rFonts w:hAnsi="Times New Roman" w:ascii="Times New Roman"/>
          <w:sz w:val="24"/>
          <w:szCs w:val="24"/>
        </w:rPr>
        <w:t xml:space="preserve">Te-Pe-Ka MAGOVAC </w:t>
      </w:r>
      <w:r w:rsidR="007460B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Karlovac, Andrije Kačića Miošića 1</w:t>
      </w:r>
      <w:r w:rsidR="007460B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460BB">
        <w:rPr>
          <w:rFonts w:cs="Times New Roman" w:eastAsia="Times New Roman" w:hAnsi="Times New Roman" w:ascii="Times New Roman"/>
          <w:sz w:val="24"/>
          <w:szCs w:val="24"/>
          <w:lang w:eastAsia="hr-HR"/>
        </w:rPr>
        <w:t>70588409502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EF08B4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KARLOVAC, UL. PAVLA VITEZOVIĆA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F08B4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14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3A4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7C7F6A">
      <w:rPr>
        <w:rFonts w:cs="Times New Roman" w:hAnsi="Times New Roman" w:ascii="Times New Roman"/>
        <w:sz w:val="24"/>
        <w:szCs w:val="24"/>
      </w:rPr>
      <w:t>St-4447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32B3"/>
    <w:rsid w:val="000D0F92"/>
    <w:rsid w:val="000F36D9"/>
    <w:rsid w:val="0011340C"/>
    <w:rsid w:val="0012620F"/>
    <w:rsid w:val="001314D4"/>
    <w:rsid w:val="0015109B"/>
    <w:rsid w:val="00185C41"/>
    <w:rsid w:val="00194974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11FA1"/>
    <w:rsid w:val="0032668B"/>
    <w:rsid w:val="00330EFC"/>
    <w:rsid w:val="003A5268"/>
    <w:rsid w:val="003A70F1"/>
    <w:rsid w:val="003D200C"/>
    <w:rsid w:val="003F26D1"/>
    <w:rsid w:val="003F6F63"/>
    <w:rsid w:val="00470C3F"/>
    <w:rsid w:val="00484EBE"/>
    <w:rsid w:val="00532772"/>
    <w:rsid w:val="00570285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460BB"/>
    <w:rsid w:val="00786829"/>
    <w:rsid w:val="007A4ACA"/>
    <w:rsid w:val="007B6B18"/>
    <w:rsid w:val="007C7F6A"/>
    <w:rsid w:val="007D0B34"/>
    <w:rsid w:val="008606B1"/>
    <w:rsid w:val="008A6F6E"/>
    <w:rsid w:val="008C08AB"/>
    <w:rsid w:val="008F5778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C12987"/>
    <w:rsid w:val="00C404E2"/>
    <w:rsid w:val="00C523A1"/>
    <w:rsid w:val="00C53930"/>
    <w:rsid w:val="00C53A48"/>
    <w:rsid w:val="00C7657B"/>
    <w:rsid w:val="00C87A74"/>
    <w:rsid w:val="00CD41F2"/>
    <w:rsid w:val="00D10399"/>
    <w:rsid w:val="00D65FCE"/>
    <w:rsid w:val="00DA4126"/>
    <w:rsid w:val="00E24A4A"/>
    <w:rsid w:val="00E452D3"/>
    <w:rsid w:val="00E45F86"/>
    <w:rsid w:val="00E605B5"/>
    <w:rsid w:val="00EC4216"/>
    <w:rsid w:val="00EF08B4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93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393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393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393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9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39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39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39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St-4447/2016-7</izvorni_sadrzaj>
    <derivirana_varijabla naziv="DomainObject.Oznaka_1">St-4447/2016-7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4447</izvorni_sadrzaj>
    <derivirana_varijabla naziv="DomainObject.Predmet.Broj_1">4447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veljače 2017.</izvorni_sadrzaj>
    <derivirana_varijabla naziv="DomainObject.Predmet.DatumRjesavanja_1">14.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St-4447/2016</izvorni_sadrzaj>
    <derivirana_varijabla naziv="DomainObject.Predmet.OznakaBroj_1">St-4447/2016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Te-Pe-Ka MAGOVAC d.o.o.</izvorni_sadrzaj>
    <derivirana_varijabla naziv="DomainObject.Predmet.ProtustrankaFormated_1">  Te-Pe-Ka MAGOVAC d.o.o.</derivirana_varijabla>
  </DomainObject.Predmet.ProtustrankaFormated>
  <DomainObject.Predmet.ProtustrankaFormatedOIB>
    <izvorni_sadrzaj>  Te-Pe-Ka MAGOVAC d.o.o., OIB 70588409502</izvorni_sadrzaj>
    <derivirana_varijabla naziv="DomainObject.Predmet.ProtustrankaFormatedOIB_1">  Te-Pe-Ka MAGOVAC d.o.o., OIB 70588409502</derivirana_varijabla>
  </DomainObject.Predmet.ProtustrankaFormatedOIB>
  <DomainObject.Predmet.ProtustrankaFormatedWithAdress>
    <izvorni_sadrzaj> Te-Pe-Ka MAGOVAC d.o.o., Andrije Kačića Miošića 1, 47000 Karlovac</izvorni_sadrzaj>
    <derivirana_varijabla naziv="DomainObject.Predmet.ProtustrankaFormatedWithAdress_1"> Te-Pe-Ka MAGOVAC d.o.o., Andrije Kačića Miošića 1, 47000 Karlovac</derivirana_varijabla>
  </DomainObject.Predmet.ProtustrankaFormatedWithAdress>
  <DomainObject.Predmet.ProtustrankaFormatedWithAdressOIB>
    <izvorni_sadrzaj> Te-Pe-Ka MAGOVAC d.o.o., OIB 70588409502, Andrije Kačića Miošića 1, 47000 Karlovac</izvorni_sadrzaj>
    <derivirana_varijabla naziv="DomainObject.Predmet.ProtustrankaFormatedWithAdressOIB_1"> Te-Pe-Ka MAGOVAC d.o.o., OIB 70588409502, Andrije Kačića Miošića 1, 47000 Karlovac</derivirana_varijabla>
  </DomainObject.Predmet.ProtustrankaFormatedWithAdressOIB>
  <DomainObject.Predmet.ProtustrankaWithAdress>
    <izvorni_sadrzaj>Te-Pe-Ka MAGOVAC d.o.o. Andrije Kačića Miošića 1, 47000 Karlovac</izvorni_sadrzaj>
    <derivirana_varijabla naziv="DomainObject.Predmet.ProtustrankaWithAdress_1">Te-Pe-Ka MAGOVAC d.o.o. Andrije Kačića Miošića 1, 47000 Karlovac</derivirana_varijabla>
  </DomainObject.Predmet.ProtustrankaWithAdress>
  <DomainObject.Predmet.ProtustrankaWithAdressOIB>
    <izvorni_sadrzaj>Te-Pe-Ka MAGOVAC d.o.o., OIB 70588409502, Andrije Kačića Miošića 1, 47000 Karlovac</izvorni_sadrzaj>
    <derivirana_varijabla naziv="DomainObject.Predmet.ProtustrankaWithAdressOIB_1">Te-Pe-Ka MAGOVAC d.o.o., OIB 70588409502, Andrije Kačića Miošića 1, 47000 Karlovac</derivirana_varijabla>
  </DomainObject.Predmet.ProtustrankaWithAdressOIB>
  <DomainObject.Predmet.ProtustrankaNazivFormated>
    <izvorni_sadrzaj>Te-Pe-Ka MAGOVAC d.o.o.</izvorni_sadrzaj>
    <derivirana_varijabla naziv="DomainObject.Predmet.ProtustrankaNazivFormated_1">Te-Pe-Ka MAGOVAC d.o.o.</derivirana_varijabla>
  </DomainObject.Predmet.ProtustrankaNazivFormated>
  <DomainObject.Predmet.ProtustrankaNazivFormatedOIB>
    <izvorni_sadrzaj>Te-Pe-Ka MAGOVAC d.o.o., OIB 70588409502</izvorni_sadrzaj>
    <derivirana_varijabla naziv="DomainObject.Predmet.ProtustrankaNazivFormatedOIB_1">Te-Pe-Ka MAGOVAC d.o.o., OIB 70588409502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Te-Pe-Ka MAGOVAC d.o.o.</item>
    </izvorni_sadrzaj>
    <derivirana_varijabla naziv="DomainObject.Predmet.ProtuStrankaListFormated_1">
      <item>Te-Pe-Ka MAGOVAC d.o.o.</item>
    </derivirana_varijabla>
  </DomainObject.Predmet.ProtuStrankaListFormated>
  <DomainObject.Predmet.ProtuStrankaListFormatedOIB>
    <izvorni_sadrzaj>
      <item>Te-Pe-Ka MAGOVAC d.o.o., OIB 70588409502</item>
    </izvorni_sadrzaj>
    <derivirana_varijabla naziv="DomainObject.Predmet.ProtuStrankaListFormatedOIB_1">
      <item>Te-Pe-Ka MAGOVAC d.o.o., OIB 70588409502</item>
    </derivirana_varijabla>
  </DomainObject.Predmet.ProtuStrankaListFormatedOIB>
  <DomainObject.Predmet.ProtuStrankaListFormatedWithAdress>
    <izvorni_sadrzaj>
      <item>Te-Pe-Ka MAGOVAC d.o.o., Andrije Kačića Miošića 1, 47000 Karlovac</item>
    </izvorni_sadrzaj>
    <derivirana_varijabla naziv="DomainObject.Predmet.ProtuStrankaListFormatedWithAdress_1">
      <item>Te-Pe-Ka MAGOVAC d.o.o., Andrije Kačića Miošića 1, 47000 Karlovac</item>
    </derivirana_varijabla>
  </DomainObject.Predmet.ProtuStrankaListFormatedWithAdress>
  <DomainObject.Predmet.ProtuStrankaListFormatedWithAdressOIB>
    <izvorni_sadrzaj>
      <item>Te-Pe-Ka MAGOVAC d.o.o., OIB 70588409502, Andrije Kačića Miošića 1, 47000 Karlovac</item>
    </izvorni_sadrzaj>
    <derivirana_varijabla naziv="DomainObject.Predmet.ProtuStrankaListFormatedWithAdressOIB_1">
      <item>Te-Pe-Ka MAGOVAC d.o.o., OIB 70588409502, Andrije Kačića Miošića 1, 47000 Karlovac</item>
    </derivirana_varijabla>
  </DomainObject.Predmet.ProtuStrankaListFormatedWithAdressOIB>
  <DomainObject.Predmet.ProtuStrankaListNazivFormated>
    <izvorni_sadrzaj>
      <item>Te-Pe-Ka MAGOVAC d.o.o.</item>
    </izvorni_sadrzaj>
    <derivirana_varijabla naziv="DomainObject.Predmet.ProtuStrankaListNazivFormated_1">
      <item>Te-Pe-Ka MAGOVAC d.o.o.</item>
    </derivirana_varijabla>
  </DomainObject.Predmet.ProtuStrankaListNazivFormated>
  <DomainObject.Predmet.ProtuStrankaListNazivFormatedOIB>
    <izvorni_sadrzaj>
      <item>Te-Pe-Ka MAGOVAC d.o.o., OIB 70588409502</item>
    </izvorni_sadrzaj>
    <derivirana_varijabla naziv="DomainObject.Predmet.ProtuStrankaListNazivFormatedOIB_1">
      <item>Te-Pe-Ka MAGOVAC d.o.o., OIB 70588409502</item>
    </derivirana_varijabla>
  </DomainObject.Predmet.ProtuStrankaListNazivFormatedOIB>
  <DomainObject.Predmet.OstaliListFormated>
    <izvorni_sadrzaj>
      <item>Dubravka Balaš-Magovac</item>
      <item>Eva Magovac</item>
      <item>Željko Magovac</item>
    </izvorni_sadrzaj>
    <derivirana_varijabla naziv="DomainObject.Predmet.OstaliListFormated_1">
      <item>Dubravka Balaš-Magovac</item>
      <item>Eva Magovac</item>
      <item>Željko Magovac</item>
    </derivirana_varijabla>
  </DomainObject.Predmet.OstaliListFormated>
  <DomainObject.Predmet.OstaliListFormatedOIB>
    <izvorni_sadrzaj>
      <item>Dubravka Balaš-Magovac, OIB 18905455724</item>
      <item>Eva Magovac, OIB 04322717647</item>
      <item>Željko Magovac, OIB 28628572127</item>
    </izvorni_sadrzaj>
    <derivirana_varijabla naziv="DomainObject.Predmet.OstaliListFormatedOIB_1">
      <item>Dubravka Balaš-Magovac, OIB 18905455724</item>
      <item>Eva Magovac, OIB 04322717647</item>
      <item>Željko Magovac, OIB 28628572127</item>
    </derivirana_varijabla>
  </DomainObject.Predmet.OstaliListFormatedOIB>
  <DomainObject.Predmet.OstaliListFormatedWithAdress>
    <izvorni_sadrzaj>
      <item>Dubravka Balaš-Magovac, Andrije Kačića Miošića 1, 47000 Karlovac</item>
      <item>Eva Magovac, Andrije Kačića Miošića 1, 47000 Karlovac</item>
      <item>Željko Magovac, Andrije Kačića Miošića 1, 47000 Karlovac</item>
    </izvorni_sadrzaj>
    <derivirana_varijabla naziv="DomainObject.Predmet.OstaliListFormatedWithAdress_1">
      <item>Dubravka Balaš-Magovac, Andrije Kačića Miošića 1, 47000 Karlovac</item>
      <item>Eva Magovac, Andrije Kačića Miošića 1, 47000 Karlovac</item>
      <item>Željko Magovac, Andrije Kačića Miošića 1, 47000 Karlovac</item>
    </derivirana_varijabla>
  </DomainObject.Predmet.OstaliListFormatedWithAdress>
  <DomainObject.Predmet.OstaliListFormatedWithAdressOIB>
    <izvorni_sadrzaj>
      <item>Dubravka Balaš-Magovac, OIB 18905455724, Andrije Kačića Miošića 1, 47000 Karlovac</item>
      <item>Eva Magovac, OIB 04322717647, Andrije Kačića Miošića 1, 47000 Karlovac</item>
      <item>Željko Magovac, OIB 28628572127, Andrije Kačića Miošića 1, 47000 Karlovac</item>
    </izvorni_sadrzaj>
    <derivirana_varijabla naziv="DomainObject.Predmet.OstaliListFormatedWithAdressOIB_1">
      <item>Dubravka Balaš-Magovac, OIB 18905455724, Andrije Kačića Miošića 1, 47000 Karlovac</item>
      <item>Eva Magovac, OIB 04322717647, Andrije Kačića Miošića 1, 47000 Karlovac</item>
      <item>Željko Magovac, OIB 28628572127, Andrije Kačića Miošića 1, 47000 Karlovac</item>
    </derivirana_varijabla>
  </DomainObject.Predmet.OstaliListFormatedWithAdressOIB>
  <DomainObject.Predmet.OstaliListNazivFormated>
    <izvorni_sadrzaj>
      <item>Dubravka Balaš-Magovac</item>
      <item>Eva Magovac</item>
      <item>Željko Magovac</item>
    </izvorni_sadrzaj>
    <derivirana_varijabla naziv="DomainObject.Predmet.OstaliListNazivFormated_1">
      <item>Dubravka Balaš-Magovac</item>
      <item>Eva Magovac</item>
      <item>Željko Magovac</item>
    </derivirana_varijabla>
  </DomainObject.Predmet.OstaliListNazivFormated>
  <DomainObject.Predmet.OstaliListNazivFormatedOIB>
    <izvorni_sadrzaj>
      <item>Dubravka Balaš-Magovac, OIB 18905455724</item>
      <item>Eva Magovac, OIB 04322717647</item>
      <item>Željko Magovac, OIB 28628572127</item>
    </izvorni_sadrzaj>
    <derivirana_varijabla naziv="DomainObject.Predmet.OstaliListNazivFormatedOIB_1">
      <item>Dubravka Balaš-Magovac, OIB 18905455724</item>
      <item>Eva Magovac, OIB 04322717647</item>
      <item>Željko Magovac, OIB 28628572127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St-4447/2016-7</izvorni_sadrzaj>
    <derivirana_varijabla naziv="DomainObject.PoslovniBrojDokumenta_1">St-4447/2016-7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Te-Pe-Ka MAGOVAC d.o.o.</izvorni_sadrzaj>
    <derivirana_varijabla naziv="DomainObject.Predmet.ProtustrankaIDrugi_1">Te-Pe-Ka MAGOVAC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Te-Pe-Ka MAGOVAC d.o.o., OIB 70588409502, Andrije Kačića Miošića 1, 47000 Karlovac</izvorni_sadrzaj>
    <derivirana_varijabla naziv="DomainObject.Predmet.ProtustrankaIDrugiAdressOIB_1">Te-Pe-Ka MAGOVAC d.o.o., OIB 70588409502, Andrije Kačića Miošića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2017.</izvorni_sadrzaj>
    <derivirana_varijabla naziv="DomainObject.Predmet.OdlukaRjesenje.DatumDonosenjaOdluke_1">14.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St-4447/2016-7</izvorni_sadrzaj>
    <derivirana_varijabla naziv="DomainObject.Predmet.OdlukaRjesenje.Oznaka_1">St-4447/2016-7</derivirana_varijabla>
  </DomainObject.Predmet.OdlukaRjesenje.Oznaka>
  <DomainObject.Predmet.SudioniciListNaziv>
    <izvorni_sadrzaj>
      <item>FINA regionalni centar Zagreb, podružnica Karlovac</item>
      <item>Te-Pe-Ka MAGOVAC d.o.o.</item>
      <item>Dubravka Balaš-Magovac</item>
      <item>Eva Magovac</item>
      <item>Željko Magovac</item>
    </izvorni_sadrzaj>
    <derivirana_varijabla naziv="DomainObject.Predmet.SudioniciListNaziv_1">
      <item>FINA regionalni centar Zagreb, podružnica Karlovac</item>
      <item>Te-Pe-Ka MAGOVAC d.o.o.</item>
      <item>Dubravka Balaš-Magovac</item>
      <item>Eva Magovac</item>
      <item>Željko Magovac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Te-Pe-Ka MAGOVAC d.o.o., OIB 70588409502, Andrije Kačića Miošića 1,47000 Karlovac</item>
      <item>Dubravka Balaš-Magovac, OIB 18905455724, Andrije Kačića Miošića 1,47000 Karlovac</item>
      <item>Eva Magovac, OIB 04322717647, Andrije Kačića Miošića 1,47000 Karlovac</item>
      <item>Željko Magovac, OIB 28628572127, Andrije Kačića Miošića 1,47000 Karlovac</item>
    </izvorni_sadrzaj>
    <derivirana_varijabla naziv="DomainObject.Predmet.SudioniciListAdressOIB_1">
      <item>FINA regionalni centar Zagreb, podružnica Karlovac, OIB 85821130368, Vitezovićeva 1,47000 Karlovac</item>
      <item>Te-Pe-Ka MAGOVAC d.o.o., OIB 70588409502, Andrije Kačića Miošića 1,47000 Karlovac</item>
      <item>Dubravka Balaš-Magovac, OIB 18905455724, Andrije Kačića Miošića 1,47000 Karlovac</item>
      <item>Eva Magovac, OIB 04322717647, Andrije Kačića Miošića 1,47000 Karlovac</item>
      <item>Željko Magovac, OIB 28628572127, Andrije Kačića Miošića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70588409502</item>
      <item>, OIB 18905455724</item>
      <item>, OIB 04322717647</item>
      <item>, OIB 28628572127</item>
    </izvorni_sadrzaj>
    <derivirana_varijabla naziv="DomainObject.Predmet.SudioniciListNazivOIB_1">
      <item>, OIB 85821130368</item>
      <item>, OIB 70588409502</item>
      <item>, OIB 18905455724</item>
      <item>, OIB 04322717647</item>
      <item>, OIB 28628572127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2516</properties:Characters>
  <properties:Lines>85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2017-02-14T08:34:00Z</dcterms:created>
  <dc:creator>Teuta Klinžić Zajec</dc:creator>
  <cp:lastModifiedBy>Višnja Jurlina</cp:lastModifiedBy>
  <cp:lastPrinted>2017-02-14T09:48:00Z</cp:lastPrinted>
  <dcterms:modified xmlns:xsi="http://www.w3.org/2001/XMLSchema-instance" xsi:type="dcterms:W3CDTF">2017-02-14T09:48:00Z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St-4447/2016-7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