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91688" w14:paraId="2591688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F272A5">
        <w:t>2</w:t>
      </w:r>
      <w:r w:rsidR="00455073">
        <w:t>4</w:t>
      </w:r>
      <w:r w:rsidR="000A2CF7">
        <w:t>72</w:t>
      </w:r>
      <w:r w:rsidR="00F04FDE">
        <w:t>/</w:t>
      </w:r>
      <w:r w:rsidR="00D641DA">
        <w:t>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DF18EB" w:rsidR="00277C75" w:rsidRPr="00771B25">
      <w:pPr>
        <w:ind w:firstLine="708"/>
        <w:jc w:val="both"/>
        <w:rPr>
          <w:b/>
        </w:rPr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2F59CD" w:rsidRPr="002F59CD">
        <w:rPr>
          <w:b/>
        </w:rPr>
        <w:t>MODESTUS d.o.o.</w:t>
      </w:r>
      <w:r w:rsidRPr="00822533">
        <w:rPr>
          <w:b/>
        </w:rPr>
        <w:t xml:space="preserve">, </w:t>
      </w:r>
      <w:r w:rsidR="002F59CD" w:rsidRPr="002F59CD">
        <w:rPr>
          <w:b/>
        </w:rPr>
        <w:t>Mesnička 24</w:t>
      </w:r>
      <w:r w:rsidR="00DF18EB" w:rsidRPr="00822533">
        <w:rPr>
          <w:b/>
        </w:rPr>
        <w:t xml:space="preserve">, </w:t>
      </w:r>
      <w:r w:rsidR="00D81112" w:rsidRPr="00822533">
        <w:rPr>
          <w:b/>
        </w:rPr>
        <w:t>Zagreb</w:t>
      </w:r>
      <w:r w:rsidRPr="00822533">
        <w:rPr>
          <w:b/>
        </w:rPr>
        <w:t xml:space="preserve">, </w:t>
      </w:r>
      <w:r w:rsidR="00CF73D0" w:rsidRPr="00822533">
        <w:rPr>
          <w:b/>
        </w:rPr>
        <w:t>MBS</w:t>
      </w:r>
      <w:r w:rsidR="00DF18EB" w:rsidRPr="00822533">
        <w:rPr>
          <w:b/>
        </w:rPr>
        <w:t xml:space="preserve">: </w:t>
      </w:r>
      <w:r w:rsidR="002F59CD" w:rsidRPr="002F59CD">
        <w:rPr>
          <w:b/>
        </w:rPr>
        <w:t>080603597</w:t>
      </w:r>
      <w:r w:rsidRPr="00822533">
        <w:rPr>
          <w:b/>
        </w:rPr>
        <w:t xml:space="preserve">, </w:t>
      </w:r>
      <w:r w:rsidR="00DF18EB" w:rsidRPr="00822533">
        <w:rPr>
          <w:b/>
        </w:rPr>
        <w:t xml:space="preserve">OIB: </w:t>
      </w:r>
      <w:r w:rsidR="002F59CD" w:rsidRPr="002F59CD">
        <w:rPr>
          <w:b/>
        </w:rPr>
        <w:t>97639984461</w:t>
      </w:r>
      <w:r w:rsidRPr="00822533">
        <w:t>, temeljem</w:t>
      </w:r>
      <w:r>
        <w:t xml:space="preserve"> članka 430. Stečajnog zakona („Narodne novine“ 71/15), dana </w:t>
      </w:r>
      <w:r w:rsidR="00DE4896">
        <w:t>31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2F59CD">
        <w:rPr>
          <w:b/>
        </w:rPr>
        <w:t>MODESTUS d.o.o., Mesnička 24, Zagreb, MBS: 080603597, OIB: 97639984461</w:t>
      </w:r>
      <w:r>
        <w:t xml:space="preserve">, iznosi </w:t>
      </w:r>
      <w:r w:rsidR="002F59CD">
        <w:t>125.341,07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 w:rsidR="002B7438">
        <w:t>ju</w:t>
      </w:r>
      <w:r>
        <w:t xml:space="preserve"> se osob</w:t>
      </w:r>
      <w:r w:rsidR="002B7438">
        <w:t>e</w:t>
      </w:r>
      <w:r w:rsidRPr="00C24B5B">
        <w:t xml:space="preserve"> ovlašten</w:t>
      </w:r>
      <w:r w:rsidR="002B7438">
        <w:t>e</w:t>
      </w:r>
      <w:r w:rsidRPr="00C24B5B">
        <w:t xml:space="preserve"> za zastupanje dužnika</w:t>
      </w:r>
      <w:r w:rsidR="00D67238">
        <w:t xml:space="preserve"> </w:t>
      </w:r>
      <w:r w:rsidR="007612CB" w:rsidRPr="007612CB">
        <w:t>Krešimir Milanović, OIB: 01876823427</w:t>
      </w:r>
      <w:r w:rsidR="007612CB">
        <w:t xml:space="preserve">, </w:t>
      </w:r>
      <w:r w:rsidR="007612CB" w:rsidRPr="007612CB">
        <w:t>Zagreb, Ljudevita Gaja 53</w:t>
      </w:r>
      <w:r w:rsidR="007612CB">
        <w:t xml:space="preserve"> i</w:t>
      </w:r>
      <w:r w:rsidR="003620DA">
        <w:t xml:space="preserve"> </w:t>
      </w:r>
      <w:r w:rsidR="007612CB" w:rsidRPr="007612CB">
        <w:t xml:space="preserve">Josip </w:t>
      </w:r>
      <w:proofErr w:type="spellStart"/>
      <w:r w:rsidR="007612CB" w:rsidRPr="007612CB">
        <w:t>Džale</w:t>
      </w:r>
      <w:proofErr w:type="spellEnd"/>
      <w:r w:rsidR="007612CB" w:rsidRPr="007612CB">
        <w:t>, OIB: 45759025339</w:t>
      </w:r>
      <w:r w:rsidR="007612CB">
        <w:t xml:space="preserve">, </w:t>
      </w:r>
      <w:r w:rsidR="007612CB" w:rsidRPr="007612CB">
        <w:t>Drniš, Ante Tomaševića 12</w:t>
      </w:r>
      <w:r w:rsidR="00D67238">
        <w:t xml:space="preserve">, </w:t>
      </w:r>
      <w:r w:rsidRPr="00C24B5B">
        <w:t>da u roku od 15 dana od dana objave ovog oglasa na e-oglasnoj ploči suda podnes</w:t>
      </w:r>
      <w:r w:rsidR="002B7438">
        <w:t>u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</w:t>
      </w:r>
      <w:r w:rsidR="00455073">
        <w:t>4</w:t>
      </w:r>
      <w:r w:rsidR="000A2CF7">
        <w:t>72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>IV Ako osob</w:t>
      </w:r>
      <w:r w:rsidR="002B7438">
        <w:t>e</w:t>
      </w:r>
      <w:r>
        <w:t xml:space="preserve"> iz točke II, ovlašten</w:t>
      </w:r>
      <w:r w:rsidR="002B7438">
        <w:t>e</w:t>
      </w:r>
      <w:r>
        <w:t xml:space="preserve"> za zastupanje dužnika po za</w:t>
      </w:r>
      <w:r w:rsidR="008605FB">
        <w:t xml:space="preserve">konu, </w:t>
      </w:r>
      <w:r>
        <w:t>u roku od 15 dana od dana objave ovog oglasa na e-oglasnoj ploči suda ne podnes</w:t>
      </w:r>
      <w:r w:rsidR="002B7438">
        <w:t>u</w:t>
      </w:r>
      <w:r>
        <w:t xml:space="preserve">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</w:t>
      </w:r>
      <w:r w:rsidR="00E14C23">
        <w:t>sukladno čl. 431. st. 2. Stečajnog zakona</w:t>
      </w:r>
      <w:r w:rsidR="00E14C23">
        <w:rPr>
          <w:b/>
        </w:rPr>
        <w:t xml:space="preserve">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DE4896">
        <w:t>31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252FE7">
        <w:t>20</w:t>
      </w:r>
      <w:r w:rsidR="008E55E9">
        <w:t>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6F5F" w:rsidR="00B36F5F">
      <w:r>
        <w:separator/>
      </w:r>
    </w:p>
  </w:endnote>
  <w:endnote w:id="0" w:type="continuationSeparator">
    <w:p w:rsidRDefault="00B36F5F" w:rsidR="00B36F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6F5F" w:rsidR="00B36F5F">
      <w:r>
        <w:separator/>
      </w:r>
    </w:p>
  </w:footnote>
  <w:footnote w:id="0" w:type="continuationSeparator">
    <w:p w:rsidRDefault="00B36F5F" w:rsidR="00B36F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0D36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57372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97070"/>
    <w:rsid w:val="000A2CF7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519D"/>
    <w:rsid w:val="000E73DB"/>
    <w:rsid w:val="000E762A"/>
    <w:rsid w:val="000F4EEF"/>
    <w:rsid w:val="000F61EA"/>
    <w:rsid w:val="000F7A7E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3B7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B7AF7"/>
    <w:rsid w:val="001C1653"/>
    <w:rsid w:val="001C73F4"/>
    <w:rsid w:val="001C7F1E"/>
    <w:rsid w:val="001D17EF"/>
    <w:rsid w:val="001D18E9"/>
    <w:rsid w:val="001D2F12"/>
    <w:rsid w:val="001D3DA0"/>
    <w:rsid w:val="001D568F"/>
    <w:rsid w:val="001D5AC0"/>
    <w:rsid w:val="001E2000"/>
    <w:rsid w:val="001E22F6"/>
    <w:rsid w:val="001E375C"/>
    <w:rsid w:val="001E4108"/>
    <w:rsid w:val="001E5833"/>
    <w:rsid w:val="001E6F35"/>
    <w:rsid w:val="001F4C6F"/>
    <w:rsid w:val="001F6B8B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2FE7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32B"/>
    <w:rsid w:val="002964DC"/>
    <w:rsid w:val="002A15EC"/>
    <w:rsid w:val="002A1B0C"/>
    <w:rsid w:val="002A21DB"/>
    <w:rsid w:val="002A2AF5"/>
    <w:rsid w:val="002A2F84"/>
    <w:rsid w:val="002A36D6"/>
    <w:rsid w:val="002A388A"/>
    <w:rsid w:val="002A3A77"/>
    <w:rsid w:val="002A3BEF"/>
    <w:rsid w:val="002A637B"/>
    <w:rsid w:val="002A6CF9"/>
    <w:rsid w:val="002A7089"/>
    <w:rsid w:val="002B12DA"/>
    <w:rsid w:val="002B4236"/>
    <w:rsid w:val="002B7356"/>
    <w:rsid w:val="002B7438"/>
    <w:rsid w:val="002B7B8A"/>
    <w:rsid w:val="002C04FF"/>
    <w:rsid w:val="002C2761"/>
    <w:rsid w:val="002C28E1"/>
    <w:rsid w:val="002C3D49"/>
    <w:rsid w:val="002C6679"/>
    <w:rsid w:val="002C6A84"/>
    <w:rsid w:val="002C6BD6"/>
    <w:rsid w:val="002C71F8"/>
    <w:rsid w:val="002C7EB3"/>
    <w:rsid w:val="002D0492"/>
    <w:rsid w:val="002D2600"/>
    <w:rsid w:val="002D2610"/>
    <w:rsid w:val="002D356C"/>
    <w:rsid w:val="002D6509"/>
    <w:rsid w:val="002D7681"/>
    <w:rsid w:val="002E0A1D"/>
    <w:rsid w:val="002E29C8"/>
    <w:rsid w:val="002E4C0B"/>
    <w:rsid w:val="002E752B"/>
    <w:rsid w:val="002F4AAF"/>
    <w:rsid w:val="002F4D73"/>
    <w:rsid w:val="002F59CD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1BE1"/>
    <w:rsid w:val="00323ED8"/>
    <w:rsid w:val="00323F2A"/>
    <w:rsid w:val="00324CCA"/>
    <w:rsid w:val="003276D7"/>
    <w:rsid w:val="003304B4"/>
    <w:rsid w:val="00331D2D"/>
    <w:rsid w:val="003333C1"/>
    <w:rsid w:val="003337A6"/>
    <w:rsid w:val="003405C3"/>
    <w:rsid w:val="00342079"/>
    <w:rsid w:val="003445D8"/>
    <w:rsid w:val="00352175"/>
    <w:rsid w:val="00357DCD"/>
    <w:rsid w:val="003612A7"/>
    <w:rsid w:val="003620DA"/>
    <w:rsid w:val="0036254B"/>
    <w:rsid w:val="0036640C"/>
    <w:rsid w:val="0037252E"/>
    <w:rsid w:val="0037262D"/>
    <w:rsid w:val="00374D07"/>
    <w:rsid w:val="00375C7E"/>
    <w:rsid w:val="00380F17"/>
    <w:rsid w:val="003811FF"/>
    <w:rsid w:val="0038265B"/>
    <w:rsid w:val="003832CA"/>
    <w:rsid w:val="00383AE3"/>
    <w:rsid w:val="00386477"/>
    <w:rsid w:val="003879D1"/>
    <w:rsid w:val="0039031E"/>
    <w:rsid w:val="00390595"/>
    <w:rsid w:val="00391421"/>
    <w:rsid w:val="00391EF7"/>
    <w:rsid w:val="003924AF"/>
    <w:rsid w:val="003962B1"/>
    <w:rsid w:val="003A2B53"/>
    <w:rsid w:val="003A2D94"/>
    <w:rsid w:val="003A3144"/>
    <w:rsid w:val="003A56C0"/>
    <w:rsid w:val="003A5D08"/>
    <w:rsid w:val="003A610E"/>
    <w:rsid w:val="003A6B81"/>
    <w:rsid w:val="003A7FBB"/>
    <w:rsid w:val="003B0A7F"/>
    <w:rsid w:val="003B3161"/>
    <w:rsid w:val="003B3577"/>
    <w:rsid w:val="003B5CEB"/>
    <w:rsid w:val="003B6273"/>
    <w:rsid w:val="003C01DF"/>
    <w:rsid w:val="003D02B1"/>
    <w:rsid w:val="003D4988"/>
    <w:rsid w:val="003E1505"/>
    <w:rsid w:val="003E4DD9"/>
    <w:rsid w:val="003E6670"/>
    <w:rsid w:val="003E7C98"/>
    <w:rsid w:val="003F4C29"/>
    <w:rsid w:val="00400887"/>
    <w:rsid w:val="00404792"/>
    <w:rsid w:val="0040532D"/>
    <w:rsid w:val="00406543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2839"/>
    <w:rsid w:val="004534DC"/>
    <w:rsid w:val="00455073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5DB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487B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1250"/>
    <w:rsid w:val="00592B9F"/>
    <w:rsid w:val="005931E7"/>
    <w:rsid w:val="00593C5C"/>
    <w:rsid w:val="00593FAD"/>
    <w:rsid w:val="0059490E"/>
    <w:rsid w:val="00594E43"/>
    <w:rsid w:val="005A0828"/>
    <w:rsid w:val="005A1CC0"/>
    <w:rsid w:val="005A5378"/>
    <w:rsid w:val="005A7A1D"/>
    <w:rsid w:val="005B0942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3102"/>
    <w:rsid w:val="005E55A5"/>
    <w:rsid w:val="005E55B1"/>
    <w:rsid w:val="005F0858"/>
    <w:rsid w:val="005F156D"/>
    <w:rsid w:val="005F1EFD"/>
    <w:rsid w:val="005F69DD"/>
    <w:rsid w:val="005F6FA6"/>
    <w:rsid w:val="00601365"/>
    <w:rsid w:val="0060146A"/>
    <w:rsid w:val="006016A8"/>
    <w:rsid w:val="00603932"/>
    <w:rsid w:val="00604409"/>
    <w:rsid w:val="00611C4C"/>
    <w:rsid w:val="00612290"/>
    <w:rsid w:val="00613D0A"/>
    <w:rsid w:val="006145D9"/>
    <w:rsid w:val="00615BBA"/>
    <w:rsid w:val="00616D73"/>
    <w:rsid w:val="006202E7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B59A4"/>
    <w:rsid w:val="006C124E"/>
    <w:rsid w:val="006C30EA"/>
    <w:rsid w:val="006C36CE"/>
    <w:rsid w:val="006C4490"/>
    <w:rsid w:val="006C4FDF"/>
    <w:rsid w:val="006D1E50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57B8E"/>
    <w:rsid w:val="007612CB"/>
    <w:rsid w:val="00761D35"/>
    <w:rsid w:val="007657AA"/>
    <w:rsid w:val="00765B86"/>
    <w:rsid w:val="00766D29"/>
    <w:rsid w:val="00770921"/>
    <w:rsid w:val="00771B25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52DC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5D76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22533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05FB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96476"/>
    <w:rsid w:val="008A1F12"/>
    <w:rsid w:val="008A224F"/>
    <w:rsid w:val="008A6156"/>
    <w:rsid w:val="008A66B9"/>
    <w:rsid w:val="008A786C"/>
    <w:rsid w:val="008B07DF"/>
    <w:rsid w:val="008B0E56"/>
    <w:rsid w:val="008B1BB1"/>
    <w:rsid w:val="008B241E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130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1627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76119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0D33"/>
    <w:rsid w:val="009B40D7"/>
    <w:rsid w:val="009B46D8"/>
    <w:rsid w:val="009B5FA6"/>
    <w:rsid w:val="009B60F8"/>
    <w:rsid w:val="009C1900"/>
    <w:rsid w:val="009C38DC"/>
    <w:rsid w:val="009C613D"/>
    <w:rsid w:val="009C670C"/>
    <w:rsid w:val="009D0E99"/>
    <w:rsid w:val="009D3536"/>
    <w:rsid w:val="009D6EDA"/>
    <w:rsid w:val="009D7DD0"/>
    <w:rsid w:val="009E2164"/>
    <w:rsid w:val="009E4937"/>
    <w:rsid w:val="009E5839"/>
    <w:rsid w:val="009E5D6D"/>
    <w:rsid w:val="009E6F39"/>
    <w:rsid w:val="009E7854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2A03"/>
    <w:rsid w:val="00A15EB7"/>
    <w:rsid w:val="00A2131B"/>
    <w:rsid w:val="00A214C9"/>
    <w:rsid w:val="00A2399E"/>
    <w:rsid w:val="00A23A45"/>
    <w:rsid w:val="00A241A6"/>
    <w:rsid w:val="00A245E7"/>
    <w:rsid w:val="00A259A6"/>
    <w:rsid w:val="00A31A38"/>
    <w:rsid w:val="00A31B6C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039"/>
    <w:rsid w:val="00A67647"/>
    <w:rsid w:val="00A67690"/>
    <w:rsid w:val="00A70FAF"/>
    <w:rsid w:val="00A71661"/>
    <w:rsid w:val="00A744AA"/>
    <w:rsid w:val="00A76848"/>
    <w:rsid w:val="00A77A1F"/>
    <w:rsid w:val="00A77F48"/>
    <w:rsid w:val="00A86EF0"/>
    <w:rsid w:val="00A8702F"/>
    <w:rsid w:val="00A87949"/>
    <w:rsid w:val="00A87E03"/>
    <w:rsid w:val="00AA1D2E"/>
    <w:rsid w:val="00AA3597"/>
    <w:rsid w:val="00AA6163"/>
    <w:rsid w:val="00AA6B6E"/>
    <w:rsid w:val="00AA72C7"/>
    <w:rsid w:val="00AA7E0A"/>
    <w:rsid w:val="00AB4BF2"/>
    <w:rsid w:val="00AB7B53"/>
    <w:rsid w:val="00AC24C6"/>
    <w:rsid w:val="00AC2DD4"/>
    <w:rsid w:val="00AC5F02"/>
    <w:rsid w:val="00AD0489"/>
    <w:rsid w:val="00AD0D5A"/>
    <w:rsid w:val="00AD79E5"/>
    <w:rsid w:val="00AD7B01"/>
    <w:rsid w:val="00AE3F93"/>
    <w:rsid w:val="00AE484A"/>
    <w:rsid w:val="00AF17FB"/>
    <w:rsid w:val="00AF412C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188D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36F5F"/>
    <w:rsid w:val="00B42B7C"/>
    <w:rsid w:val="00B45516"/>
    <w:rsid w:val="00B5560E"/>
    <w:rsid w:val="00B61F96"/>
    <w:rsid w:val="00B639B0"/>
    <w:rsid w:val="00B64F33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A6348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23DA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27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5DFF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CF73D0"/>
    <w:rsid w:val="00D05728"/>
    <w:rsid w:val="00D132EC"/>
    <w:rsid w:val="00D1469E"/>
    <w:rsid w:val="00D20E46"/>
    <w:rsid w:val="00D212DB"/>
    <w:rsid w:val="00D23251"/>
    <w:rsid w:val="00D24D2F"/>
    <w:rsid w:val="00D331B7"/>
    <w:rsid w:val="00D34A00"/>
    <w:rsid w:val="00D35FB7"/>
    <w:rsid w:val="00D429DE"/>
    <w:rsid w:val="00D4346E"/>
    <w:rsid w:val="00D45467"/>
    <w:rsid w:val="00D46CC8"/>
    <w:rsid w:val="00D50337"/>
    <w:rsid w:val="00D505FE"/>
    <w:rsid w:val="00D518E7"/>
    <w:rsid w:val="00D52BEB"/>
    <w:rsid w:val="00D5602A"/>
    <w:rsid w:val="00D564AC"/>
    <w:rsid w:val="00D566C5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112"/>
    <w:rsid w:val="00D81B0E"/>
    <w:rsid w:val="00D8378F"/>
    <w:rsid w:val="00D87AE4"/>
    <w:rsid w:val="00D91137"/>
    <w:rsid w:val="00D93809"/>
    <w:rsid w:val="00D97782"/>
    <w:rsid w:val="00DA146A"/>
    <w:rsid w:val="00DA2AAE"/>
    <w:rsid w:val="00DA4636"/>
    <w:rsid w:val="00DA5AFE"/>
    <w:rsid w:val="00DA7FB2"/>
    <w:rsid w:val="00DB15AE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0D37"/>
    <w:rsid w:val="00DE3385"/>
    <w:rsid w:val="00DE4896"/>
    <w:rsid w:val="00DE5F69"/>
    <w:rsid w:val="00DF18EB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4C23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4FDE"/>
    <w:rsid w:val="00F067A8"/>
    <w:rsid w:val="00F111CE"/>
    <w:rsid w:val="00F11F5E"/>
    <w:rsid w:val="00F12A22"/>
    <w:rsid w:val="00F2165F"/>
    <w:rsid w:val="00F272A5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B5C11"/>
    <w:rsid w:val="00FC14F6"/>
    <w:rsid w:val="00FC5A92"/>
    <w:rsid w:val="00FC67CE"/>
    <w:rsid w:val="00FC72EC"/>
    <w:rsid w:val="00FD1811"/>
    <w:rsid w:val="00FD4F19"/>
    <w:rsid w:val="00FE03EE"/>
    <w:rsid w:val="00FE0CCA"/>
    <w:rsid w:val="00FE1E55"/>
    <w:rsid w:val="00FF6257"/>
    <w:rsid w:val="00FF6FB9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63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A63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3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3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3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63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A63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3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3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3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2472</izvorni_sadrzaj>
    <derivirana_varijabla naziv="DomainObject.Predmet.Broj_1">2472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St-2472/2016</izvorni_sadrzaj>
    <derivirana_varijabla naziv="DomainObject.Predmet.OznakaBroj_1">St-2472/2016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MODESTUS d.o.o.</izvorni_sadrzaj>
    <derivirana_varijabla naziv="DomainObject.Predmet.ProtustrankaFormated_1">  MODESTUS d.o.o.</derivirana_varijabla>
  </DomainObject.Predmet.ProtustrankaFormated>
  <DomainObject.Predmet.ProtustrankaFormatedOIB>
    <izvorni_sadrzaj>  MODESTUS d.o.o., OIB 97639984461</izvorni_sadrzaj>
    <derivirana_varijabla naziv="DomainObject.Predmet.ProtustrankaFormatedOIB_1">  MODESTUS d.o.o., OIB 97639984461</derivirana_varijabla>
  </DomainObject.Predmet.ProtustrankaFormatedOIB>
  <DomainObject.Predmet.ProtustrankaFormatedWithAdress>
    <izvorni_sadrzaj> MODESTUS d.o.o., Mesnička 24, 10000 Zagreb</izvorni_sadrzaj>
    <derivirana_varijabla naziv="DomainObject.Predmet.ProtustrankaFormatedWithAdress_1"> MODESTUS d.o.o., Mesnička 24, 10000 Zagreb</derivirana_varijabla>
  </DomainObject.Predmet.ProtustrankaFormatedWithAdress>
  <DomainObject.Predmet.ProtustrankaFormatedWithAdressOIB>
    <izvorni_sadrzaj> MODESTUS d.o.o., OIB 97639984461, Mesnička 24, 10000 Zagreb</izvorni_sadrzaj>
    <derivirana_varijabla naziv="DomainObject.Predmet.ProtustrankaFormatedWithAdressOIB_1"> MODESTUS d.o.o., OIB 97639984461, Mesnička 24, 10000 Zagreb</derivirana_varijabla>
  </DomainObject.Predmet.ProtustrankaFormatedWithAdressOIB>
  <DomainObject.Predmet.ProtustrankaWithAdress>
    <izvorni_sadrzaj>MODESTUS d.o.o. Mesnička 24, 10000 Zagreb</izvorni_sadrzaj>
    <derivirana_varijabla naziv="DomainObject.Predmet.ProtustrankaWithAdress_1">MODESTUS d.o.o. Mesnička 24, 10000 Zagreb</derivirana_varijabla>
  </DomainObject.Predmet.ProtustrankaWithAdress>
  <DomainObject.Predmet.ProtustrankaWithAdressOIB>
    <izvorni_sadrzaj>MODESTUS d.o.o., OIB 97639984461, Mesnička 24, 10000 Zagreb</izvorni_sadrzaj>
    <derivirana_varijabla naziv="DomainObject.Predmet.ProtustrankaWithAdressOIB_1">MODESTUS d.o.o., OIB 97639984461, Mesnička 24, 10000 Zagreb</derivirana_varijabla>
  </DomainObject.Predmet.ProtustrankaWithAdressOIB>
  <DomainObject.Predmet.ProtustrankaNazivFormated>
    <izvorni_sadrzaj>MODESTUS d.o.o.</izvorni_sadrzaj>
    <derivirana_varijabla naziv="DomainObject.Predmet.ProtustrankaNazivFormated_1">MODESTUS d.o.o.</derivirana_varijabla>
  </DomainObject.Predmet.ProtustrankaNazivFormated>
  <DomainObject.Predmet.ProtustrankaNazivFormatedOIB>
    <izvorni_sadrzaj>MODESTUS d.o.o., OIB 97639984461</izvorni_sadrzaj>
    <derivirana_varijabla naziv="DomainObject.Predmet.ProtustrankaNazivFormatedOIB_1">MODESTUS d.o.o., OIB 97639984461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MODESTUS d.o.o.</item>
    </izvorni_sadrzaj>
    <derivirana_varijabla naziv="DomainObject.Predmet.ProtuStrankaListFormated_1">
      <item>MODESTUS d.o.o.</item>
    </derivirana_varijabla>
  </DomainObject.Predmet.ProtuStrankaListFormated>
  <DomainObject.Predmet.ProtuStrankaListFormatedOIB>
    <izvorni_sadrzaj>
      <item>MODESTUS d.o.o., OIB 97639984461</item>
    </izvorni_sadrzaj>
    <derivirana_varijabla naziv="DomainObject.Predmet.ProtuStrankaListFormatedOIB_1">
      <item>MODESTUS d.o.o., OIB 97639984461</item>
    </derivirana_varijabla>
  </DomainObject.Predmet.ProtuStrankaListFormatedOIB>
  <DomainObject.Predmet.ProtuStrankaListFormatedWithAdress>
    <izvorni_sadrzaj>
      <item>MODESTUS d.o.o., Mesnička 24, 10000 Zagreb</item>
    </izvorni_sadrzaj>
    <derivirana_varijabla naziv="DomainObject.Predmet.ProtuStrankaListFormatedWithAdress_1">
      <item>MODESTUS d.o.o., Mesnička 24, 10000 Zagreb</item>
    </derivirana_varijabla>
  </DomainObject.Predmet.ProtuStrankaListFormatedWithAdress>
  <DomainObject.Predmet.ProtuStrankaListFormatedWithAdressOIB>
    <izvorni_sadrzaj>
      <item>MODESTUS d.o.o., OIB 97639984461, Mesnička 24, 10000 Zagreb</item>
    </izvorni_sadrzaj>
    <derivirana_varijabla naziv="DomainObject.Predmet.ProtuStrankaListFormatedWithAdressOIB_1">
      <item>MODESTUS d.o.o., OIB 97639984461, Mesnička 24, 10000 Zagreb</item>
    </derivirana_varijabla>
  </DomainObject.Predmet.ProtuStrankaListFormatedWithAdressOIB>
  <DomainObject.Predmet.ProtuStrankaListNazivFormated>
    <izvorni_sadrzaj>
      <item>MODESTUS d.o.o.</item>
    </izvorni_sadrzaj>
    <derivirana_varijabla naziv="DomainObject.Predmet.ProtuStrankaListNazivFormated_1">
      <item>MODESTUS d.o.o.</item>
    </derivirana_varijabla>
  </DomainObject.Predmet.ProtuStrankaListNazivFormated>
  <DomainObject.Predmet.ProtuStrankaListNazivFormatedOIB>
    <izvorni_sadrzaj>
      <item>MODESTUS d.o.o., OIB 97639984461</item>
    </izvorni_sadrzaj>
    <derivirana_varijabla naziv="DomainObject.Predmet.ProtuStrankaListNazivFormatedOIB_1">
      <item>MODESTUS d.o.o., OIB 97639984461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MODESTUS d.o.o.</izvorni_sadrzaj>
    <derivirana_varijabla naziv="DomainObject.Predmet.ProtustrankaIDrugi_1">MODESTUS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MODESTUS d.o.o., OIB 97639984461, Mesnička 24, 10000 Zagreb</izvorni_sadrzaj>
    <derivirana_varijabla naziv="DomainObject.Predmet.ProtustrankaIDrugiAdressOIB_1">MODESTUS d.o.o., OIB 97639984461, Mesnička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MODESTUS d.o.o.</item>
      <item>FINA Regionalni centar Zagreb</item>
    </izvorni_sadrzaj>
    <derivirana_varijabla naziv="DomainObject.Predmet.SudioniciListNaziv_1">
      <item>MODESTUS d.o.o.</item>
      <item>FINA Regionalni centar Zagreb</item>
    </derivirana_varijabla>
  </DomainObject.Predmet.SudioniciListNaziv>
  <DomainObject.Predmet.SudioniciListAdressOIB>
    <izvorni_sadrzaj>
      <item>MODESTUS d.o.o., OIB 97639984461, Mesnička 24,10000 Zagreb</item>
      <item>FINA Regionalni centar Zagreb, OIB 85821130368, Trg svibanjskih žrtava 1995. br.1,10000 Zagreb</item>
    </izvorni_sadrzaj>
    <derivirana_varijabla naziv="DomainObject.Predmet.SudioniciListAdressOIB_1">
      <item>MODESTUS d.o.o., OIB 97639984461, Mesnička 24,10000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97639984461</item>
      <item>, OIB 85821130368</item>
    </izvorni_sadrzaj>
    <derivirana_varijabla naziv="DomainObject.Predmet.SudioniciListNazivOIB_1">
      <item>, OIB 97639984461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375</properties:Words>
  <properties:Characters>2010</properties:Characters>
  <properties:Lines>48</properties:Lines>
  <properties:Paragraphs>16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2016-10-28T05:47:00Z</cp:lastPrinted>
  <dcterms:modified xmlns:xsi="http://www.w3.org/2001/XMLSchema-instance" xsi:type="dcterms:W3CDTF">2016-10-31T07:17:00Z</dcterms:modified>
  <cp:revision>217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