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0076ef6" w14:paraId="0076ef6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B318B5">
        <w:t>30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B318B5" w:rsidRPr="00B318B5">
        <w:rPr>
          <w:lang w:val="hr-HR"/>
        </w:rPr>
        <w:t>ARCOBALENO TOURS, d.o.o., Povlja (Općina Selca), OIB: 33304115086</w:t>
      </w:r>
      <w:r>
        <w:rPr>
          <w:lang w:val="hr-HR"/>
        </w:rPr>
        <w:t xml:space="preserve">, </w:t>
      </w:r>
      <w:r w:rsidR="003453DA">
        <w:rPr>
          <w:lang w:val="hr-HR"/>
        </w:rPr>
        <w:t>2. veljače 2018.</w:t>
      </w:r>
      <w:r>
        <w:rPr>
          <w:lang w:val="hr-HR"/>
        </w:rPr>
        <w:t>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318B5" w:rsidRPr="00B318B5">
        <w:rPr>
          <w:lang w:val="hr-HR"/>
        </w:rPr>
        <w:t>ARCOBALENO TOURS, d.o.o., Povlja (Općina Selca), OIB: 33304115086</w:t>
      </w:r>
      <w:r w:rsidR="00977F33">
        <w:t xml:space="preserve"> </w:t>
      </w:r>
      <w:r>
        <w:rPr>
          <w:lang w:val="hr-HR"/>
        </w:rPr>
        <w:t xml:space="preserve">na dan </w:t>
      </w:r>
      <w:r w:rsidR="00B318B5">
        <w:rPr>
          <w:lang w:val="hr-HR"/>
        </w:rPr>
        <w:t>28. prosinca 2017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318B5">
        <w:rPr>
          <w:lang w:val="hr-HR"/>
        </w:rPr>
        <w:t>48.719,16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 xml:space="preserve">U Splitu </w:t>
      </w:r>
      <w:r>
        <w:t>2. veljače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75199" w:rsidR="00473132">
    <w:pPr>
      <w:pStyle w:val="Zaglavlje"/>
      <w:jc w:val="center"/>
    </w:pPr>
  </w:p>
  <w:p w:rsidRDefault="00875199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199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751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751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ARCOBALENO TOURS turizam, ugostiteljstvo i trgovina, d.o.o.</izvorni_sadrzaj>
    <derivirana_varijabla naziv="DomainObject.Predmet.ProtustrankaFormated_1">  ARCOBALENO TOURS turizam, ugostiteljstvo i trgovina, d.o.o.</derivirana_varijabla>
  </DomainObject.Predmet.ProtustrankaFormated>
  <DomainObject.Predmet.ProtustrankaFormatedOIB>
    <izvorni_sadrzaj>  ARCOBALENO TOURS turizam, ugostiteljstvo i trgovina, d.o.o., OIB 33304115086</izvorni_sadrzaj>
    <derivirana_varijabla naziv="DomainObject.Predmet.ProtustrankaFormatedOIB_1">  ARCOBALENO TOURS turizam, ugostiteljstvo i trgovina, d.o.o., OIB 33304115086</derivirana_varijabla>
  </DomainObject.Predmet.ProtustrankaFormatedOIB>
  <DomainObject.Predmet.ProtustrankaFormatedWithAdress>
    <izvorni_sadrzaj> ARCOBALENO TOURS turizam, ugostiteljstvo i trgovina, d.o.o., Povlja, 21425 Povlja</izvorni_sadrzaj>
    <derivirana_varijabla naziv="DomainObject.Predmet.ProtustrankaFormatedWithAdress_1"> ARCOBALENO TOURS turizam, ugostiteljstvo i trgovina, d.o.o., Povlja, 21425 Povlja</derivirana_varijabla>
  </DomainObject.Predmet.ProtustrankaFormatedWithAdress>
  <DomainObject.Predmet.ProtustrankaFormatedWithAdressOIB>
    <izvorni_sadrzaj> ARCOBALENO TOURS turizam, ugostiteljstvo i trgovina, d.o.o., OIB 33304115086, Povlja, 21425 Povlja</izvorni_sadrzaj>
    <derivirana_varijabla naziv="DomainObject.Predmet.ProtustrankaFormatedWithAdressOIB_1"> ARCOBALENO TOURS turizam, ugostiteljstvo i trgovina, d.o.o., OIB 33304115086, Povlja, 21425 Povlja</derivirana_varijabla>
  </DomainObject.Predmet.ProtustrankaFormatedWithAdressOIB>
  <DomainObject.Predmet.ProtustrankaWithAdress>
    <izvorni_sadrzaj>ARCOBALENO TOURS turizam, ugostiteljstvo i trgovina, d.o.o. Povlja, 21425 Povlja</izvorni_sadrzaj>
    <derivirana_varijabla naziv="DomainObject.Predmet.ProtustrankaWithAdress_1">ARCOBALENO TOURS turizam, ugostiteljstvo i trgovina, d.o.o. Povlja, 21425 Povlja</derivirana_varijabla>
  </DomainObject.Predmet.ProtustrankaWithAdress>
  <DomainObject.Predmet.ProtustrankaWithAdressOIB>
    <izvorni_sadrzaj>ARCOBALENO TOURS turizam, ugostiteljstvo i trgovina, d.o.o., OIB 33304115086, Povlja, 21425 Povlja</izvorni_sadrzaj>
    <derivirana_varijabla naziv="DomainObject.Predmet.ProtustrankaWithAdressOIB_1">ARCOBALENO TOURS turizam, ugostiteljstvo i trgovina, d.o.o., OIB 33304115086, Povlja, 21425 Povlja</derivirana_varijabla>
  </DomainObject.Predmet.ProtustrankaWithAdressOIB>
  <DomainObject.Predmet.ProtustrankaNazivFormated>
    <izvorni_sadrzaj>ARCOBALENO TOURS turizam, ugostiteljstvo i trgovina, d.o.o.</izvorni_sadrzaj>
    <derivirana_varijabla naziv="DomainObject.Predmet.ProtustrankaNazivFormated_1">ARCOBALENO TOURS turizam, ugostiteljstvo i trgovina, d.o.o.</derivirana_varijabla>
  </DomainObject.Predmet.ProtustrankaNazivFormated>
  <DomainObject.Predmet.ProtustrankaNazivFormatedOIB>
    <izvorni_sadrzaj>ARCOBALENO TOURS turizam, ugostiteljstvo i trgovina, d.o.o., OIB 33304115086</izvorni_sadrzaj>
    <derivirana_varijabla naziv="DomainObject.Predmet.ProtustrankaNazivFormatedOIB_1">ARCOBALENO TOURS turizam, ugostiteljstvo i trgovina, d.o.o., OIB 33304115086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48719.16</izvorni_sadrzaj>
    <derivirana_varijabla naziv="DomainObject.Predmet.TrenutnaVrijednost_1">48719.16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ARCOBALENO TOURS turizam, ugostiteljstvo i trgovina, d.o.o.</item>
    </izvorni_sadrzaj>
    <derivirana_varijabla naziv="DomainObject.Predmet.ProtuStrankaListFormated_1">
      <item>ARCOBALENO TOURS turizam, ugostiteljstvo i trgovina, d.o.o.</item>
    </derivirana_varijabla>
  </DomainObject.Predmet.ProtuStrankaListFormated>
  <DomainObject.Predmet.ProtuStrankaListFormatedOIB>
    <izvorni_sadrzaj>
      <item>ARCOBALENO TOURS turizam, ugostiteljstvo i trgovina, d.o.o., OIB 33304115086</item>
    </izvorni_sadrzaj>
    <derivirana_varijabla naziv="DomainObject.Predmet.ProtuStrankaListFormatedOIB_1">
      <item>ARCOBALENO TOURS turizam, ugostiteljstvo i trgovina, d.o.o., OIB 33304115086</item>
    </derivirana_varijabla>
  </DomainObject.Predmet.ProtuStrankaListFormatedOIB>
  <DomainObject.Predmet.ProtuStrankaListFormatedWithAdress>
    <izvorni_sadrzaj>
      <item>ARCOBALENO TOURS turizam, ugostiteljstvo i trgovina, d.o.o., Povlja, 21425 Povlja</item>
    </izvorni_sadrzaj>
    <derivirana_varijabla naziv="DomainObject.Predmet.ProtuStrankaListFormatedWithAdress_1">
      <item>ARCOBALENO TOURS turizam, ugostiteljstvo i trgovina, d.o.o., Povlja, 21425 Povlja</item>
    </derivirana_varijabla>
  </DomainObject.Predmet.ProtuStrankaListFormatedWithAdress>
  <DomainObject.Predmet.ProtuStrankaListFormatedWithAdressOIB>
    <izvorni_sadrzaj>
      <item>ARCOBALENO TOURS turizam, ugostiteljstvo i trgovina, d.o.o., OIB 33304115086, Povlja, 21425 Povlja</item>
    </izvorni_sadrzaj>
    <derivirana_varijabla naziv="DomainObject.Predmet.ProtuStrankaListFormatedWithAdressOIB_1">
      <item>ARCOBALENO TOURS turizam, ugostiteljstvo i trgovina, d.o.o., OIB 33304115086, Povlja, 21425 Povlja</item>
    </derivirana_varijabla>
  </DomainObject.Predmet.ProtuStrankaListFormatedWithAdressOIB>
  <DomainObject.Predmet.ProtuStrankaListNazivFormated>
    <izvorni_sadrzaj>
      <item>ARCOBALENO TOURS turizam, ugostiteljstvo i trgovina, d.o.o.</item>
    </izvorni_sadrzaj>
    <derivirana_varijabla naziv="DomainObject.Predmet.ProtuStrankaListNazivFormated_1">
      <item>ARCOBALENO TOURS turizam, ugostiteljstvo i trgovina, d.o.o.</item>
    </derivirana_varijabla>
  </DomainObject.Predmet.ProtuStrankaListNazivFormated>
  <DomainObject.Predmet.ProtuStrankaListNazivFormatedOIB>
    <izvorni_sadrzaj>
      <item>ARCOBALENO TOURS turizam, ugostiteljstvo i trgovina, d.o.o., OIB 33304115086</item>
    </izvorni_sadrzaj>
    <derivirana_varijabla naziv="DomainObject.Predmet.ProtuStrankaListNazivFormatedOIB_1">
      <item>ARCOBALENO TOURS turizam, ugostiteljstvo i trgovina, d.o.o., OIB 33304115086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ARCOBALENO TOURS turizam, ugostiteljstvo i trgovina, d.o.o.</izvorni_sadrzaj>
    <derivirana_varijabla naziv="DomainObject.Predmet.ProtustrankaIDrugi_1">ARCOBALENO TOURS turizam, ugostiteljstvo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ARCOBALENO TOURS turizam, ugostiteljstvo i trgovina, d.o.o., OIB 33304115086, Povlja, 21425 Povlja</izvorni_sadrzaj>
    <derivirana_varijabla naziv="DomainObject.Predmet.ProtustrankaIDrugiAdressOIB_1">ARCOBALENO TOURS turizam, ugostiteljstvo i trgovina, d.o.o., OIB 33304115086, Povlja,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ARCOBALENO TOURS turizam, ugostiteljstvo i trgovina, d.o.o.</item>
      <item>FINANCIJSKA AGENCIJA, RC SPLIT</item>
    </izvorni_sadrzaj>
    <derivirana_varijabla naziv="DomainObject.Predmet.SudioniciListNaziv_1">
      <item>ARCOBALENO TOURS turizam, ugostiteljstvo i trgovina, d.o.o.</item>
      <item>FINANCIJSKA AGENCIJA, RC SPLIT</item>
    </derivirana_varijabla>
  </DomainObject.Predmet.SudioniciListNaziv>
  <DomainObject.Predmet.SudioniciListAdressOIB>
    <izvorni_sadrzaj>
      <item>ARCOBALENO TOURS turizam, ugostiteljstvo i trgovina, d.o.o., OIB 33304115086, Povlja,21425 Povlja</item>
      <item>FINANCIJSKA AGENCIJA, RC SPLIT, OIB 85821130368, Mažuranićevo šetalište 24 b,21000 Split</item>
    </izvorni_sadrzaj>
    <derivirana_varijabla naziv="DomainObject.Predmet.SudioniciListAdressOIB_1">
      <item>ARCOBALENO TOURS turizam, ugostiteljstvo i trgovina, d.o.o., OIB 33304115086, Povlja,21425 Povlja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33304115086</item>
      <item>, OIB 85821130368</item>
    </izvorni_sadrzaj>
    <derivirana_varijabla naziv="DomainObject.Predmet.SudioniciListNazivOIB_1">
      <item>, OIB 33304115086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1762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2018-02-01T13:32:00Z</cp:lastPrinted>
  <dcterms:modified xmlns:xsi="http://www.w3.org/2001/XMLSchema-instance" xsi:type="dcterms:W3CDTF">2018-02-02T08:48:00Z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