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974b" w14:paraId="c4f974b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8A2B83">
        <w:t>1692/17-17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A2B83">
        <w:rPr>
          <w:b/>
        </w:rPr>
        <w:t>PRAKTISTAR j.d.o.o. Osijek, Ružina 41, MBS: 030147503, OIB: 73071611866</w:t>
      </w:r>
      <w:r w:rsidR="006139EC">
        <w:t xml:space="preserve">, </w:t>
      </w:r>
      <w:r w:rsidR="003B4C28">
        <w:t xml:space="preserve">dana </w:t>
      </w:r>
      <w:r w:rsidR="008A2B83">
        <w:t>27. veljače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F4BD5" w:rsidR="008A2B83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A2B83">
        <w:rPr>
          <w:b/>
        </w:rPr>
        <w:t xml:space="preserve">PRAKTISTAR j.d.o.o. Osijek, Ružina 41, MBS: 030147503, OIB: 73071611866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A2B83">
        <w:rPr>
          <w:b/>
        </w:rPr>
        <w:t>1692-17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A2B83">
        <w:rPr>
          <w:b/>
        </w:rPr>
        <w:t>20</w:t>
      </w:r>
      <w:r w:rsidR="000C72EB">
        <w:rPr>
          <w:b/>
        </w:rPr>
        <w:t>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 xml:space="preserve">, </w:t>
      </w:r>
      <w:r w:rsidR="008A2B83">
        <w:t>na ime predujma za pokriće troškova kako prethodnog tako i otvorenog stečajnog postupka a koji iznos čini:</w:t>
      </w:r>
    </w:p>
    <w:p w:rsidRDefault="008A2B83" w:rsidP="008A2B83" w:rsidR="008A2B83">
      <w:pPr>
        <w:pStyle w:val="Odlomakpopisa"/>
        <w:ind w:left="1410"/>
        <w:jc w:val="both"/>
      </w:pPr>
      <w:r>
        <w:t>bruto nagrada st. uprav. 12.000,00 kn,</w:t>
      </w:r>
    </w:p>
    <w:p w:rsidRDefault="008A2B83" w:rsidP="008A2B83" w:rsidR="008A2B83">
      <w:pPr>
        <w:pStyle w:val="Odlomakpopisa"/>
        <w:ind w:left="1410"/>
        <w:jc w:val="both"/>
      </w:pPr>
      <w:r>
        <w:t>troškovi knjigovodstvenog servisa 6 mjeseci x 1.000,00 kn  6.000,00 kn</w:t>
      </w:r>
    </w:p>
    <w:p w:rsidRDefault="008A2B83" w:rsidP="008A2B83" w:rsidR="008A2B83">
      <w:pPr>
        <w:pStyle w:val="Odlomakpopisa"/>
        <w:ind w:left="1410"/>
        <w:jc w:val="both"/>
      </w:pPr>
      <w:r>
        <w:t>svakodnevni troškovi stečaja: poštarina, preslike, telefon 2.000,00 kn</w:t>
      </w:r>
    </w:p>
    <w:p w:rsidRDefault="009B61F0" w:rsidP="008A2B83" w:rsidR="00BB2037">
      <w:pPr>
        <w:jc w:val="both"/>
      </w:pPr>
      <w:r>
        <w:t>te da u istom roku potvrdu o uplati dostave u sudski spis.</w:t>
      </w:r>
    </w:p>
    <w:p w:rsidRDefault="008A2B83" w:rsidP="008A2B83" w:rsidR="008A2B83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A2B83">
        <w:t>22. rujna</w:t>
      </w:r>
      <w:r w:rsidR="004F4BD5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</w:t>
      </w:r>
      <w:r w:rsidR="008A2B83">
        <w:t xml:space="preserve">zahtjev za provedbu skraćenog stečajnog </w:t>
      </w:r>
      <w:r w:rsidRPr="00DD2365">
        <w:t xml:space="preserve">postupka nad dužnikom </w:t>
      </w:r>
      <w:r w:rsidR="008A2B83">
        <w:rPr>
          <w:b/>
        </w:rPr>
        <w:t>PRAKTISTAR j.d.o.o. Osijek, Ružina 41, MBS: 030147503, OIB: 73071611866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8A2B83" w:rsidP="00160320" w:rsidR="008A2B83">
      <w:pPr>
        <w:tabs>
          <w:tab w:pos="4050" w:val="left"/>
        </w:tabs>
        <w:jc w:val="both"/>
      </w:pPr>
    </w:p>
    <w:p w:rsidRDefault="008A2B83" w:rsidP="008A2B83" w:rsidR="008A2B83">
      <w:pPr>
        <w:jc w:val="right"/>
      </w:pPr>
      <w:r>
        <w:lastRenderedPageBreak/>
        <w:t>Broj: 6 St-1692/17-17</w:t>
      </w:r>
    </w:p>
    <w:p w:rsidRDefault="008A2B83" w:rsidP="00160320" w:rsidR="008A2B83">
      <w:pPr>
        <w:tabs>
          <w:tab w:pos="4050" w:val="left"/>
        </w:tabs>
        <w:jc w:val="both"/>
      </w:pPr>
    </w:p>
    <w:p w:rsidRDefault="008A2B83" w:rsidP="00160320" w:rsidR="008A2B83">
      <w:pPr>
        <w:tabs>
          <w:tab w:pos="4050" w:val="left"/>
        </w:tabs>
        <w:jc w:val="both"/>
      </w:pPr>
    </w:p>
    <w:p w:rsidRDefault="00C43FA3" w:rsidP="008A2B83" w:rsidR="00C43FA3">
      <w:pPr>
        <w:ind w:firstLine="720"/>
        <w:jc w:val="both"/>
      </w:pPr>
      <w:r>
        <w:t>Sukladno Izvješću privremenog stečajnog upravitelja određenog rješenjem ovog suda St-</w:t>
      </w:r>
      <w:r w:rsidR="008A2B83">
        <w:t>1692/17-7</w:t>
      </w:r>
      <w:r w:rsidR="004F4BD5">
        <w:t xml:space="preserve"> od </w:t>
      </w:r>
      <w:r w:rsidR="008A2B83">
        <w:t>21. prosinca</w:t>
      </w:r>
      <w:r w:rsidR="004F4BD5">
        <w:t xml:space="preserve"> 2017</w:t>
      </w:r>
      <w:r>
        <w:t xml:space="preserve">. g., koje je usmeno iznio na ročištu održanom dana </w:t>
      </w:r>
      <w:r w:rsidR="008A2B83">
        <w:t>21. veljače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A2B83">
        <w:t>20</w:t>
      </w:r>
      <w:r w:rsidR="000C72EB">
        <w:t>.000</w:t>
      </w:r>
      <w:r>
        <w:t xml:space="preserve">,00 kn </w:t>
      </w:r>
      <w:r w:rsidR="008A2B83">
        <w:t>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A2B83">
        <w:t>27. veljače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A2B83">
        <w:t>28.3.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52E" w:rsidR="0041152E">
      <w:r>
        <w:separator/>
      </w:r>
    </w:p>
  </w:endnote>
  <w:endnote w:id="0" w:type="continuationSeparator">
    <w:p w:rsidRDefault="0041152E" w:rsidR="00411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52E" w:rsidR="0041152E">
      <w:r>
        <w:separator/>
      </w:r>
    </w:p>
  </w:footnote>
  <w:footnote w:id="0" w:type="continuationSeparator">
    <w:p w:rsidRDefault="0041152E" w:rsidR="004115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24A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52E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2B83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55265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024A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4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2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4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2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08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25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St-1692/2017</izvorni_sadrzaj>
    <derivirana_varijabla naziv="DomainObject.Predmet.OznakaBroj_1">St-1692/2017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PRAKTISTAR jednostavno društvo s ograničenom odgovornošću za proizvodnju, trgovinu i usluge</izvorni_sadrzaj>
    <derivirana_varijabla naziv="DomainObject.Predmet.ProtustrankaFormated_1">  PRAKTISTAR jednostavno društvo s ograničenom odgovornošću za proizvodnju, trgovinu i usluge</derivirana_varijabla>
  </DomainObject.Predmet.ProtustrankaFormated>
  <DomainObject.Predmet.ProtustrankaFormatedOIB>
    <izvorni_sadrzaj>  PRAKTISTAR jednostavno društvo s ograničenom odgovornošću za proizvodnju, trgovinu i usluge, OIB 73071611866</izvorni_sadrzaj>
    <derivirana_varijabla naziv="DomainObject.Predmet.ProtustrankaFormatedOIB_1">  PRAKTISTAR jednostavno društvo s ograničenom odgovornošću za proizvodnju, trgovinu i usluge, OIB 73071611866</derivirana_varijabla>
  </DomainObject.Predmet.ProtustrankaFormatedOIB>
  <DomainObject.Predmet.ProtustrankaFormatedWithAdress>
    <izvorni_sadrzaj> PRAKTISTAR jednostavno društvo s ograničenom odgovornošću za proizvodnju, trgovinu i usluge, Ružina 41, 31000 Osijek</izvorni_sadrzaj>
    <derivirana_varijabla naziv="DomainObject.Predmet.ProtustrankaFormatedWithAdress_1"> PRAKTISTAR jednostavno društvo s ograničenom odgovornošću za proizvodnju, trgovinu i usluge, Ružina 41, 31000 Osijek</derivirana_varijabla>
  </DomainObject.Predmet.ProtustrankaFormatedWithAdress>
  <DomainObject.Predmet.ProtustrankaFormatedWithAdressOIB>
    <izvorni_sadrzaj> PRAKTISTAR jednostavno društvo s ograničenom odgovornošću za proizvodnju, trgovinu i usluge, OIB 73071611866, Ružina 41, 31000 Osijek</izvorni_sadrzaj>
    <derivirana_varijabla naziv="DomainObject.Predmet.ProtustrankaFormatedWithAdressOIB_1"> PRAKTISTAR jednostavno društvo s ograničenom odgovornošću za proizvodnju, trgovinu i usluge, OIB 73071611866, Ružina 41, 31000 Osijek</derivirana_varijabla>
  </DomainObject.Predmet.ProtustrankaFormatedWithAdressOIB>
  <DomainObject.Predmet.ProtustrankaWithAdress>
    <izvorni_sadrzaj>PRAKTISTAR jednostavno društvo s ograničenom odgovornošću za proizvodnju, trgovinu i usluge Ružina 41, 31000 Osijek</izvorni_sadrzaj>
    <derivirana_varijabla naziv="DomainObject.Predmet.ProtustrankaWithAdress_1">PRAKTISTAR jednostavno društvo s ograničenom odgovornošću za proizvodnju, trgovinu i usluge Ružina 41, 31000 Osijek</derivirana_varijabla>
  </DomainObject.Predmet.ProtustrankaWithAdress>
  <DomainObject.Predmet.ProtustrankaWithAdressOIB>
    <izvorni_sadrzaj>PRAKTISTAR jednostavno društvo s ograničenom odgovornošću za proizvodnju, trgovinu i usluge, OIB 73071611866, Ružina 41, 31000 Osijek</izvorni_sadrzaj>
    <derivirana_varijabla naziv="DomainObject.Predmet.ProtustrankaWithAdressOIB_1">PRAKTISTAR jednostavno društvo s ograničenom odgovornošću za proizvodnju, trgovinu i usluge, OIB 73071611866, Ružina 41, 31000 Osijek</derivirana_varijabla>
  </DomainObject.Predmet.ProtustrankaWithAdressOIB>
  <DomainObject.Predmet.ProtustrankaNazivFormated>
    <izvorni_sadrzaj>PRAKTISTAR jednostavno društvo s ograničenom odgovornošću za proizvodnju, trgovinu i usluge</izvorni_sadrzaj>
    <derivirana_varijabla naziv="DomainObject.Predmet.ProtustrankaNazivFormated_1">PRAKTISTAR jednostavno društvo s ograničenom odgovornošću za proizvodnju, trgovinu i usluge</derivirana_varijabla>
  </DomainObject.Predmet.ProtustrankaNazivFormated>
  <DomainObject.Predmet.ProtustrankaNazivFormatedOIB>
    <izvorni_sadrzaj>PRAKTISTAR jednostavno društvo s ograničenom odgovornošću za proizvodnju, trgovinu i usluge, OIB 73071611866</izvorni_sadrzaj>
    <derivirana_varijabla naziv="DomainObject.Predmet.ProtustrankaNazivFormatedOIB_1">PRAKTISTAR jednostavno društvo s ograničenom odgovornošću za proizvodnju, trgovinu i usluge, OIB 73071611866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CARINSKE UPRAVE PODRUČNOG UREDA SL . I BARANJE</izvorni_sadrzaj>
    <derivirana_varijabla naziv="DomainObject.Predmet.StrankaFormated_1">  RH MF CARINSKE UPRAVE PODRUČNOG UREDA SL . I BARANJE</derivirana_varijabla>
  </DomainObject.Predmet.StrankaFormated>
  <DomainObject.Predmet.StrankaFormatedOIB>
    <izvorni_sadrzaj>  RH MF CARINSKE UPRAVE PODRUČNOG UREDA SL . I BARANJE, OIB 18683136487</izvorni_sadrzaj>
    <derivirana_varijabla naziv="DomainObject.Predmet.StrankaFormatedOIB_1">  RH MF CARINSKE UPRAVE PODRUČNOG UREDA SL . I BARANJE, OIB 18683136487</derivirana_varijabla>
  </DomainObject.Predmet.StrankaFormatedOIB>
  <DomainObject.Predmet.StrankaFormatedWithAdress>
    <izvorni_sadrzaj> RH MF CARINSKE UPRAVE PODRUČNOG UREDA SL . I BARANJE</izvorni_sadrzaj>
    <derivirana_varijabla naziv="DomainObject.Predmet.StrankaFormatedWithAdress_1"> RH MF CARINSKE UPRAVE PODRUČNOG UREDA SL . I BARANJE</derivirana_varijabla>
  </DomainObject.Predmet.StrankaFormatedWithAdress>
  <DomainObject.Predmet.StrankaFormatedWithAdressOIB>
    <izvorni_sadrzaj> RH MF CARINSKE UPRAVE PODRUČNOG UREDA SL . I BARANJE, OIB 18683136487</izvorni_sadrzaj>
    <derivirana_varijabla naziv="DomainObject.Predmet.StrankaFormatedWithAdressOIB_1"> RH MF CARINSKE UPRAVE PODRUČNOG UREDA SL . I BARANJE, OIB 18683136487</derivirana_varijabla>
  </DomainObject.Predmet.StrankaFormatedWithAdressOIB>
  <DomainObject.Predmet.StrankaWithAdress>
    <izvorni_sadrzaj>RH MF CARINSKE UPRAVE PODRUČNOG UREDA SL . I BARANJE </izvorni_sadrzaj>
    <derivirana_varijabla naziv="DomainObject.Predmet.StrankaWithAdress_1">RH MF CARINSKE UPRAVE PODRUČNOG UREDA SL . I BARANJE </derivirana_varijabla>
  </DomainObject.Predmet.StrankaWithAdress>
  <DomainObject.Predmet.StrankaWithAdressOIB>
    <izvorni_sadrzaj>RH MF CARINSKE UPRAVE PODRUČNOG UREDA SL . I BARANJE, OIB 18683136487</izvorni_sadrzaj>
    <derivirana_varijabla naziv="DomainObject.Predmet.StrankaWithAdressOIB_1">RH MF CARINSKE UPRAVE PODRUČNOG UREDA SL . I BARANJE, OIB 18683136487</derivirana_varijabla>
  </DomainObject.Predmet.StrankaWithAdressOIB>
  <DomainObject.Predmet.StrankaNazivFormated>
    <izvorni_sadrzaj>RH MF CARINSKE UPRAVE PODRUČNOG UREDA SL . I BARANJE</izvorni_sadrzaj>
    <derivirana_varijabla naziv="DomainObject.Predmet.StrankaNazivFormated_1">RH MF CARINSKE UPRAVE PODRUČNOG UREDA SL . I BARANJE</derivirana_varijabla>
  </DomainObject.Predmet.StrankaNazivFormated>
  <DomainObject.Predmet.StrankaNazivFormatedOIB>
    <izvorni_sadrzaj>RH MF CARINSKE UPRAVE PODRUČNOG UREDA SL . I BARANJE, OIB 18683136487</izvorni_sadrzaj>
    <derivirana_varijabla naziv="DomainObject.Predmet.StrankaNazivFormatedOIB_1">RH MF CARINSKE UPRAVE PODRUČNOG UREDA SL .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CARINSKE UPRAVE PODRUČNOG UREDA SL . I BARANJE</item>
    </izvorni_sadrzaj>
    <derivirana_varijabla naziv="DomainObject.Predmet.StrankaListFormated_1">
      <item>RH MF CARINSKE UPRAVE PODRUČNOG UREDA SL . I BARANJE</item>
    </derivirana_varijabla>
  </DomainObject.Predmet.StrankaListFormated>
  <DomainObject.Predmet.StrankaListFormatedOIB>
    <izvorni_sadrzaj>
      <item>RH MF CARINSKE UPRAVE PODRUČNOG UREDA SL . I BARANJE, OIB 18683136487</item>
    </izvorni_sadrzaj>
    <derivirana_varijabla naziv="DomainObject.Predmet.StrankaListFormatedOIB_1">
      <item>RH MF CARINSKE UPRAVE PODRUČNOG UREDA SL . I BARANJE, OIB 18683136487</item>
    </derivirana_varijabla>
  </DomainObject.Predmet.StrankaListFormatedOIB>
  <DomainObject.Predmet.StrankaListFormatedWithAdress>
    <izvorni_sadrzaj>
      <item>RH MF CARINSKE UPRAVE PODRUČNOG UREDA SL . I BARANJE</item>
    </izvorni_sadrzaj>
    <derivirana_varijabla naziv="DomainObject.Predmet.StrankaListFormatedWithAdress_1">
      <item>RH MF CARINSKE UPRAVE PODRUČNOG UREDA SL . I BARANJE</item>
    </derivirana_varijabla>
  </DomainObject.Predmet.StrankaListFormatedWithAdress>
  <DomainObject.Predmet.StrankaListFormatedWithAdressOIB>
    <izvorni_sadrzaj>
      <item>RH MF CARINSKE UPRAVE PODRUČNOG UREDA SL . I BARANJE, OIB 18683136487</item>
    </izvorni_sadrzaj>
    <derivirana_varijabla naziv="DomainObject.Predmet.StrankaListFormatedWithAdressOIB_1">
      <item>RH MF CARINSKE UPRAVE PODRUČNOG UREDA SL . I BARANJE, OIB 18683136487</item>
    </derivirana_varijabla>
  </DomainObject.Predmet.StrankaListFormatedWithAdressOIB>
  <DomainObject.Predmet.StrankaListNazivFormated>
    <izvorni_sadrzaj>
      <item>RH MF CARINSKE UPRAVE PODRUČNOG UREDA SL . I BARANJE</item>
    </izvorni_sadrzaj>
    <derivirana_varijabla naziv="DomainObject.Predmet.StrankaListNazivFormated_1">
      <item>RH MF CARINSKE UPRAVE PODRUČNOG UREDA SL . I BARANJE</item>
    </derivirana_varijabla>
  </DomainObject.Predmet.StrankaListNazivFormated>
  <DomainObject.Predmet.StrankaListNazivFormatedOIB>
    <izvorni_sadrzaj>
      <item>RH MF CARINSKE UPRAVE PODRUČNOG UREDA SL . I BARANJE, OIB 18683136487</item>
    </izvorni_sadrzaj>
    <derivirana_varijabla naziv="DomainObject.Predmet.StrankaListNazivFormatedOIB_1">
      <item>RH MF CARINSKE UPRAVE PODRUČNOG UREDA SL . I BARANJE, OIB 18683136487</item>
    </derivirana_varijabla>
  </DomainObject.Predmet.StrankaListNazivFormatedOIB>
  <DomainObject.Predmet.ProtuStrankaListFormated>
    <izvorni_sadrzaj>
      <item>PRAKTISTAR jednostavno društvo s ograničenom odgovornošću za proizvodnju, trgovinu i usluge</item>
    </izvorni_sadrzaj>
    <derivirana_varijabla naziv="DomainObject.Predmet.ProtuStrankaListFormated_1">
      <item>PRAKTISTAR jednostavno društvo s ograničenom odgovornošću za proizvodnju, trgovinu i usluge</item>
    </derivirana_varijabla>
  </DomainObject.Predmet.ProtuStrankaListFormated>
  <DomainObject.Predmet.ProtuStrankaListFormatedOIB>
    <izvorni_sadrzaj>
      <item>PRAKTISTAR jednostavno društvo s ograničenom odgovornošću za proizvodnju, trgovinu i usluge, OIB 73071611866</item>
    </izvorni_sadrzaj>
    <derivirana_varijabla naziv="DomainObject.Predmet.ProtuStrankaListFormatedOIB_1">
      <item>PRAKTISTAR jednostavno društvo s ograničenom odgovornošću za proizvodnju, trgovinu i usluge, OIB 73071611866</item>
    </derivirana_varijabla>
  </DomainObject.Predmet.ProtuStrankaListFormatedOIB>
  <DomainObject.Predmet.ProtuStrankaListFormatedWithAdress>
    <izvorni_sadrzaj>
      <item>PRAKTISTAR jednostavno društvo s ograničenom odgovornošću za proizvodnju, trgovinu i usluge, Ružina 41, 31000 Osijek</item>
    </izvorni_sadrzaj>
    <derivirana_varijabla naziv="DomainObject.Predmet.ProtuStrankaListFormatedWithAdress_1">
      <item>PRAKTISTAR jednostavno društvo s ograničenom odgovornošću za proizvodnju, trgovinu i usluge, Ružina 41, 31000 Osijek</item>
    </derivirana_varijabla>
  </DomainObject.Predmet.ProtuStrankaListFormatedWithAdress>
  <DomainObject.Predmet.ProtuStrankaListFormatedWithAdressOIB>
    <izvorni_sadrzaj>
      <item>PRAKTISTAR jednostavno društvo s ograničenom odgovornošću za proizvodnju, trgovinu i usluge, OIB 73071611866, Ružina 41, 31000 Osijek</item>
    </izvorni_sadrzaj>
    <derivirana_varijabla naziv="DomainObject.Predmet.ProtuStrankaListFormatedWithAdressOIB_1">
      <item>PRAKTISTAR jednostavno društvo s ograničenom odgovornošću za proizvodnju, trgovinu i usluge, OIB 73071611866, Ružina 41, 31000 Osijek</item>
    </derivirana_varijabla>
  </DomainObject.Predmet.ProtuStrankaListFormatedWithAdressOIB>
  <DomainObject.Predmet.ProtuStrankaListNazivFormated>
    <izvorni_sadrzaj>
      <item>PRAKTISTAR jednostavno društvo s ograničenom odgovornošću za proizvodnju, trgovinu i usluge</item>
    </izvorni_sadrzaj>
    <derivirana_varijabla naziv="DomainObject.Predmet.ProtuStrankaListNazivFormated_1">
      <item>PRAKTISTAR jednostavno društvo s ograničenom odgovornošću za proizvodnju, trgovinu i usluge</item>
    </derivirana_varijabla>
  </DomainObject.Predmet.ProtuStrankaListNazivFormated>
  <DomainObject.Predmet.ProtuStrankaListNazivFormatedOIB>
    <izvorni_sadrzaj>
      <item>PRAKTISTAR jednostavno društvo s ograničenom odgovornošću za proizvodnju, trgovinu i usluge, OIB 73071611866</item>
    </izvorni_sadrzaj>
    <derivirana_varijabla naziv="DomainObject.Predmet.ProtuStrankaListNazivFormatedOIB_1">
      <item>PRAKTISTAR jednostavno društvo s ograničenom odgovornošću za proizvodnju, trgovinu i usluge, OIB 73071611866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CARINSKE UPRAVE PODRUČNOG UREDA SL . I BARANJE</izvorni_sadrzaj>
    <derivirana_varijabla naziv="DomainObject.Predmet.StrankaIDrugi_1">RH MF CARINSKE UPRAVE PODRUČNOG UREDA SL . I BARANJE</derivirana_varijabla>
  </DomainObject.Predmet.StrankaIDrugi>
  <DomainObject.Predmet.ProtustrankaIDrugi>
    <izvorni_sadrzaj>PRAKTISTAR jednostavno društvo s ograničenom odgovornošću za proizvodnju, trgovinu i usluge</izvorni_sadrzaj>
    <derivirana_varijabla naziv="DomainObject.Predmet.ProtustrankaIDrugi_1">PRAKTISTAR jednostavno društvo s ograničenom odgovornošću za proizvodnju, trgovinu i usluge</derivirana_varijabla>
  </DomainObject.Predmet.ProtustrankaIDrugi>
  <DomainObject.Predmet.StrankaIDrugiAdressOIB>
    <izvorni_sadrzaj>RH MF CARINSKE UPRAVE PODRUČNOG UREDA SL . I BARANJE, OIB 18683136487</izvorni_sadrzaj>
    <derivirana_varijabla naziv="DomainObject.Predmet.StrankaIDrugiAdressOIB_1">RH MF CARINSKE UPRAVE PODRUČNOG UREDA SL . I BARANJE, OIB 18683136487</derivirana_varijabla>
  </DomainObject.Predmet.StrankaIDrugiAdressOIB>
  <DomainObject.Predmet.ProtustrankaIDrugiAdressOIB>
    <izvorni_sadrzaj>PRAKTISTAR jednostavno društvo s ograničenom odgovornošću za proizvodnju, trgovinu i usluge, OIB 73071611866, Ružina 41, 31000 Osijek</izvorni_sadrzaj>
    <derivirana_varijabla naziv="DomainObject.Predmet.ProtustrankaIDrugiAdressOIB_1">PRAKTISTAR jednostavno društvo s ograničenom odgovornošću za proizvodnju, trgovinu i usluge, OIB 73071611866,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PRAKTISTAR jednostavno društvo s ograničenom odgovornošću za proizvodnju, trgovinu i usluge</item>
      <item>RH MF CARINSKE UPRAVE PODRUČNOG UREDA SL . I BARANJE</item>
    </izvorni_sadrzaj>
    <derivirana_varijabla naziv="DomainObject.Predmet.SudioniciListNaziv_1">
      <item>PRAKTISTAR jednostavno društvo s ograničenom odgovornošću za proizvodnju, trgovinu i usluge</item>
      <item>RH MF CARINSKE UPRAVE PODRUČNOG UREDA SL . I BARANJE</item>
    </derivirana_varijabla>
  </DomainObject.Predmet.SudioniciListNaziv>
  <DomainObject.Predmet.SudioniciListAdressOIB>
    <izvorni_sadrzaj>
      <item>PRAKTISTAR jednostavno društvo s ograničenom odgovornošću za proizvodnju, trgovinu i usluge, OIB 73071611866, Ružina 41,31000 Osijek</item>
      <item>RH MF CARINSKE UPRAVE PODRUČNOG UREDA SL . I BARANJE, OIB 18683136487</item>
    </izvorni_sadrzaj>
    <derivirana_varijabla naziv="DomainObject.Predmet.SudioniciListAdressOIB_1">
      <item>PRAKTISTAR jednostavno društvo s ograničenom odgovornošću za proizvodnju, trgovinu i usluge, OIB 73071611866, Ružina 41,31000 Osijek</item>
      <item>RH MF CARINSKE UPRAVE PODRUČNOG UREDA SL .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73071611866</item>
      <item>, OIB 18683136487</item>
    </izvorni_sadrzaj>
    <derivirana_varijabla naziv="DomainObject.Predmet.SudioniciListNazivOIB_1">
      <item>, OIB 73071611866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85A3E-56D0-4F1B-9024-9A69E6405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2342</properties:Characters>
  <properties:Lines>100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2017-12-08T10:46:00Z</dcterms:created>
  <dc:creator>hermanj</dc:creator>
  <cp:lastModifiedBy>Danijela Sekulić</cp:lastModifiedBy>
  <cp:lastPrinted>2018-02-27T10:32:00Z</cp:lastPrinted>
  <dcterms:modified xmlns:xsi="http://www.w3.org/2001/XMLSchema-instance" xsi:type="dcterms:W3CDTF">2018-02-27T10:33:00Z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(NAKON ROČIŠTA - MARKASOVIĆ.docx)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