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1ab0" w14:paraId="bd51ab0" w:rsidRDefault="00C2749C" w:rsidP="00C2749C" w:rsidR="00C2749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49C" w:rsidP="00C2749C" w:rsidR="00C2749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749C" w:rsidP="00C2749C" w:rsidR="00C2749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749C" w:rsidP="00C2749C" w:rsidR="00C2749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749C" w:rsidP="00C2749C" w:rsidR="00C2749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749C" w:rsidP="00C2749C" w:rsidR="00C2749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749C" w:rsidP="00C2749C" w:rsidR="00C2749C" w:rsidRPr="005D578C">
      <w:pPr>
        <w:jc w:val="center"/>
        <w:rPr>
          <w:rFonts w:cs="Times New Roman" w:eastAsia="Times New Roman"/>
          <w:szCs w:val="24"/>
        </w:rPr>
      </w:pPr>
    </w:p>
    <w:p w:rsidRDefault="00C2749C" w:rsidP="00C2749C" w:rsidR="00C274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749C" w:rsidP="00C2749C" w:rsidR="00C2749C" w:rsidRPr="005D578C">
      <w:pPr>
        <w:rPr>
          <w:rFonts w:cs="Times New Roman" w:eastAsia="Times New Roman"/>
          <w:szCs w:val="24"/>
        </w:rPr>
      </w:pPr>
    </w:p>
    <w:p w:rsidRDefault="00C2749C" w:rsidP="00C2749C" w:rsidR="00C2749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LIVIO ZILIO d. o. o. Buje, Volpija 19, OIB </w:t>
      </w:r>
      <w:r w:rsidRPr="003572F2">
        <w:rPr>
          <w:rFonts w:cs="Times New Roman" w:eastAsia="Times New Roman"/>
          <w:szCs w:val="24"/>
        </w:rPr>
        <w:t>91057068508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2F2">
        <w:rPr>
          <w:rFonts w:cs="Times New Roman" w:eastAsia="Times New Roman"/>
          <w:szCs w:val="24"/>
        </w:rPr>
        <w:t>040047481</w:t>
      </w:r>
      <w:r>
        <w:rPr>
          <w:rFonts w:cs="Times New Roman" w:eastAsia="Times New Roman"/>
          <w:szCs w:val="24"/>
        </w:rPr>
        <w:t>, 28. srpnja 2016.</w:t>
      </w:r>
    </w:p>
    <w:p w:rsidRDefault="00C2749C" w:rsidP="00C2749C" w:rsidR="00C2749C" w:rsidRPr="005D578C">
      <w:pPr>
        <w:ind w:firstLine="708"/>
        <w:rPr>
          <w:rFonts w:cs="Times New Roman" w:eastAsia="Times New Roman"/>
          <w:szCs w:val="24"/>
        </w:rPr>
      </w:pPr>
    </w:p>
    <w:p w:rsidRDefault="00C2749C" w:rsidP="00C2749C" w:rsidR="00C274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749C" w:rsidP="00C2749C" w:rsidR="00C2749C" w:rsidRPr="005D578C">
      <w:pPr>
        <w:rPr>
          <w:rFonts w:cs="Times New Roman" w:eastAsia="Times New Roman"/>
          <w:szCs w:val="24"/>
        </w:rPr>
      </w:pPr>
    </w:p>
    <w:p w:rsidRDefault="00C2749C" w:rsidP="00C2749C" w:rsidR="00C2749C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 St-1288/2015-5 od 30.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LIVIO ZILIO d. o. o. Buje, Volpija 19, OIB </w:t>
      </w:r>
      <w:r w:rsidRPr="003572F2">
        <w:rPr>
          <w:rFonts w:cs="Times New Roman" w:eastAsia="Times New Roman"/>
          <w:szCs w:val="24"/>
        </w:rPr>
        <w:t>91057068508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2F2">
        <w:rPr>
          <w:rFonts w:cs="Times New Roman" w:eastAsia="Times New Roman"/>
          <w:szCs w:val="24"/>
        </w:rPr>
        <w:t>040047481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C2749C" w:rsidP="00C2749C" w:rsidR="00C2749C" w:rsidRPr="00026157">
      <w:pPr>
        <w:rPr>
          <w:rFonts w:cs="Times New Roman" w:eastAsia="Times New Roman"/>
          <w:szCs w:val="24"/>
        </w:rPr>
      </w:pPr>
    </w:p>
    <w:p w:rsidRDefault="00C2749C" w:rsidP="00C2749C" w:rsidR="00C2749C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 St-1288/2015-5 od 30. ožujka 2016</w:t>
      </w:r>
      <w:r w:rsidRPr="00026157">
        <w:rPr>
          <w:rFonts w:cs="Times New Roman" w:eastAsia="Times New Roman"/>
          <w:szCs w:val="24"/>
        </w:rPr>
        <w:t>.</w:t>
      </w:r>
    </w:p>
    <w:p w:rsidRDefault="00C2749C" w:rsidP="00C2749C" w:rsidR="00C2749C">
      <w:pPr>
        <w:rPr>
          <w:rFonts w:eastAsiaTheme="minorHAnsi"/>
          <w:lang w:eastAsia="en-US"/>
        </w:rPr>
      </w:pPr>
    </w:p>
    <w:p w:rsidRDefault="00C2749C" w:rsidP="00C2749C" w:rsidR="00C2749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749C" w:rsidP="00C2749C" w:rsidR="00C2749C">
      <w:pPr>
        <w:ind w:firstLine="708"/>
        <w:rPr>
          <w:rFonts w:cs="Times New Roman" w:eastAsia="Times New Roman"/>
          <w:szCs w:val="24"/>
        </w:rPr>
      </w:pPr>
    </w:p>
    <w:p w:rsidRDefault="00C2749C" w:rsidP="00C2749C" w:rsidR="00C2749C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14. srpnja 2016. (list 37 spisa) utvrđeno je da je dužnik bio u blokadi od 24. ožujka 2014. do 10. siječnja 2016. te od 29. ožujka 2016. do 12. srpnja 2016., a da na dan izdavanja potvrde ima aktivan račun i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C2749C" w:rsidP="00C2749C" w:rsidR="00C2749C">
      <w:pPr>
        <w:rPr>
          <w:rFonts w:cs="Times New Roman" w:eastAsia="Times New Roman"/>
          <w:szCs w:val="24"/>
        </w:rPr>
      </w:pPr>
    </w:p>
    <w:p w:rsidRDefault="00C2749C" w:rsidP="00C2749C" w:rsidR="00C2749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srpnja 2016</w:t>
      </w:r>
      <w:r w:rsidRPr="005D578C">
        <w:rPr>
          <w:rFonts w:cs="Times New Roman" w:eastAsia="Times New Roman"/>
          <w:szCs w:val="24"/>
        </w:rPr>
        <w:t>.</w:t>
      </w:r>
    </w:p>
    <w:p w:rsidRDefault="00C2749C" w:rsidP="00C2749C" w:rsidR="00C2749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2749C" w:rsidP="00C2749C" w:rsidR="00C274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Rabar, v. r.</w:t>
      </w:r>
    </w:p>
    <w:p w:rsidRDefault="00C2749C" w:rsidP="00C2749C" w:rsidR="00C2749C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C2749C" w:rsidP="00C2749C" w:rsidR="00C2749C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2749C" w:rsidP="00C2749C" w:rsidR="00C2749C">
      <w:pPr>
        <w:jc w:val="left"/>
        <w:rPr>
          <w:rFonts w:cs="Times New Roman" w:eastAsia="Times New Roman"/>
          <w:szCs w:val="24"/>
        </w:rPr>
      </w:pPr>
    </w:p>
    <w:p w:rsidRDefault="00C2749C" w:rsidP="00C2749C" w:rsidR="00C2749C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C2749C" w:rsidP="00C2749C" w:rsidR="00C2749C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 xml:space="preserve">1. </w:t>
      </w:r>
      <w:r w:rsidRPr="00EE62EB">
        <w:rPr>
          <w:rFonts w:cs="Times New Roman" w:eastAsia="Times New Roman"/>
          <w:sz w:val="18"/>
          <w:szCs w:val="18"/>
        </w:rPr>
        <w:t>Financijska agencija, RC Rijeka, Podružnica Pula, Pula, Giardini 5,</w:t>
      </w:r>
    </w:p>
    <w:p w:rsidRDefault="00C2749C" w:rsidP="00C2749C" w:rsidR="00C2749C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2. dužnik </w:t>
      </w:r>
      <w:r w:rsidRPr="00C2749C">
        <w:rPr>
          <w:rFonts w:cs="Times New Roman" w:eastAsia="Times New Roman"/>
          <w:sz w:val="18"/>
          <w:szCs w:val="18"/>
        </w:rPr>
        <w:t>LIVIO ZILIO d. o. o. Buje, Volpija 19,</w:t>
      </w:r>
    </w:p>
    <w:p w:rsidRDefault="00C2749C" w:rsidP="00C2749C" w:rsidR="00C2749C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3. osobe</w:t>
      </w:r>
      <w:r w:rsidRPr="00EE62EB">
        <w:rPr>
          <w:rFonts w:cs="Times New Roman" w:eastAsia="Times New Roman"/>
          <w:sz w:val="18"/>
          <w:szCs w:val="18"/>
        </w:rPr>
        <w:t xml:space="preserve"> ovlaštena za z</w:t>
      </w:r>
      <w:r>
        <w:rPr>
          <w:rFonts w:cs="Times New Roman" w:eastAsia="Times New Roman"/>
          <w:sz w:val="18"/>
          <w:szCs w:val="18"/>
        </w:rPr>
        <w:t>astupanje dužnika Livio Zilio po pun. Nadiji Benolić, odvjetnici u Umagu, Trgovačka br. 2A,</w:t>
      </w:r>
    </w:p>
    <w:p w:rsidRDefault="00C2749C" w:rsidP="00C2749C" w:rsidR="00C2749C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4.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Pazin, Pazin, M. B. Rašana 2/4,</w:t>
      </w:r>
    </w:p>
    <w:p w:rsidRDefault="00C2749C" w:rsidP="00C2749C" w:rsidR="00C2749C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>5. Županijsko državno odvjetništvo u Puli – Pola, Pula, Kranjčevićeva 8,</w:t>
      </w:r>
    </w:p>
    <w:p w:rsidRDefault="00C2749C" w:rsidP="00C2749C" w:rsidR="00C2749C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6. stečajni upravitelj </w:t>
      </w:r>
      <w:r>
        <w:rPr>
          <w:rFonts w:cs="Times New Roman" w:eastAsia="Times New Roman"/>
          <w:sz w:val="18"/>
          <w:szCs w:val="18"/>
        </w:rPr>
        <w:t>Jelenko Lehki, Zagreb, Pavla Hatza 10,</w:t>
      </w:r>
      <w:r w:rsidRPr="00EE62EB">
        <w:rPr>
          <w:rFonts w:cs="Times New Roman" w:eastAsia="Times New Roman"/>
          <w:sz w:val="18"/>
          <w:szCs w:val="18"/>
        </w:rPr>
        <w:t xml:space="preserve"> </w:t>
      </w:r>
    </w:p>
    <w:p w:rsidRDefault="00C2749C" w:rsidP="00C2749C" w:rsidR="00C2749C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>7. mrežna stranica e-Oglasna ploča sudova</w:t>
      </w:r>
      <w:r>
        <w:rPr>
          <w:rFonts w:cs="Times New Roman" w:eastAsia="Times New Roman"/>
          <w:sz w:val="18"/>
          <w:szCs w:val="18"/>
        </w:rPr>
        <w:t xml:space="preserve"> (8 dana)</w:t>
      </w:r>
      <w:r w:rsidRPr="00EE62EB">
        <w:rPr>
          <w:rFonts w:cs="Times New Roman" w:eastAsia="Times New Roman"/>
          <w:sz w:val="18"/>
          <w:szCs w:val="18"/>
        </w:rPr>
        <w:t xml:space="preserve">, </w:t>
      </w:r>
    </w:p>
    <w:p w:rsidRDefault="00C2749C" w:rsidP="00C2749C" w:rsidR="00C2749C">
      <w:r>
        <w:rPr>
          <w:rFonts w:cs="Times New Roman" w:eastAsia="Times New Roman"/>
          <w:sz w:val="18"/>
          <w:szCs w:val="18"/>
        </w:rPr>
        <w:t>8. sudski registar.</w:t>
      </w:r>
    </w:p>
    <w:p w:rsidRDefault="004F5027" w:rsidR="004F5027"/>
    <w:sectPr w:rsidSect="0007155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49C" w:rsidP="00C2749C" w:rsidR="00C2749C">
      <w:r>
        <w:separator/>
      </w:r>
    </w:p>
  </w:endnote>
  <w:endnote w:id="0" w:type="continuationSeparator">
    <w:p w:rsidRDefault="00C2749C" w:rsidP="00C2749C" w:rsidR="00C27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49C" w:rsidP="00C2749C" w:rsidR="00C2749C">
      <w:r>
        <w:separator/>
      </w:r>
    </w:p>
  </w:footnote>
  <w:footnote w:id="0" w:type="continuationSeparator">
    <w:p w:rsidRDefault="00C2749C" w:rsidP="00C2749C" w:rsidR="00C27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49C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49C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1 St-1288/2015-13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2569"/>
    <w:rsid w:val="004F5027"/>
    <w:rsid w:val="007D2569"/>
    <w:rsid w:val="00C2749C"/>
    <w:rsid w:val="00DD7E5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4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749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749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74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74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749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E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7E5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7E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7E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4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749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749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74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74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749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E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7E5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7E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7E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LIVIO ZILIO d. o. o. BUJE zastupanog po punomoćniku Odvj. Nadija Benolić</izvorni_sadrzaj>
    <derivirana_varijabla naziv="DomainObject.Predmet.ProtustrankaFormated_1">  LIVIO ZILIO d. o. o. BUJE zastupanog po punomoćniku Odvj. Nadija Benolić</derivirana_varijabla>
  </DomainObject.Predmet.ProtustrankaFormated>
  <DomainObject.Predmet.ProtustrankaFormatedOIB>
    <izvorni_sadrzaj>  LIVIO ZILIO d. o. o. BUJE, OIB 91057068508 zastupanog po punomoćniku Odvj. Nadija Benolić</izvorni_sadrzaj>
    <derivirana_varijabla naziv="DomainObject.Predmet.ProtustrankaFormatedOIB_1">  LIVIO ZILIO d. o. o. BUJE, OIB 91057068508 zastupanog po punomoćniku Odvj. Nadija Benolić</derivirana_varijabla>
  </DomainObject.Predmet.ProtustrankaFormatedOIB>
  <DomainObject.Predmet.ProtustrankaFormatedWithAdress>
    <izvorni_sadrzaj> LIVIO ZILIO d. o. o. BUJE, Volpija 19, 52460 Buje zastupanog po punomoćniku Odvj. Nadija Benolić</izvorni_sadrzaj>
    <derivirana_varijabla naziv="DomainObject.Predmet.ProtustrankaFormatedWithAdress_1"> LIVIO ZILIO d. o. o. BUJE, Volpija 19, 52460 Buje zastupanog po punomoćniku Odvj. Nadija Benolić</derivirana_varijabla>
  </DomainObject.Predmet.ProtustrankaFormatedWithAdress>
  <DomainObject.Predmet.ProtustrankaFormatedWithAdressOIB>
    <izvorni_sadrzaj> LIVIO ZILIO d. o. o. BUJE, OIB 91057068508, Volpija 19, 52460 Buje zastupanog po punomoćniku Odvj. Nadija Benolić</izvorni_sadrzaj>
    <derivirana_varijabla naziv="DomainObject.Predmet.ProtustrankaFormatedWithAdressOIB_1"> LIVIO ZILIO d. o. o. BUJE, OIB 91057068508, Volpija 19, 52460 Buje zastupanog po punomoćniku Odvj. Nadija Benolić</derivirana_varijabla>
  </DomainObject.Predmet.ProtustrankaFormatedWithAdressOIB>
  <DomainObject.Predmet.ProtustrankaWithAdress>
    <izvorni_sadrzaj>LIVIO ZILIO d. o. o. BUJE Volpija 19, 52460 Buje</izvorni_sadrzaj>
    <derivirana_varijabla naziv="DomainObject.Predmet.ProtustrankaWithAdress_1">LIVIO ZILIO d. o. o. BUJE Volpija 19, 52460 Buje</derivirana_varijabla>
  </DomainObject.Predmet.ProtustrankaWithAdress>
  <DomainObject.Predmet.ProtustrankaWithAdressOIB>
    <izvorni_sadrzaj>LIVIO ZILIO d. o. o. BUJE, OIB 91057068508, Volpija 19, 52460 Buje</izvorni_sadrzaj>
    <derivirana_varijabla naziv="DomainObject.Predmet.ProtustrankaWithAdressOIB_1">LIVIO ZILIO d. o. o. BUJE, OIB 91057068508, Volpija 19, 52460 Buje</derivirana_varijabla>
  </DomainObject.Predmet.ProtustrankaWithAdressOIB>
  <DomainObject.Predmet.ProtustrankaNazivFormated>
    <izvorni_sadrzaj>LIVIO ZILIO d. o. o. BUJE</izvorni_sadrzaj>
    <derivirana_varijabla naziv="DomainObject.Predmet.ProtustrankaNazivFormated_1">LIVIO ZILIO d. o. o. BUJE</derivirana_varijabla>
  </DomainObject.Predmet.ProtustrankaNazivFormated>
  <DomainObject.Predmet.ProtustrankaNazivFormatedOIB>
    <izvorni_sadrzaj>LIVIO ZILIO d. o. o. BUJE, OIB 91057068508</izvorni_sadrzaj>
    <derivirana_varijabla naziv="DomainObject.Predmet.ProtustrankaNazivFormatedOIB_1">LIVIO ZILIO d. o. o. BUJE, OIB 91057068508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301174.51</izvorni_sadrzaj>
    <derivirana_varijabla naziv="DomainObject.Predmet.TrenutnaVrijednost_1">301174.51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LIVIO ZILIO d. o. o. BUJE zastupanog po punomoćniku Odvj. Nadija Benolić</item>
    </izvorni_sadrzaj>
    <derivirana_varijabla naziv="DomainObject.Predmet.ProtuStrankaListFormated_1">
      <item>LIVIO ZILIO d. o. o. BUJE zastupanog po punomoćniku Odvj. Nadija Benolić</item>
    </derivirana_varijabla>
  </DomainObject.Predmet.ProtuStrankaListFormated>
  <DomainObject.Predmet.ProtuStrankaListFormatedOIB>
    <izvorni_sadrzaj>
      <item>LIVIO ZILIO d. o. o. BUJE, OIB 91057068508 zastupanog po punomoćniku Odvj. Nadija Benolić</item>
    </izvorni_sadrzaj>
    <derivirana_varijabla naziv="DomainObject.Predmet.ProtuStrankaListFormatedOIB_1">
      <item>LIVIO ZILIO d. o. o. BUJE, OIB 91057068508 zastupanog po punomoćniku Odvj. Nadija Benolić</item>
    </derivirana_varijabla>
  </DomainObject.Predmet.ProtuStrankaListFormatedOIB>
  <DomainObject.Predmet.ProtuStrankaListFormatedWithAdress>
    <izvorni_sadrzaj>
      <item>LIVIO ZILIO d. o. o. BUJE, Volpija 19, 52460 Buje zastupanog po punomoćniku Odvj. Nadija Benolić</item>
    </izvorni_sadrzaj>
    <derivirana_varijabla naziv="DomainObject.Predmet.ProtuStrankaListFormatedWithAdress_1">
      <item>LIVIO ZILIO d. o. o. BUJE, Volpija 19, 52460 Buje zastupanog po punomoćniku Odvj. Nadija Benolić</item>
    </derivirana_varijabla>
  </DomainObject.Predmet.ProtuStrankaListFormatedWithAdress>
  <DomainObject.Predmet.ProtuStrankaListFormatedWithAdressOIB>
    <izvorni_sadrzaj>
      <item>LIVIO ZILIO d. o. o. BUJE, OIB 91057068508, Volpija 19, 52460 Buje zastupanog po punomoćniku Odvj. Nadija Benolić</item>
    </izvorni_sadrzaj>
    <derivirana_varijabla naziv="DomainObject.Predmet.ProtuStrankaListFormatedWithAdressOIB_1">
      <item>LIVIO ZILIO d. o. o. BUJE, OIB 91057068508, Volpija 19, 52460 Buje zastupanog po punomoćniku Odvj. Nadija Benolić</item>
    </derivirana_varijabla>
  </DomainObject.Predmet.ProtuStrankaListFormatedWithAdressOIB>
  <DomainObject.Predmet.ProtuStrankaListNazivFormated>
    <izvorni_sadrzaj>
      <item>LIVIO ZILIO d. o. o. BUJE</item>
    </izvorni_sadrzaj>
    <derivirana_varijabla naziv="DomainObject.Predmet.ProtuStrankaListNazivFormated_1">
      <item>LIVIO ZILIO d. o. o. BUJE</item>
    </derivirana_varijabla>
  </DomainObject.Predmet.ProtuStrankaListNazivFormated>
  <DomainObject.Predmet.ProtuStrankaListNazivFormatedOIB>
    <izvorni_sadrzaj>
      <item>LIVIO ZILIO d. o. o. BUJE, OIB 91057068508</item>
    </izvorni_sadrzaj>
    <derivirana_varijabla naziv="DomainObject.Predmet.ProtuStrankaListNazivFormatedOIB_1">
      <item>LIVIO ZILIO d. o. o. BUJE, OIB 91057068508</item>
    </derivirana_varijabla>
  </DomainObject.Predmet.ProtuStrankaListNazivFormatedOIB>
  <DomainObject.Predmet.OstaliListFormated>
    <izvorni_sadrzaj>
      <item>Odvj. Nadija Benolić punomoćnik sudionika u postupku LIVIO ZILIO d. o. o. BUJE</item>
    </izvorni_sadrzaj>
    <derivirana_varijabla naziv="DomainObject.Predmet.OstaliListFormated_1">
      <item>Odvj. Nadija Benolić punomoćnik sudionika u postupku LIVIO ZILIO d. o. o. BUJE</item>
    </derivirana_varijabla>
  </DomainObject.Predmet.OstaliListFormated>
  <DomainObject.Predmet.OstaliListFormatedOIB>
    <izvorni_sadrzaj>
      <item>Odvj. Nadija Benolić, OIB 30870764620 punomoćnik sudionika u postupku LIVIO ZILIO d. o. o. BUJE</item>
    </izvorni_sadrzaj>
    <derivirana_varijabla naziv="DomainObject.Predmet.OstaliListFormatedOIB_1">
      <item>Odvj. Nadija Benolić, OIB 30870764620 punomoćnik sudionika u postupku LIVIO ZILIO d. o. o. BUJE</item>
    </derivirana_varijabla>
  </DomainObject.Predmet.OstaliListFormatedOIB>
  <DomainObject.Predmet.OstaliListFormatedWithAdress>
    <izvorni_sadrzaj>
      <item>Odvj. Nadija Benolić, Trgovačka 2 a, 52470 Umag punomoćnik sudionika u postupku LIVIO ZILIO d. o. o. BUJE</item>
    </izvorni_sadrzaj>
    <derivirana_varijabla naziv="DomainObject.Predmet.OstaliListFormatedWithAdress_1">
      <item>Odvj. Nadija Benolić, Trgovačka 2 a, 52470 Umag punomoćnik sudionika u postupku LIVIO ZILIO d. o. o. BUJE</item>
    </derivirana_varijabla>
  </DomainObject.Predmet.OstaliListFormatedWithAdress>
  <DomainObject.Predmet.OstaliListFormatedWithAdressOIB>
    <izvorni_sadrzaj>
      <item>Odvj. Nadija Benolić, OIB 30870764620, Trgovačka 2 a, 52470 Umag punomoćnik sudionika u postupku LIVIO ZILIO d. o. o. BUJE</item>
    </izvorni_sadrzaj>
    <derivirana_varijabla naziv="DomainObject.Predmet.OstaliListFormatedWithAdressOIB_1">
      <item>Odvj. Nadija Benolić, OIB 30870764620, Trgovačka 2 a, 52470 Umag punomoćnik sudionika u postupku LIVIO ZILIO d. o. o. BUJE</item>
    </derivirana_varijabla>
  </DomainObject.Predmet.OstaliListFormatedWithAdressOIB>
  <DomainObject.Predmet.OstaliListNazivFormated>
    <izvorni_sadrzaj>
      <item>Odvj. Nadija Benolić</item>
    </izvorni_sadrzaj>
    <derivirana_varijabla naziv="DomainObject.Predmet.OstaliListNazivFormated_1">
      <item>Odvj. Nadija Benolić</item>
    </derivirana_varijabla>
  </DomainObject.Predmet.OstaliListNazivFormated>
  <DomainObject.Predmet.OstaliListNazivFormatedOIB>
    <izvorni_sadrzaj>
      <item>Odvj. Nadija Benolić, OIB 30870764620</item>
    </izvorni_sadrzaj>
    <derivirana_varijabla naziv="DomainObject.Predmet.OstaliListNazivFormatedOIB_1"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LIVIO ZILIO d. o. o. BUJE</izvorni_sadrzaj>
    <derivirana_varijabla naziv="DomainObject.Predmet.ProtustrankaIDrugi_1">LIVIO ZILIO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LIVIO ZILIO d. o. o. BUJE, OIB 91057068508, Volpija 19, 52460 Buje</izvorni_sadrzaj>
    <derivirana_varijabla naziv="DomainObject.Predmet.ProtustrankaIDrugiAdressOIB_1">LIVIO ZILIO d. o. o. BUJE, OIB 91057068508, Volpija 19,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St-1288/2015-5</izvorni_sadrzaj>
    <derivirana_varijabla naziv="DomainObject.Predmet.OdlukaRjesenje.Oznaka_1">St-1288/2015-5</derivirana_varijabla>
  </DomainObject.Predmet.OdlukaRjesenje.Oznaka>
  <DomainObject.Predmet.SudioniciListNaziv>
    <izvorni_sadrzaj>
      <item>FINANCIJSKA AGENCIJA, RC RIJEKA, PODRUŽNICA PULA, PULA</item>
      <item>LIVIO ZILIO d. o. o. BUJE</item>
      <item>Odvj. Nadija Benolić</item>
    </izvorni_sadrzaj>
    <derivirana_varijabla naziv="DomainObject.Predmet.SudioniciListNaziv_1">
      <item>FINANCIJSKA AGENCIJA, RC RIJEKA, PODRUŽNICA PULA, PULA</item>
      <item>LIVIO ZILIO d. o. o. BUJE</item>
      <item>Odvj. Nadija Benolić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LIVIO ZILIO d. o. o. BUJE, OIB 91057068508, Volpija 19,52460 Buje</item>
      <item>Odvj. Nadija Benolić, OIB 30870764620, Trgovačka 2 a,52470 Umag</item>
    </izvorni_sadrzaj>
    <derivirana_varijabla naziv="DomainObject.Predmet.SudioniciListAdressOIB_1">
      <item>FINANCIJSKA AGENCIJA, RC RIJEKA, PODRUŽNICA PULA, PULA, OIB 85821130368, Giardini 5,52100 Pula</item>
      <item>LIVIO ZILIO d. o. o. BUJE, OIB 91057068508, Volpija 19,52460 Buje</item>
      <item>Odvj. 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91057068508</item>
      <item>, OIB 30870764620</item>
    </izvorni_sadrzaj>
    <derivirana_varijabla naziv="DomainObject.Predmet.SudioniciListNazivOIB_1">
      <item>, OIB 85821130368</item>
      <item>, OIB 91057068508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1871</properties:Characters>
  <properties:Lines>49</properties:Lines>
  <properties:Paragraphs>25</properties:Paragraphs>
  <properties:TotalTime>6</properties:TotalTime>
  <properties:ScaleCrop>false</properties:ScaleCrop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2016-07-28T11:16:00Z</dcterms:created>
  <dc:creator>Mihaela Kaligari</dc:creator>
  <dc:description/>
  <cp:keywords/>
  <cp:lastModifiedBy>Lorena Paris Aničić</cp:lastModifiedBy>
  <cp:lastPrinted>2016-07-28T11:21:00Z</cp:lastPrinted>
  <dcterms:modified xmlns:xsi="http://www.w3.org/2001/XMLSchema-instance" xsi:type="dcterms:W3CDTF">2016-07-29T06:54:00Z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