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66ff" w14:paraId="57a66f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 xml:space="preserve">         5. St-330/2017-7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Varaždin, Varaždin, A. Cesarca 2, za otvaranje stečajnog postupka nad dužnikom MIŠA društvo s ograničenom odgovornošću za usluge i trgovinu, Čakovec, Trg republike 6, MBS: 070078311, OIB: 81298642404, 4. siječnja 2018. 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r i j e š i o  j e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Odbija se prijedlog za otvaranje stečajnog postupka nad dužnikom MIŠA društvo s ograničenom odgovornošću za usluge i trgovinu, Čakovec, Trg republike 6, MBS: 070078311, OIB: 81298642404.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Obrazloženje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Financijska agencija je, na temelju čl.444. st.2. Stečajnog zakona (Narodne novine br. 71/15, dalje: SZ), 16. lipnja 2016. Trgovačkom sudu u Varaždinu podnijela prijedlog za otvaranje stečajnog postupka nad dužnikom MIŠA društvo s ograničenom odgovornošću za usluge i trgovinu, Čakovec, koji je zaprimljen pod brojem St-880/2016. 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274 dana, u ukupnom iznosu od 32.088,71 kn, u koji iznos je uračunata kamata i naknada Financijske agencije za provedbu ovrhe na novčanim sredstvima. Prema podacima koje je FINI dostavio Hrvatski zavod za mirovinsko osiguranje dužnik ima 4 zaposlena.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St-880/2016 ustupljen je Trgovačkom sudu u Bjelovaru na daljnji postupak. 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Na spis je 29. prosinca 2017. zaprimljena potvrda Fine od 28. prosinca 2017. (list 19) iz koje proizlazi da račun dužnika nije blokiran odnosno da je u proteklih 6 mjeseci evidentirano 27 dana blokade zbog nepodmirenih osnova evidentiranih u Očevidniku redoslijeda osnova za plaćanje. 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729D7" w:rsidP="007729D7" w:rsidR="007729D7" w:rsidRPr="007729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729D7" w:rsidP="007729D7" w:rsidR="007729D7" w:rsidRPr="007729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729D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29D7" w:rsidP="007729D7" w:rsidR="007729D7" w:rsidRPr="007729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29D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D7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St-330/2017-7</izvorni_sadrzaj>
    <derivirana_varijabla naziv="DomainObject.Oznaka_1">St-330/2017-7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MIŠA društvo s ograničenom odgovornošću za usluge i trgovinu zastupanog po punomoćniku Vesna Gaši; Miša Gaši</izvorni_sadrzaj>
    <derivirana_varijabla naziv="DomainObject.Predmet.ProtustrankaFormated_1">  MIŠA društvo s ograničenom odgovornošću za usluge i trgovinu zastupanog po punomoćniku Vesna Gaši; Miša Gaši</derivirana_varijabla>
  </DomainObject.Predmet.ProtustrankaFormated>
  <DomainObject.Predmet.ProtustrankaFormatedOIB>
    <izvorni_sadrzaj>  MIŠA društvo s ograničenom odgovornošću za usluge i trgovinu, OIB 81298642404 zastupanog po punomoćniku Vesna Gaši; Miša Gaši</izvorni_sadrzaj>
    <derivirana_varijabla naziv="DomainObject.Predmet.ProtustrankaFormatedOIB_1">  MIŠA društvo s ograničenom odgovornošću za usluge i trgovinu, OIB 81298642404 zastupanog po punomoćniku Vesna Gaši; Miša Gaši</derivirana_varijabla>
  </DomainObject.Predmet.ProtustrankaFormatedOIB>
  <DomainObject.Predmet.ProtustrankaFormatedWithAdress>
    <izvorni_sadrzaj> MIŠA društvo s ograničenom odgovornošću za usluge i trgovinu, Trg republike 6, 40000 Čakovec zastupanog po punomoćniku Vesna Gaši; Miša Gaši</izvorni_sadrzaj>
    <derivirana_varijabla naziv="DomainObject.Predmet.ProtustrankaFormatedWithAdress_1"> MIŠA društvo s ograničenom odgovornošću za usluge i trgovinu, Trg republike 6, 40000 Čakovec zastupanog po punomoćniku Vesna Gaši; Miša Gaši</derivirana_varijabla>
  </DomainObject.Predmet.ProtustrankaFormatedWithAdress>
  <DomainObject.Predmet.ProtustrankaFormatedWithAdressOIB>
    <izvorni_sadrzaj> MIŠA društvo s ograničenom odgovornošću za usluge i trgovinu, OIB 81298642404, Trg republike 6, 40000 Čakovec zastupanog po punomoćniku Vesna Gaši; Miša Gaši</izvorni_sadrzaj>
    <derivirana_varijabla naziv="DomainObject.Predmet.ProtustrankaFormatedWithAdressOIB_1"> MIŠA društvo s ograničenom odgovornošću za usluge i trgovinu, OIB 81298642404, Trg republike 6, 40000 Čakovec zastupanog po punomoćniku Vesna Gaši; Miša Gaši</derivirana_varijabla>
  </DomainObject.Predmet.ProtustrankaFormatedWithAdressOIB>
  <DomainObject.Predmet.ProtustrankaWithAdress>
    <izvorni_sadrzaj>MIŠA društvo s ograničenom odgovornošću za usluge i trgovinu Trg republike 6, 40000 Čakovec</izvorni_sadrzaj>
    <derivirana_varijabla naziv="DomainObject.Predmet.ProtustrankaWithAdress_1">MIŠA društvo s ograničenom odgovornošću za usluge i trgovinu Trg republike 6, 40000 Čakovec</derivirana_varijabla>
  </DomainObject.Predmet.ProtustrankaWithAdress>
  <DomainObject.Predmet.ProtustrankaWithAdressOIB>
    <izvorni_sadrzaj>MIŠA društvo s ograničenom odgovornošću za usluge i trgovinu, OIB 81298642404, Trg republike 6, 40000 Čakovec</izvorni_sadrzaj>
    <derivirana_varijabla naziv="DomainObject.Predmet.ProtustrankaWithAdressOIB_1">MIŠA društvo s ograničenom odgovornošću za usluge i trgovinu, OIB 81298642404, Trg republike 6, 40000 Čakovec</derivirana_varijabla>
  </DomainObject.Predmet.ProtustrankaWithAdressOIB>
  <DomainObject.Predmet.ProtustrankaNazivFormated>
    <izvorni_sadrzaj>MIŠA društvo s ograničenom odgovornošću za usluge i trgovinu</izvorni_sadrzaj>
    <derivirana_varijabla naziv="DomainObject.Predmet.ProtustrankaNazivFormated_1">MIŠA društvo s ograničenom odgovornošću za usluge i trgovinu</derivirana_varijabla>
  </DomainObject.Predmet.ProtustrankaNazivFormated>
  <DomainObject.Predmet.ProtustrankaNazivFormatedOIB>
    <izvorni_sadrzaj>MIŠA društvo s ograničenom odgovornošću za usluge i trgovinu, OIB 81298642404</izvorni_sadrzaj>
    <derivirana_varijabla naziv="DomainObject.Predmet.ProtustrankaNazivFormatedOIB_1">MIŠA društvo s ograničenom odgovornošću za usluge i trgovinu, OIB 81298642404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MIŠA društvo s ograničenom odgovornošću za usluge i trgovinu zastupanog po punomoćniku Vesna Gaši; Miša Gaši</item>
    </izvorni_sadrzaj>
    <derivirana_varijabla naziv="DomainObject.Predmet.ProtuStrankaListFormated_1">
      <item>MIŠA društvo s ograničenom odgovornošću za usluge i trgovinu zastupanog po punomoćniku Vesna Gaši; Miša Gaši</item>
    </derivirana_varijabla>
  </DomainObject.Predmet.ProtuStrankaListFormated>
  <DomainObject.Predmet.ProtuStrankaListFormatedOIB>
    <izvorni_sadrzaj>
      <item>MIŠA društvo s ograničenom odgovornošću za usluge i trgovinu, OIB 81298642404 zastupanog po punomoćniku Vesna Gaši; Miša Gaši</item>
    </izvorni_sadrzaj>
    <derivirana_varijabla naziv="DomainObject.Predmet.ProtuStrankaListFormatedOIB_1">
      <item>MIŠA društvo s ograničenom odgovornošću za usluge i trgovinu, OIB 81298642404 zastupanog po punomoćniku Vesna Gaši; Miša Gaši</item>
    </derivirana_varijabla>
  </DomainObject.Predmet.ProtuStrankaListFormatedOIB>
  <DomainObject.Predmet.ProtuStrankaListFormatedWithAdress>
    <izvorni_sadrzaj>
      <item>MIŠA društvo s ograničenom odgovornošću za usluge i trgovinu, Trg republike 6, 40000 Čakovec zastupanog po punomoćniku Vesna Gaši; Miša Gaši</item>
    </izvorni_sadrzaj>
    <derivirana_varijabla naziv="DomainObject.Predmet.ProtuStrankaListFormatedWithAdress_1">
      <item>MIŠA društvo s ograničenom odgovornošću za usluge i trgovinu, Trg republike 6, 40000 Čakovec zastupanog po punomoćniku Vesna Gaši; Miša Gaši</item>
    </derivirana_varijabla>
  </DomainObject.Predmet.ProtuStrankaListFormatedWithAdress>
  <DomainObject.Predmet.ProtuStrankaListFormatedWithAdressOIB>
    <izvorni_sadrzaj>
      <item>MIŠA društvo s ograničenom odgovornošću za usluge i trgovinu, OIB 81298642404, Trg republike 6, 40000 Čakovec zastupanog po punomoćniku Vesna Gaši; Miša Gaši</item>
    </izvorni_sadrzaj>
    <derivirana_varijabla naziv="DomainObject.Predmet.ProtuStrankaListFormatedWithAdressOIB_1">
      <item>MIŠA društvo s ograničenom odgovornošću za usluge i trgovinu, OIB 81298642404, Trg republike 6, 40000 Čakovec zastupanog po punomoćniku Vesna Gaši; Miša Gaši</item>
    </derivirana_varijabla>
  </DomainObject.Predmet.ProtuStrankaListFormatedWithAdressOIB>
  <DomainObject.Predmet.ProtuStrankaListNazivFormated>
    <izvorni_sadrzaj>
      <item>MIŠA društvo s ograničenom odgovornošću za usluge i trgovinu</item>
    </izvorni_sadrzaj>
    <derivirana_varijabla naziv="DomainObject.Predmet.ProtuStrankaListNazivFormated_1">
      <item>MIŠA društvo s ograničenom odgovornošću za usluge i trgovinu</item>
    </derivirana_varijabla>
  </DomainObject.Predmet.ProtuStrankaListNazivFormated>
  <DomainObject.Predmet.ProtuStrankaListNazivFormatedOIB>
    <izvorni_sadrzaj>
      <item>MIŠA društvo s ograničenom odgovornošću za usluge i trgovinu, OIB 81298642404</item>
    </izvorni_sadrzaj>
    <derivirana_varijabla naziv="DomainObject.Predmet.ProtuStrankaListNazivFormatedOIB_1">
      <item>MIŠA društvo s ograničenom odgovornošću za usluge i trgovinu, OIB 81298642404</item>
    </derivirana_varijabla>
  </DomainObject.Predmet.ProtuStrankaListNazivFormatedOIB>
  <DomainObject.Predmet.OstaliListFormated>
    <izvorni_sadrzaj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izvorni_sadrzaj>
    <derivirana_varijabla naziv="DomainObject.Predmet.OstaliListFormated_1">
      <item>sudski registar</item>
      <item>Miša Gaši punomoćnik sudionika u postupku MIŠA društvo s ograničenom odgovornošću za usluge i trgovinu</item>
      <item>Vesna Gaši punomoćnik sudionika u postupku MIŠA društvo s ograničenom odgovornošću za usluge i trgovinu</item>
    </derivirana_varijabla>
  </DomainObject.Predmet.OstaliListFormated>
  <DomainObject.Predmet.OstaliListFormatedOIB>
    <izvorni_sadrzaj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izvorni_sadrzaj>
    <derivirana_varijabla naziv="DomainObject.Predmet.OstaliListFormatedOIB_1">
      <item>sudski registar</item>
      <item>Miša Gaši, OIB 90778125720 punomoćnik sudionika u postupku MIŠA društvo s ograničenom odgovornošću za usluge i trgovinu</item>
      <item>Vesna Gaši, OIB 35339478221 punomoćnik sudionika u postupku MIŠA društvo s ograničenom odgovornošću za usluge i trgovinu</item>
    </derivirana_varijabla>
  </DomainObject.Predmet.OstaliListFormatedOIB>
  <DomainObject.Predmet.OstaliListFormatedWithAdress>
    <izvorni_sadrzaj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izvorni_sadrzaj>
    <derivirana_varijabla naziv="DomainObject.Predmet.OstaliListFormatedWithAdress_1">
      <item>sudski registar</item>
      <item>Miša Gaši, Vladimira Nazora 32, 40000 Nedelišće punomoćnik sudionika u postupku MIŠA društvo s ograničenom odgovornošću za usluge i trgovinu</item>
      <item>Vesna Gaši, Vladimira Nazora 32, 40000 Nedelišće punomoćnik sudionika u postupku MIŠA društvo s ograničenom odgovornošću za usluge i trgovinu</item>
    </derivirana_varijabla>
  </DomainObject.Predmet.OstaliListFormatedWithAdress>
  <DomainObject.Predmet.OstaliListFormatedWithAdressOIB>
    <izvorni_sadrzaj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izvorni_sadrzaj>
    <derivirana_varijabla naziv="DomainObject.Predmet.OstaliListFormatedWithAdressOIB_1">
      <item>sudski registar</item>
      <item>Miša Gaši, OIB 90778125720, Vladimira Nazora 32, 40000 Nedelišće punomoćnik sudionika u postupku MIŠA društvo s ograničenom odgovornošću za usluge i trgovinu</item>
      <item>Vesna Gaši, OIB 35339478221, Vladimira Nazora 32, 40000 Nedelišće punomoćnik sudionika u postupku MIŠA društvo s ograničenom odgovornošću za usluge i trgovinu</item>
    </derivirana_varijabla>
  </DomainObject.Predmet.OstaliListFormatedWithAdressOIB>
  <DomainObject.Predmet.OstaliListNazivFormated>
    <izvorni_sadrzaj>
      <item>sudski registar</item>
      <item>Miša Gaši</item>
      <item>Vesna Gaši</item>
    </izvorni_sadrzaj>
    <derivirana_varijabla naziv="DomainObject.Predmet.OstaliListNazivFormated_1">
      <item>sudski registar</item>
      <item>Miša Gaši</item>
      <item>Vesna Gaši</item>
    </derivirana_varijabla>
  </DomainObject.Predmet.OstaliListNazivFormated>
  <DomainObject.Predmet.OstaliListNazivFormatedOIB>
    <izvorni_sadrzaj>
      <item>sudski registar</item>
      <item>Miša Gaši, OIB 90778125720</item>
      <item>Vesna Gaši, OIB 35339478221</item>
    </izvorni_sadrzaj>
    <derivirana_varijabla naziv="DomainObject.Predmet.OstaliListNazivFormatedOIB_1">
      <item>sudski registar</item>
      <item>Miša Gaši, OIB 90778125720</item>
      <item>Vesna Gaši, OIB 35339478221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St-330/2017-7</izvorni_sadrzaj>
    <derivirana_varijabla naziv="DomainObject.PoslovniBrojDokumenta_1">St-330/2017-7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MIŠA društvo s ograničenom odgovornošću za usluge i trgovinu</izvorni_sadrzaj>
    <derivirana_varijabla naziv="DomainObject.Predmet.ProtustrankaIDrugi_1">MIŠA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MIŠA društvo s ograničenom odgovornošću za usluge i trgovinu, OIB 81298642404, Trg republike 6, 40000 Čakovec</izvorni_sadrzaj>
    <derivirana_varijabla naziv="DomainObject.Predmet.ProtustrankaIDrugiAdressOIB_1">MIŠA društvo s ograničenom odgovornošću za usluge i trgovinu, OIB 81298642404,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MIŠA društvo s ograničenom odgovornošću za usluge i trgovinu</item>
      <item>Financijska agencija, RC ZAGREB, Podružnica VARAŽDIN</item>
      <item>sudski registar</item>
      <item>Miša Gaši</item>
      <item>Vesna Gaši</item>
    </izvorni_sadrzaj>
    <derivirana_varijabla naziv="DomainObject.Predmet.SudioniciListNaziv_1">
      <item>MIŠA društvo s ograničenom odgovornošću za usluge i trgovinu</item>
      <item>Financijska agencija, RC ZAGREB, Podružnica VARAŽDIN</item>
      <item>sudski registar</item>
      <item>Miša Gaši</item>
      <item>Vesna Gaši</item>
    </derivirana_varijabla>
  </DomainObject.Predmet.SudioniciListNaziv>
  <DomainObject.Predmet.SudioniciListAdressOIB>
    <izvorni_sadrzaj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izvorni_sadrzaj>
    <derivirana_varijabla naziv="DomainObject.Predmet.SudioniciListAdressOIB_1">
      <item>MIŠA društvo s ograničenom odgovornošću za usluge i trgovinu, OIB 81298642404, Trg republike 6,40000 Čakovec</item>
      <item>Financijska agencija, RC ZAGREB, Podružnica VARAŽDIN, OIB 85821130368, A. Cesarca 2,42000 Varaždin</item>
      <item>sudski registar</item>
      <item>Miša Gaši, OIB 90778125720, Vladimira Nazora 32,40000 Nedelišće</item>
      <item>Vesna Gaši, OIB 35339478221, Vladimira Nazora 32,40000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ECBDD-651F-4CD1-A14C-B6871405F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2178</properties:Characters>
  <properties:Lines>65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