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605e" w14:paraId="f1b605e" w:rsidRDefault="007442F7" w:rsidR="002A0D9C">
      <w:pPr>
        <w:pStyle w:val="Standard"/>
        <w15:collapsed w:val="false"/>
      </w:pPr>
      <w:bookmarkStart w:name="_GoBack" w:id="0"/>
      <w:bookmarkEnd w:id="0"/>
      <w:r>
        <w:rPr>
          <w:noProof/>
          <w:lang w:bidi="ar-SA"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center</wp:align>
            </wp:positionH>
            <wp:positionV relativeFrom="paragraph">
              <wp:align>top</wp:align>
            </wp:positionV>
            <wp:extent cy="8411760" cx="6120000"/>
            <wp:effectExtent b="8340" r="0" t="0" l="0"/>
            <wp:wrapSquare wrapText="bothSides"/>
            <wp:docPr name="Image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411760" cx="6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A0D9C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2F7" w:rsidR="006D2721">
      <w:r>
        <w:separator/>
      </w:r>
    </w:p>
  </w:endnote>
  <w:endnote w:id="0" w:type="continuationSeparator">
    <w:p w:rsidRDefault="007442F7" w:rsidR="006D2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2F7" w:rsidR="006D2721">
      <w:r>
        <w:rPr>
          <w:color w:val="000000"/>
        </w:rPr>
        <w:separator/>
      </w:r>
    </w:p>
  </w:footnote>
  <w:footnote w:id="0" w:type="continuationSeparator">
    <w:p w:rsidRDefault="007442F7" w:rsidR="006D272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2A0D9C"/>
    <w:rsid w:val="002A0D9C"/>
    <w:rsid w:val="0066101B"/>
    <w:rsid w:val="006D2721"/>
    <w:rsid w:val="0074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Arial Unicode MS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61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Mangal" w:eastAsia="Arial Unicode MS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61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2018-11-05T21:06:00Z</dcterms:created>
  <dc:creator>Valentina Gabud</dc:creator>
  <cp:lastModifiedBy>Valentina Gabud</cp:lastModifiedBy>
  <dcterms:modified xmlns:xsi="http://www.w3.org/2001/XMLSchema-instance" xsi:type="dcterms:W3CDTF">2018-11-12T07:14:00Z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St-6129/2016-45 / Podnesak - Tablica prijavljenih i osporenih tražbina (SCAN - BUBIKO GRADNJA d.o.o. ispravak tablica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