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7a590" w14:paraId="147a590" w:rsidRDefault="00A27E1B" w:rsidP="00A27E1B" w:rsidR="00A27E1B" w:rsidRPr="006E4E6D">
      <w:pPr>
        <w:jc w:val="right"/>
        <w15:collapsed w:val="false"/>
      </w:pPr>
      <w:bookmarkStart w:name="_GoBack" w:id="0"/>
      <w:bookmarkEnd w:id="0"/>
      <w:r w:rsidRPr="006E4E6D">
        <w:t xml:space="preserve">                                                                                                  </w:t>
      </w:r>
    </w:p>
    <w:p w:rsidRDefault="00A27E1B" w:rsidP="00A27E1B" w:rsidR="00A27E1B" w:rsidRPr="006E4E6D">
      <w:r w:rsidRPr="006E4E6D">
        <w:rPr>
          <w:sz w:val="22"/>
        </w:rPr>
        <w:t xml:space="preserve">                   </w:t>
      </w:r>
      <w:r w:rsidRPr="006E4E6D">
        <w:rPr>
          <w:noProof/>
          <w:sz w:val="22"/>
        </w:rPr>
        <w:drawing>
          <wp:inline distR="0" distL="0" distB="0" distT="0">
            <wp:extent cy="675640" cx="59626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5640" cx="596265"/>
                    </a:xfrm>
                    <a:prstGeom prst="rect">
                      <a:avLst/>
                    </a:prstGeom>
                    <a:noFill/>
                    <a:ln>
                      <a:noFill/>
                    </a:ln>
                  </pic:spPr>
                </pic:pic>
              </a:graphicData>
            </a:graphic>
          </wp:inline>
        </w:drawing>
      </w:r>
    </w:p>
    <w:p w:rsidRDefault="00A27E1B" w:rsidP="00A27E1B" w:rsidR="00A27E1B" w:rsidRPr="006E4E6D">
      <w:pPr>
        <w:jc w:val="both"/>
      </w:pPr>
      <w:r w:rsidRPr="006E4E6D">
        <w:t xml:space="preserve">  REPUBLIKA HRVATSKA</w:t>
      </w:r>
    </w:p>
    <w:p w:rsidRDefault="00A27E1B" w:rsidP="00A27E1B" w:rsidR="00A27E1B">
      <w:pPr>
        <w:jc w:val="both"/>
      </w:pPr>
      <w:r w:rsidRPr="006E4E6D">
        <w:t xml:space="preserve">TRGOVAČKI SUD PAZINU           </w:t>
      </w:r>
    </w:p>
    <w:p w:rsidRDefault="00A27E1B" w:rsidP="00A27E1B" w:rsidR="00A27E1B" w:rsidRPr="006E4E6D">
      <w:pPr>
        <w:jc w:val="both"/>
      </w:pPr>
      <w:r>
        <w:t xml:space="preserve">        Pazin, Dršćevka 1</w:t>
      </w:r>
    </w:p>
    <w:p w:rsidRDefault="00A27E1B" w:rsidP="00A27E1B" w:rsidR="00A27E1B">
      <w:pPr>
        <w:ind w:right="512"/>
        <w:rPr>
          <w:color w:val="FF0000"/>
        </w:rPr>
      </w:pPr>
    </w:p>
    <w:p w:rsidRDefault="00A27E1B" w:rsidP="00A27E1B" w:rsidR="00A27E1B">
      <w:pPr>
        <w:ind w:right="512"/>
        <w:rPr>
          <w:color w:val="FF0000"/>
        </w:rPr>
      </w:pPr>
    </w:p>
    <w:p w:rsidRDefault="00A27E1B" w:rsidP="00A27E1B" w:rsidR="00A27E1B" w:rsidRPr="008B2867">
      <w:pPr>
        <w:ind w:right="512"/>
        <w:jc w:val="center"/>
      </w:pPr>
      <w:r w:rsidRPr="008B2867">
        <w:t>R E P U B L I K A  H R V A T S K A</w:t>
      </w:r>
    </w:p>
    <w:p w:rsidRDefault="00A27E1B" w:rsidP="00A27E1B" w:rsidR="00A27E1B" w:rsidRPr="008B2867">
      <w:pPr>
        <w:ind w:right="512"/>
        <w:jc w:val="center"/>
      </w:pPr>
    </w:p>
    <w:p w:rsidRDefault="00A27E1B" w:rsidP="00A27E1B" w:rsidR="00A27E1B" w:rsidRPr="008B2867">
      <w:pPr>
        <w:ind w:right="512"/>
        <w:jc w:val="center"/>
      </w:pPr>
      <w:r>
        <w:t xml:space="preserve">D O P U N S K I  </w:t>
      </w:r>
      <w:r w:rsidRPr="008B2867">
        <w:t xml:space="preserve">Z A K L J U Č A K </w:t>
      </w:r>
    </w:p>
    <w:p w:rsidRDefault="00A27E1B" w:rsidP="00A27E1B" w:rsidR="00A27E1B" w:rsidRPr="006E4E6D">
      <w:pPr>
        <w:ind w:right="512"/>
        <w:rPr>
          <w:color w:val="FF0000"/>
        </w:rPr>
      </w:pPr>
    </w:p>
    <w:p w:rsidRDefault="00A27E1B" w:rsidP="00A27E1B" w:rsidR="00A27E1B" w:rsidRPr="009E5AF7">
      <w:pPr>
        <w:ind w:firstLine="708"/>
        <w:jc w:val="both"/>
      </w:pPr>
      <w:r>
        <w:t>Trgovački sud u Pazinu po stečajnom sucu ovoga suda Damiru Rabaru, u predmetu provođenja stečajnog postupka nad dužnikom IR.ZA d.o.o. u stečaju Labin, Rudars</w:t>
      </w:r>
      <w:r w:rsidR="00F27891">
        <w:t>ka 5, OIB: 29682048894,  dana 26</w:t>
      </w:r>
      <w:r w:rsidRPr="009E5AF7">
        <w:t>. veljače 2016. godine donio je slijedeći</w:t>
      </w:r>
    </w:p>
    <w:p w:rsidRDefault="00A27E1B" w:rsidP="00A27E1B" w:rsidR="00A27E1B" w:rsidRPr="006E4E6D">
      <w:pPr>
        <w:ind w:firstLine="708"/>
        <w:jc w:val="both"/>
        <w:rPr>
          <w:b/>
          <w:color w:val="FF0000"/>
        </w:rPr>
      </w:pPr>
    </w:p>
    <w:p w:rsidRDefault="00A27E1B" w:rsidP="00A27E1B" w:rsidR="00A27E1B" w:rsidRPr="009E5AF7">
      <w:pPr>
        <w:jc w:val="center"/>
      </w:pPr>
      <w:r w:rsidRPr="009E5AF7">
        <w:t>z a k l j u č a k</w:t>
      </w:r>
    </w:p>
    <w:p w:rsidRDefault="00A27E1B" w:rsidP="00A27E1B" w:rsidR="00A27E1B" w:rsidRPr="006E4E6D">
      <w:pPr>
        <w:jc w:val="both"/>
        <w:rPr>
          <w:color w:val="FF0000"/>
        </w:rPr>
      </w:pPr>
    </w:p>
    <w:p w:rsidRDefault="00A27E1B" w:rsidP="00A27E1B" w:rsidR="00A27E1B" w:rsidRPr="00422772">
      <w:pPr>
        <w:jc w:val="both"/>
      </w:pPr>
      <w:r>
        <w:tab/>
      </w:r>
      <w:r w:rsidRPr="00422772">
        <w:t>I</w:t>
      </w:r>
      <w:r>
        <w:t>.</w:t>
      </w:r>
      <w:r w:rsidRPr="00422772">
        <w:tab/>
        <w:t xml:space="preserve">Nalaže se zemljišno knjižnom odjelu Općinskog suda u Puli, Stalne službe u Labinu, brisanje u zemljišnoj knjizi slijedećih upisa na nekretnini </w:t>
      </w:r>
      <w:r w:rsidR="00797C02">
        <w:t>upisanoj u zk.ul. 598 k.o. Novi Labin, k.č. 861/1 zgrada 332 m2, ranije vlasništvo IR.ZA. d.o.o. u stečaju, Labin, Rudarska 5 u 312/544 dijela:</w:t>
      </w:r>
    </w:p>
    <w:p w:rsidRDefault="00A27E1B" w:rsidP="00A27E1B" w:rsidR="00A27E1B">
      <w:pPr>
        <w:ind w:firstLine="708"/>
        <w:jc w:val="both"/>
        <w:rPr>
          <w:bCs w:val="false"/>
        </w:rPr>
      </w:pPr>
    </w:p>
    <w:p w:rsidRDefault="00894069" w:rsidP="00894069" w:rsidR="00894069">
      <w:r>
        <w:tab/>
        <w:t>1</w:t>
      </w:r>
      <w:r w:rsidR="00A27E1B">
        <w:t xml:space="preserve">.) U korist </w:t>
      </w:r>
      <w:r>
        <w:t>H-ABDUCO d.o.o. Zagreb, Slavonska avenija 6A,</w:t>
      </w:r>
    </w:p>
    <w:p w:rsidRDefault="00A27E1B" w:rsidP="00A27E1B" w:rsidR="00A27E1B">
      <w:pPr>
        <w:ind w:firstLine="708"/>
        <w:jc w:val="both"/>
        <w:rPr>
          <w:bCs w:val="false"/>
        </w:rPr>
      </w:pPr>
    </w:p>
    <w:p w:rsidRDefault="00A27E1B" w:rsidP="00A27E1B" w:rsidR="00A27E1B">
      <w:pPr>
        <w:ind w:firstLine="708"/>
        <w:jc w:val="both"/>
        <w:rPr>
          <w:bCs w:val="false"/>
        </w:rPr>
      </w:pPr>
      <w:r>
        <w:rPr>
          <w:bCs w:val="false"/>
        </w:rPr>
        <w:t>- Temeljem Ugovora o kreditu br. 301-21/2004. sa Sporazumom o osiguranju novčane tražbine zasnivanjem založnog prava na nekretninama, sklopljenog u Rijeci, dana 23. veljače 2004. godine, na teret nekr. u A.I. dio, uknjiženo je pravo zaloga za iznos od tristoosamdesetpettisuća EUR, uvećano za kamate, troškove te ostale uvjete prema Ugovoru sa Sporazumom, te uz zabilježbu da je založno pravo zasnovano radi osiguranja novčane tražbine i zabilježbu ovršivosti tražbine,</w:t>
      </w:r>
    </w:p>
    <w:p w:rsidRDefault="00A27E1B" w:rsidP="00A27E1B" w:rsidR="00A27E1B">
      <w:pPr>
        <w:ind w:firstLine="708"/>
        <w:jc w:val="both"/>
        <w:rPr>
          <w:bCs w:val="false"/>
        </w:rPr>
      </w:pPr>
    </w:p>
    <w:p w:rsidRDefault="00A27E1B" w:rsidP="00A27E1B" w:rsidR="00A27E1B">
      <w:pPr>
        <w:ind w:firstLine="708"/>
        <w:jc w:val="both"/>
        <w:rPr>
          <w:bCs w:val="false"/>
        </w:rPr>
      </w:pPr>
    </w:p>
    <w:p w:rsidRDefault="00CD3F2F" w:rsidP="00A27E1B" w:rsidR="00A27E1B">
      <w:pPr>
        <w:ind w:firstLine="708"/>
        <w:jc w:val="both"/>
        <w:rPr>
          <w:bCs w:val="false"/>
        </w:rPr>
      </w:pPr>
      <w:r>
        <w:rPr>
          <w:bCs w:val="false"/>
        </w:rPr>
        <w:t>2</w:t>
      </w:r>
      <w:r w:rsidR="00A27E1B">
        <w:rPr>
          <w:bCs w:val="false"/>
        </w:rPr>
        <w:t>.) U korist GOLUB SANJA</w:t>
      </w:r>
      <w:r w:rsidR="00E6372E">
        <w:rPr>
          <w:bCs w:val="false"/>
        </w:rPr>
        <w:t>,</w:t>
      </w:r>
      <w:r w:rsidR="00A27E1B">
        <w:rPr>
          <w:bCs w:val="false"/>
        </w:rPr>
        <w:t xml:space="preserve"> RAŠA:</w:t>
      </w:r>
    </w:p>
    <w:p w:rsidRDefault="00A27E1B" w:rsidP="00A27E1B" w:rsidR="00A27E1B">
      <w:pPr>
        <w:ind w:firstLine="708"/>
        <w:jc w:val="both"/>
        <w:rPr>
          <w:bCs w:val="false"/>
        </w:rPr>
      </w:pPr>
    </w:p>
    <w:p w:rsidRDefault="00A27E1B" w:rsidP="00A27E1B" w:rsidR="00A27E1B">
      <w:pPr>
        <w:ind w:firstLine="708"/>
        <w:jc w:val="both"/>
        <w:rPr>
          <w:bCs w:val="false"/>
        </w:rPr>
      </w:pPr>
      <w:r>
        <w:rPr>
          <w:bCs w:val="false"/>
        </w:rPr>
        <w:t xml:space="preserve">- Temeljem rješenja </w:t>
      </w:r>
      <w:r w:rsidR="00CD3F2F">
        <w:rPr>
          <w:bCs w:val="false"/>
        </w:rPr>
        <w:t>Općinskog su</w:t>
      </w:r>
      <w:r w:rsidR="00F27891">
        <w:rPr>
          <w:bCs w:val="false"/>
        </w:rPr>
        <w:t>d</w:t>
      </w:r>
      <w:r w:rsidR="00CD3F2F">
        <w:rPr>
          <w:bCs w:val="false"/>
        </w:rPr>
        <w:t>a u Labinu, posl. broj P.157</w:t>
      </w:r>
      <w:r w:rsidR="00E6372E">
        <w:rPr>
          <w:bCs w:val="false"/>
        </w:rPr>
        <w:t>/</w:t>
      </w:r>
      <w:r w:rsidR="00CD3F2F">
        <w:rPr>
          <w:bCs w:val="false"/>
        </w:rPr>
        <w:t xml:space="preserve">08, od 21. srpnja 2008. godine, na teret </w:t>
      </w:r>
      <w:r>
        <w:rPr>
          <w:bCs w:val="false"/>
        </w:rPr>
        <w:t>nekr</w:t>
      </w:r>
      <w:r w:rsidR="0010766E">
        <w:rPr>
          <w:bCs w:val="false"/>
        </w:rPr>
        <w:t xml:space="preserve">etnina u </w:t>
      </w:r>
      <w:r>
        <w:rPr>
          <w:bCs w:val="false"/>
        </w:rPr>
        <w:t xml:space="preserve">A. I. dio </w:t>
      </w:r>
      <w:r w:rsidR="00A956EE">
        <w:rPr>
          <w:bCs w:val="false"/>
        </w:rPr>
        <w:t>zabilježena</w:t>
      </w:r>
      <w:r>
        <w:rPr>
          <w:bCs w:val="false"/>
        </w:rPr>
        <w:t xml:space="preserve"> je pr</w:t>
      </w:r>
      <w:r w:rsidR="0010766E">
        <w:rPr>
          <w:bCs w:val="false"/>
        </w:rPr>
        <w:t>ivremena mjera zabrane opterećenja i otuđenja nekretnina do proteka 15 dana nakon pravomoćnosti okončanja parničnog postupka kod tog suda pod posl. brojem P.157/08;</w:t>
      </w:r>
    </w:p>
    <w:p w:rsidRDefault="0010766E" w:rsidP="00797C02" w:rsidR="00797C02">
      <w:pPr>
        <w:ind w:firstLine="708"/>
        <w:jc w:val="both"/>
        <w:rPr>
          <w:bCs w:val="false"/>
        </w:rPr>
      </w:pPr>
      <w:r>
        <w:rPr>
          <w:bCs w:val="false"/>
        </w:rPr>
        <w:t>- Temeljem rješenja o ovrsi, Općinskog s</w:t>
      </w:r>
      <w:r w:rsidR="00E6372E">
        <w:rPr>
          <w:bCs w:val="false"/>
        </w:rPr>
        <w:t>u</w:t>
      </w:r>
      <w:r>
        <w:rPr>
          <w:bCs w:val="false"/>
        </w:rPr>
        <w:t xml:space="preserve">da u </w:t>
      </w:r>
      <w:r w:rsidR="00E6372E">
        <w:rPr>
          <w:bCs w:val="false"/>
        </w:rPr>
        <w:t>pazinu</w:t>
      </w:r>
      <w:r>
        <w:rPr>
          <w:bCs w:val="false"/>
        </w:rPr>
        <w:t xml:space="preserve">, posl. broj </w:t>
      </w:r>
      <w:r w:rsidR="00E6372E">
        <w:rPr>
          <w:bCs w:val="false"/>
        </w:rPr>
        <w:t>Ovr.182/09, od 20. ožujka 2009. godine</w:t>
      </w:r>
      <w:r>
        <w:rPr>
          <w:bCs w:val="false"/>
        </w:rPr>
        <w:t xml:space="preserve">, na teret nekretnina u A. I. dio </w:t>
      </w:r>
      <w:r w:rsidR="00E6372E">
        <w:rPr>
          <w:bCs w:val="false"/>
        </w:rPr>
        <w:t xml:space="preserve">zabilježena je </w:t>
      </w:r>
      <w:r>
        <w:rPr>
          <w:bCs w:val="false"/>
        </w:rPr>
        <w:t xml:space="preserve">privremena mjera zabrane opterećenja i otuđenja nekretnina </w:t>
      </w:r>
      <w:r w:rsidR="00E6372E">
        <w:rPr>
          <w:bCs w:val="false"/>
        </w:rPr>
        <w:t>radi osiguranja novčanih tražbina predlagatelji</w:t>
      </w:r>
      <w:r w:rsidR="00F27891">
        <w:rPr>
          <w:bCs w:val="false"/>
        </w:rPr>
        <w:t>ce Sanje Golub iz Raše, Krapanj</w:t>
      </w:r>
      <w:r w:rsidR="00E6372E">
        <w:rPr>
          <w:bCs w:val="false"/>
        </w:rPr>
        <w:t xml:space="preserve"> 38.</w:t>
      </w:r>
    </w:p>
    <w:p w:rsidRDefault="00797C02" w:rsidP="00797C02" w:rsidR="00797C02"/>
    <w:p w:rsidRDefault="00797C02" w:rsidP="00797C02" w:rsidR="00797C02">
      <w:pPr>
        <w:jc w:val="center"/>
      </w:pPr>
      <w:r>
        <w:t>Obrazloženje</w:t>
      </w:r>
    </w:p>
    <w:p w:rsidRDefault="00797C02" w:rsidP="00797C02" w:rsidR="00797C02">
      <w:pPr>
        <w:jc w:val="center"/>
      </w:pPr>
    </w:p>
    <w:p w:rsidRDefault="00797C02" w:rsidP="002540D9" w:rsidR="002540D9">
      <w:pPr>
        <w:jc w:val="both"/>
      </w:pPr>
      <w:r>
        <w:tab/>
        <w:t>Zaključkom naslovnog suda posl. br. 1 St-12/15-228</w:t>
      </w:r>
      <w:r w:rsidR="002540D9">
        <w:t xml:space="preserve"> od 22. veljače 2016. nekretnina upisana u zk.ul. 598 k.o. Novi Labin, k.č. 861/1 zgrada 332 m2, vlasništvo IR.ZA. d.o.o. u </w:t>
      </w:r>
      <w:r w:rsidR="002540D9">
        <w:lastRenderedPageBreak/>
        <w:t>stečaju, Labin, Rudarska 5 u 312/544 dijela, predana je kupcu BIND d.o.o. Labin, Prilaz Kikova 5, OIB: 80020930753, te je naloženo zemljišno knjižnom odjelu Općinskog suda u Puli, Stalne službe u Labinu, upis prava vlasništva nekretnine navedene u točki I ovog zaključka u zemljišnoj knjizi u korist kupca BIND d.o.o. Labin, Prilaz Kikova 5, OIB: 80020930753, uz istovremeno brisanje tereta u zemljišnoj knjizi upisa na predmetnoj nekretnini.</w:t>
      </w:r>
    </w:p>
    <w:p w:rsidRDefault="002540D9" w:rsidP="002540D9" w:rsidR="002540D9">
      <w:pPr>
        <w:jc w:val="both"/>
      </w:pPr>
    </w:p>
    <w:p w:rsidRDefault="002540D9" w:rsidP="002540D9" w:rsidR="002540D9">
      <w:pPr>
        <w:jc w:val="both"/>
      </w:pPr>
      <w:r>
        <w:tab/>
        <w:t xml:space="preserve">Međutim, </w:t>
      </w:r>
      <w:r w:rsidR="0084781B">
        <w:t>predmetnim zaključkom propušteno je odlučiti o brisan</w:t>
      </w:r>
      <w:r w:rsidR="008255BA">
        <w:t>j</w:t>
      </w:r>
      <w:r w:rsidR="0084781B">
        <w:t>u tereta upisanih</w:t>
      </w:r>
      <w:r w:rsidR="003C3839">
        <w:t xml:space="preserve"> </w:t>
      </w:r>
      <w:r w:rsidR="0084781B">
        <w:t xml:space="preserve">u korist H-ABDUCO d.o.o. Zagreb i Sanje Golub, pa je temeljem odredbi </w:t>
      </w:r>
      <w:r w:rsidR="008255BA">
        <w:t>čl. 3</w:t>
      </w:r>
      <w:r w:rsidR="00735EDF">
        <w:t>39</w:t>
      </w:r>
      <w:r w:rsidR="008255BA">
        <w:t xml:space="preserve">. </w:t>
      </w:r>
      <w:r w:rsidR="00735EDF">
        <w:t xml:space="preserve">i 340. </w:t>
      </w:r>
      <w:r w:rsidR="008255BA">
        <w:t xml:space="preserve">st. 2. ZPP-a </w:t>
      </w:r>
      <w:r w:rsidR="0084781B">
        <w:t xml:space="preserve">ZPP-a valjalo odlučiti kao u izreci. </w:t>
      </w:r>
    </w:p>
    <w:p w:rsidRDefault="00797C02" w:rsidP="00797C02" w:rsidR="00797C02">
      <w:pPr>
        <w:jc w:val="center"/>
      </w:pPr>
    </w:p>
    <w:p w:rsidRDefault="00A27E1B" w:rsidP="00A27E1B" w:rsidR="00A27E1B">
      <w:pPr>
        <w:jc w:val="both"/>
        <w:rPr>
          <w:bCs w:val="false"/>
        </w:rPr>
      </w:pPr>
    </w:p>
    <w:p w:rsidRDefault="00A27E1B" w:rsidP="00A27E1B" w:rsidR="00A27E1B" w:rsidRPr="00422772">
      <w:pPr>
        <w:jc w:val="center"/>
      </w:pPr>
      <w:r w:rsidRPr="00422772">
        <w:t xml:space="preserve">U Pazinu,  </w:t>
      </w:r>
      <w:r>
        <w:t>2</w:t>
      </w:r>
      <w:r w:rsidR="008732C0">
        <w:t>6</w:t>
      </w:r>
      <w:r>
        <w:t>.</w:t>
      </w:r>
      <w:r w:rsidRPr="00422772">
        <w:t xml:space="preserve"> veljače 2016. godine</w:t>
      </w:r>
    </w:p>
    <w:p w:rsidRDefault="00A27E1B" w:rsidP="00A27E1B" w:rsidR="00A27E1B" w:rsidRPr="00422772">
      <w:pPr>
        <w:jc w:val="center"/>
      </w:pPr>
    </w:p>
    <w:p w:rsidRDefault="00A27E1B" w:rsidP="00A27E1B" w:rsidR="00A27E1B" w:rsidRPr="00422772">
      <w:pPr>
        <w:jc w:val="center"/>
      </w:pPr>
    </w:p>
    <w:p w:rsidRDefault="00A27E1B" w:rsidP="00A27E1B" w:rsidR="00A27E1B" w:rsidRPr="00422772">
      <w:pPr>
        <w:jc w:val="both"/>
      </w:pPr>
      <w:r w:rsidRPr="00422772">
        <w:tab/>
      </w:r>
      <w:r w:rsidRPr="00422772">
        <w:tab/>
      </w:r>
      <w:r w:rsidRPr="00422772">
        <w:tab/>
      </w:r>
      <w:r w:rsidRPr="00422772">
        <w:tab/>
      </w:r>
      <w:r w:rsidRPr="00422772">
        <w:tab/>
      </w:r>
      <w:r w:rsidRPr="00422772">
        <w:tab/>
        <w:t xml:space="preserve">   </w:t>
      </w:r>
      <w:r w:rsidRPr="00422772">
        <w:tab/>
        <w:t xml:space="preserve">                     Sudac</w:t>
      </w:r>
    </w:p>
    <w:p w:rsidRDefault="00A27E1B" w:rsidP="00A27E1B" w:rsidR="00A27E1B">
      <w:pPr>
        <w:jc w:val="both"/>
      </w:pPr>
      <w:r w:rsidRPr="00422772">
        <w:tab/>
      </w:r>
      <w:r w:rsidRPr="00422772">
        <w:tab/>
      </w:r>
      <w:r w:rsidRPr="00422772">
        <w:tab/>
      </w:r>
      <w:r w:rsidRPr="00422772">
        <w:tab/>
      </w:r>
      <w:r w:rsidRPr="00422772">
        <w:tab/>
      </w:r>
      <w:r w:rsidRPr="00422772">
        <w:tab/>
      </w:r>
      <w:r w:rsidRPr="00422772">
        <w:tab/>
      </w:r>
      <w:r w:rsidRPr="00422772">
        <w:tab/>
        <w:t xml:space="preserve">    Damir Rabar</w:t>
      </w:r>
    </w:p>
    <w:p w:rsidRDefault="00A27E1B" w:rsidP="00A27E1B" w:rsidR="00A27E1B">
      <w:pPr>
        <w:jc w:val="both"/>
      </w:pPr>
    </w:p>
    <w:p w:rsidRDefault="00A27E1B" w:rsidP="00A27E1B" w:rsidR="00A27E1B">
      <w:pPr>
        <w:jc w:val="both"/>
      </w:pPr>
    </w:p>
    <w:p w:rsidRDefault="00A27E1B" w:rsidP="00A27E1B" w:rsidR="00A27E1B" w:rsidRPr="00422772">
      <w:pPr>
        <w:jc w:val="both"/>
      </w:pPr>
    </w:p>
    <w:p w:rsidRDefault="00A27E1B" w:rsidP="00A27E1B" w:rsidR="00A27E1B" w:rsidRPr="00422772">
      <w:pPr>
        <w:jc w:val="both"/>
      </w:pPr>
      <w:r w:rsidRPr="00422772">
        <w:t>UPUTA O PRAVNOM LIJEKU</w:t>
      </w:r>
    </w:p>
    <w:p w:rsidRDefault="00A27E1B" w:rsidP="00A27E1B" w:rsidR="00A27E1B" w:rsidRPr="00422772">
      <w:pPr>
        <w:jc w:val="both"/>
      </w:pPr>
      <w:r w:rsidRPr="00422772">
        <w:t xml:space="preserve">Protiv ovog zaključka nije dopušten pravni lijek (čl. </w:t>
      </w:r>
      <w:smartTag w:element="metricconverter" w:uri="urn:schemas-microsoft-com:office:smarttags">
        <w:smartTagPr>
          <w:attr w:val="11. st" w:name="ProductID"/>
        </w:smartTagPr>
        <w:r w:rsidRPr="00422772">
          <w:t>11. st</w:t>
        </w:r>
      </w:smartTag>
      <w:r w:rsidRPr="00422772">
        <w:t xml:space="preserve">. </w:t>
      </w:r>
      <w:smartTag w:element="metricconverter" w:uri="urn:schemas-microsoft-com:office:smarttags">
        <w:smartTagPr>
          <w:attr w:val="65. OZ" w:name="ProductID"/>
        </w:smartTagPr>
        <w:r w:rsidRPr="00422772">
          <w:t>65. OZ</w:t>
        </w:r>
      </w:smartTag>
      <w:r w:rsidRPr="00422772">
        <w:t>).</w:t>
      </w:r>
    </w:p>
    <w:p w:rsidRDefault="00A27E1B" w:rsidP="00A27E1B" w:rsidR="00A27E1B" w:rsidRPr="00422772">
      <w:pPr>
        <w:jc w:val="both"/>
      </w:pPr>
    </w:p>
    <w:p w:rsidRDefault="00A27E1B" w:rsidP="00A27E1B" w:rsidR="00A27E1B" w:rsidRPr="00422772">
      <w:pPr>
        <w:jc w:val="both"/>
      </w:pPr>
      <w:r w:rsidRPr="00422772">
        <w:t>DNA</w:t>
      </w:r>
    </w:p>
    <w:p w:rsidRDefault="00A27E1B" w:rsidP="00A27E1B" w:rsidR="00A27E1B">
      <w:pPr>
        <w:jc w:val="both"/>
      </w:pPr>
      <w:r>
        <w:t>1. Stečajni upravitelj Vlasta Majstorović,</w:t>
      </w:r>
    </w:p>
    <w:p w:rsidRDefault="00A27E1B" w:rsidP="00A27E1B" w:rsidR="00A27E1B">
      <w:pPr>
        <w:jc w:val="both"/>
      </w:pPr>
      <w:r w:rsidRPr="00422772">
        <w:t>2.</w:t>
      </w:r>
      <w:r w:rsidRPr="006E4E6D">
        <w:rPr>
          <w:color w:val="FF0000"/>
        </w:rPr>
        <w:t xml:space="preserve"> </w:t>
      </w:r>
      <w:r>
        <w:t>BIND</w:t>
      </w:r>
      <w:r w:rsidR="00735EDF">
        <w:t xml:space="preserve"> d.o.o. Labin, Prilaz Kikova 5,</w:t>
      </w:r>
    </w:p>
    <w:p w:rsidRDefault="00A27E1B" w:rsidP="00A27E1B" w:rsidR="00A27E1B">
      <w:pPr>
        <w:jc w:val="both"/>
      </w:pPr>
      <w:r>
        <w:t>3. Općinski sud u Puli, Stalna služba</w:t>
      </w:r>
      <w:r w:rsidRPr="00422772">
        <w:t xml:space="preserve"> u Labinu</w:t>
      </w:r>
    </w:p>
    <w:p w:rsidRDefault="00A27E1B" w:rsidP="00A27E1B" w:rsidR="00A27E1B">
      <w:r>
        <w:t>4. Porezna uprava, Ispostava Labin,</w:t>
      </w:r>
    </w:p>
    <w:p w:rsidRDefault="00A27E1B" w:rsidP="00A27E1B" w:rsidR="00A27E1B">
      <w:pPr>
        <w:ind w:hanging="2127" w:left="2127"/>
        <w:contextualSpacing/>
        <w:jc w:val="both"/>
      </w:pPr>
      <w:r>
        <w:t>5. Razlučni vjerovnici:1) Hypo Alpe Adria Bank d.d. Zagreb, Koturaška 47,</w:t>
      </w:r>
    </w:p>
    <w:p w:rsidRDefault="00FF712F" w:rsidP="00FF712F" w:rsidR="00FF712F">
      <w:pPr>
        <w:ind w:hanging="2127" w:left="2127"/>
        <w:contextualSpacing/>
        <w:jc w:val="both"/>
      </w:pPr>
      <w:r>
        <w:tab/>
        <w:t xml:space="preserve">  2) H-ABDUCO </w:t>
      </w:r>
      <w:r w:rsidR="00894069">
        <w:t>d.o.o. Zagreb, Slavonska avenija 6A,</w:t>
      </w:r>
    </w:p>
    <w:p w:rsidRDefault="00A27E1B" w:rsidP="00A27E1B" w:rsidR="00A27E1B">
      <w:pPr>
        <w:ind w:hanging="2127" w:left="2127"/>
        <w:contextualSpacing/>
        <w:jc w:val="both"/>
      </w:pPr>
      <w:r>
        <w:tab/>
        <w:t xml:space="preserve"> </w:t>
      </w:r>
      <w:r w:rsidR="00FF712F">
        <w:t xml:space="preserve"> 3</w:t>
      </w:r>
      <w:r>
        <w:t>) Ministarstvo financija, Porezna uprava Pazin, M.B. Rašana 2/4,</w:t>
      </w:r>
    </w:p>
    <w:p w:rsidRDefault="00A27E1B" w:rsidP="00FF712F" w:rsidR="00FF712F">
      <w:pPr>
        <w:ind w:hanging="2127" w:left="2127"/>
        <w:contextualSpacing/>
        <w:jc w:val="both"/>
      </w:pPr>
      <w:r>
        <w:tab/>
        <w:t xml:space="preserve"> </w:t>
      </w:r>
      <w:r w:rsidR="00FF712F">
        <w:t xml:space="preserve"> 4</w:t>
      </w:r>
      <w:r>
        <w:t>) Porsche Leasing d.o.o. Zagreb, V. Škorpika 2</w:t>
      </w:r>
      <w:r w:rsidR="00FF712F">
        <w:t xml:space="preserve">1 po pun. Boris   </w:t>
      </w:r>
    </w:p>
    <w:p w:rsidRDefault="00FF712F" w:rsidP="00FF712F" w:rsidR="00A27E1B">
      <w:pPr>
        <w:ind w:hanging="2127" w:left="2127"/>
        <w:contextualSpacing/>
        <w:jc w:val="both"/>
      </w:pPr>
      <w:r>
        <w:t xml:space="preserve">                                       Anišić, </w:t>
      </w:r>
      <w:r w:rsidR="00A27E1B">
        <w:t>odvjetnik iz Zagreba, Ilica 191 B/I</w:t>
      </w:r>
    </w:p>
    <w:p w:rsidRDefault="00A27E1B" w:rsidP="00A27E1B" w:rsidR="00A27E1B">
      <w:pPr>
        <w:jc w:val="both"/>
      </w:pPr>
      <w:r>
        <w:t xml:space="preserve">                                 </w:t>
      </w:r>
      <w:r w:rsidR="00FF712F">
        <w:t xml:space="preserve"> </w:t>
      </w:r>
      <w:r w:rsidR="00F27891">
        <w:t xml:space="preserve">   </w:t>
      </w:r>
      <w:r w:rsidR="00FF712F">
        <w:t>5</w:t>
      </w:r>
      <w:r>
        <w:t xml:space="preserve">) </w:t>
      </w:r>
      <w:r>
        <w:rPr>
          <w:bCs w:val="false"/>
        </w:rPr>
        <w:t>Sanja Golub, Raša, Krapanj 38,</w:t>
      </w:r>
    </w:p>
    <w:p w:rsidRDefault="00A27E1B" w:rsidP="00A27E1B" w:rsidR="00A27E1B">
      <w:pPr>
        <w:jc w:val="both"/>
      </w:pPr>
      <w:r>
        <w:t>6. ŽDO Pula,</w:t>
      </w:r>
    </w:p>
    <w:p w:rsidRDefault="00A27E1B" w:rsidP="00A27E1B" w:rsidR="00A27E1B">
      <w:pPr>
        <w:jc w:val="both"/>
        <w:rPr>
          <w:bCs w:val="false"/>
        </w:rPr>
      </w:pPr>
      <w:r>
        <w:rPr>
          <w:bCs w:val="false"/>
        </w:rPr>
        <w:t>7. oglasna ploča suda - 8 dana,</w:t>
      </w:r>
    </w:p>
    <w:p w:rsidRDefault="00A27E1B" w:rsidP="00A27E1B" w:rsidR="00A27E1B">
      <w:pPr>
        <w:jc w:val="both"/>
        <w:rPr>
          <w:bCs w:val="false"/>
        </w:rPr>
      </w:pPr>
      <w:r>
        <w:rPr>
          <w:bCs w:val="false"/>
        </w:rPr>
        <w:t>8. e-oglasna ploča sudova - 8 dana</w:t>
      </w:r>
      <w:r w:rsidR="003B1E06">
        <w:rPr>
          <w:bCs w:val="false"/>
        </w:rPr>
        <w:t>.</w:t>
      </w:r>
    </w:p>
    <w:p w:rsidRDefault="00A27E1B" w:rsidP="00A27E1B" w:rsidR="00A27E1B">
      <w:pPr>
        <w:jc w:val="both"/>
      </w:pPr>
    </w:p>
    <w:p w:rsidRDefault="00A27E1B" w:rsidP="00A27E1B" w:rsidR="00A27E1B" w:rsidRPr="006E4E6D">
      <w:pPr>
        <w:rPr>
          <w:color w:val="FF0000"/>
        </w:rPr>
      </w:pPr>
    </w:p>
    <w:p w:rsidRDefault="00A27E1B" w:rsidP="00A27E1B" w:rsidR="00A27E1B" w:rsidRPr="006E4E6D">
      <w:pPr>
        <w:rPr>
          <w:color w:val="FF0000"/>
        </w:rPr>
      </w:pPr>
    </w:p>
    <w:p w:rsidRDefault="00A27E1B" w:rsidP="00A27E1B" w:rsidR="00A27E1B" w:rsidRPr="006E4E6D">
      <w:pPr>
        <w:rPr>
          <w:color w:val="FF0000"/>
        </w:rPr>
      </w:pPr>
    </w:p>
    <w:p w:rsidRDefault="00A27E1B" w:rsidP="00A27E1B" w:rsidR="00A27E1B" w:rsidRPr="006E4E6D">
      <w:pPr>
        <w:rPr>
          <w:color w:val="FF0000"/>
        </w:rPr>
      </w:pPr>
    </w:p>
    <w:p w:rsidRDefault="00A27E1B" w:rsidP="00A27E1B" w:rsidR="00A27E1B" w:rsidRPr="006E4E6D">
      <w:pPr>
        <w:rPr>
          <w:color w:val="FF0000"/>
        </w:rPr>
      </w:pPr>
    </w:p>
    <w:p w:rsidRDefault="00A27E1B" w:rsidP="00A27E1B" w:rsidR="00A27E1B" w:rsidRPr="006E4E6D">
      <w:pPr>
        <w:rPr>
          <w:color w:val="FF0000"/>
        </w:rPr>
      </w:pPr>
    </w:p>
    <w:p w:rsidRDefault="00A27E1B" w:rsidP="00A27E1B" w:rsidR="00A27E1B" w:rsidRPr="006E4E6D">
      <w:pPr>
        <w:rPr>
          <w:color w:val="FF0000"/>
        </w:rPr>
      </w:pPr>
    </w:p>
    <w:p w:rsidRDefault="00707C16" w:rsidR="00707C16"/>
    <w:sectPr w:rsidSect="00A956EE" w:rsidR="00707C16">
      <w:headerReference w:type="even" r:id="rId9"/>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956EE" w:rsidR="00A956EE">
      <w:r>
        <w:separator/>
      </w:r>
    </w:p>
  </w:endnote>
  <w:endnote w:id="0" w:type="continuationSeparator">
    <w:p w:rsidRDefault="00A956EE" w:rsidR="00A956E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956EE" w:rsidR="00A956EE">
      <w:r>
        <w:separator/>
      </w:r>
    </w:p>
  </w:footnote>
  <w:footnote w:id="0" w:type="continuationSeparator">
    <w:p w:rsidRDefault="00A956EE" w:rsidR="00A956E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56EE" w:rsidP="00A956EE" w:rsidR="00A956E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956EE" w:rsidR="00A956E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56EE" w:rsidR="00A956EE" w:rsidRPr="008B2867">
    <w:pPr>
      <w:pStyle w:val="Zaglavlje"/>
      <w:jc w:val="center"/>
      <w:rPr>
        <w:b/>
      </w:rPr>
    </w:pPr>
    <w:r>
      <w:tab/>
    </w:r>
    <w:r>
      <w:fldChar w:fldCharType="begin"/>
    </w:r>
    <w:r>
      <w:instrText xml:space="preserve"> PAGE   \* MERGEFORMAT </w:instrText>
    </w:r>
    <w:r>
      <w:fldChar w:fldCharType="separate"/>
    </w:r>
    <w:r w:rsidR="000F7B23">
      <w:rPr>
        <w:noProof/>
      </w:rPr>
      <w:t>2</w:t>
    </w:r>
    <w:r>
      <w:fldChar w:fldCharType="end"/>
    </w:r>
    <w:r w:rsidRPr="008B2867">
      <w:t xml:space="preserve"> </w:t>
    </w:r>
    <w:r w:rsidR="00735EDF">
      <w:tab/>
      <w:t>Poslovni broj: 1 St-12/15-232</w:t>
    </w:r>
  </w:p>
  <w:p w:rsidRDefault="00A956EE" w:rsidR="00A956EE">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56EE" w:rsidP="00A956EE" w:rsidR="00A956EE">
    <w:pPr>
      <w:pStyle w:val="Zaglavlje"/>
      <w:jc w:val="right"/>
    </w:pPr>
    <w:r>
      <w:t>Poslovni broj: 1 St-12/15-2</w:t>
    </w:r>
    <w:r w:rsidR="00735EDF">
      <w:t>32</w:t>
    </w:r>
  </w:p>
  <w:p w:rsidRDefault="00A956EE" w:rsidR="00A956EE">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27E1B"/>
    <w:rsid w:val="000F7B23"/>
    <w:rsid w:val="0010766E"/>
    <w:rsid w:val="002540D9"/>
    <w:rsid w:val="003B1E06"/>
    <w:rsid w:val="003C3839"/>
    <w:rsid w:val="004C1B86"/>
    <w:rsid w:val="00707C16"/>
    <w:rsid w:val="00735EB4"/>
    <w:rsid w:val="00735EDF"/>
    <w:rsid w:val="00763B85"/>
    <w:rsid w:val="00797C02"/>
    <w:rsid w:val="008255BA"/>
    <w:rsid w:val="0084781B"/>
    <w:rsid w:val="008732C0"/>
    <w:rsid w:val="00894069"/>
    <w:rsid w:val="00A27E1B"/>
    <w:rsid w:val="00A956EE"/>
    <w:rsid w:val="00C23465"/>
    <w:rsid w:val="00CD3F2F"/>
    <w:rsid w:val="00E6372E"/>
    <w:rsid w:val="00F27891"/>
    <w:rsid w:val="00FF71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94069"/>
    <w:pPr>
      <w:spacing w:lineRule="auto" w:line="240" w:after="0"/>
    </w:pPr>
    <w:rPr>
      <w:rFonts w:cs="Times New Roman" w:eastAsia="Times New Roman" w:hAnsi="Times New Roman" w:ascii="Times New Roman"/>
      <w:bCs/>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A27E1B"/>
    <w:pPr>
      <w:tabs>
        <w:tab w:pos="4536" w:val="center"/>
        <w:tab w:pos="9072" w:val="right"/>
      </w:tabs>
    </w:pPr>
  </w:style>
  <w:style w:customStyle="true" w:styleId="ZaglavljeChar" w:type="character">
    <w:name w:val="Zaglavlje Char"/>
    <w:basedOn w:val="Zadanifontodlomka"/>
    <w:link w:val="Zaglavlje"/>
    <w:uiPriority w:val="99"/>
    <w:rsid w:val="00A27E1B"/>
    <w:rPr>
      <w:rFonts w:cs="Times New Roman" w:eastAsia="Times New Roman" w:hAnsi="Times New Roman" w:ascii="Times New Roman"/>
      <w:bCs/>
      <w:sz w:val="24"/>
      <w:szCs w:val="24"/>
      <w:lang w:eastAsia="hr-HR"/>
    </w:rPr>
  </w:style>
  <w:style w:styleId="Brojstranice" w:type="character">
    <w:name w:val="page number"/>
    <w:basedOn w:val="Zadanifontodlomka"/>
    <w:rsid w:val="00A27E1B"/>
  </w:style>
  <w:style w:styleId="Tekstbalonia" w:type="paragraph">
    <w:name w:val="Balloon Text"/>
    <w:basedOn w:val="Normal"/>
    <w:link w:val="TekstbaloniaChar"/>
    <w:uiPriority w:val="99"/>
    <w:semiHidden/>
    <w:unhideWhenUsed/>
    <w:rsid w:val="00A27E1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27E1B"/>
    <w:rPr>
      <w:rFonts w:cs="Tahoma" w:eastAsia="Times New Roman" w:hAnsi="Tahoma" w:ascii="Tahoma"/>
      <w:bCs/>
      <w:sz w:val="16"/>
      <w:szCs w:val="16"/>
      <w:lang w:eastAsia="hr-HR"/>
    </w:rPr>
  </w:style>
  <w:style w:styleId="Podnoje" w:type="paragraph">
    <w:name w:val="footer"/>
    <w:basedOn w:val="Normal"/>
    <w:link w:val="PodnojeChar"/>
    <w:uiPriority w:val="99"/>
    <w:unhideWhenUsed/>
    <w:rsid w:val="00F27891"/>
    <w:pPr>
      <w:tabs>
        <w:tab w:pos="4536" w:val="center"/>
        <w:tab w:pos="9072" w:val="right"/>
      </w:tabs>
    </w:pPr>
  </w:style>
  <w:style w:customStyle="true" w:styleId="PodnojeChar" w:type="character">
    <w:name w:val="Podnožje Char"/>
    <w:basedOn w:val="Zadanifontodlomka"/>
    <w:link w:val="Podnoje"/>
    <w:uiPriority w:val="99"/>
    <w:rsid w:val="00F27891"/>
    <w:rPr>
      <w:rFonts w:cs="Times New Roman" w:eastAsia="Times New Roman" w:hAnsi="Times New Roman" w:ascii="Times New Roman"/>
      <w:bCs/>
      <w:sz w:val="24"/>
      <w:szCs w:val="24"/>
      <w:lang w:eastAsia="hr-HR"/>
    </w:rPr>
  </w:style>
  <w:style w:styleId="Tekstrezerviranogmjesta" w:type="character">
    <w:name w:val="Placeholder Text"/>
    <w:basedOn w:val="Zadanifontodlomka"/>
    <w:uiPriority w:val="99"/>
    <w:semiHidden/>
    <w:rsid w:val="000F7B23"/>
    <w:rPr>
      <w:color w:val="808080"/>
      <w:bdr w:space="0" w:sz="0" w:color="auto" w:val="none"/>
      <w:shd w:fill="auto" w:color="auto" w:val="clear"/>
    </w:rPr>
  </w:style>
  <w:style w:customStyle="true" w:styleId="eSPISCCParagraphDefaultFont" w:type="character">
    <w:name w:val="eSPIS_CC_Paragraph Default Font"/>
    <w:basedOn w:val="Zadanifontodlomka"/>
    <w:rsid w:val="000F7B2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F7B23"/>
    <w:rPr>
      <w:bdr w:space="0" w:sz="0" w:color="auto" w:val="none"/>
      <w:shd w:fill="FFFFCC" w:color="auto" w:val="clear"/>
      <w:lang w:val="hr-HR"/>
    </w:rPr>
  </w:style>
  <w:style w:customStyle="true" w:styleId="PozadinaSvijetloCrvena" w:type="character">
    <w:name w:val="Pozadina_SvijetloCrvena"/>
    <w:basedOn w:val="eSPISCCParagraphDefaultFont"/>
    <w:rsid w:val="000F7B2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F7B2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94069"/>
    <w:pPr>
      <w:spacing w:after="0" w:line="240" w:lineRule="auto"/>
    </w:pPr>
    <w:rPr>
      <w:rFonts w:ascii="Times New Roman" w:cs="Times New Roman" w:eastAsia="Times New Roman" w:hAnsi="Times New Roman"/>
      <w:bCs/>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A27E1B"/>
    <w:pPr>
      <w:tabs>
        <w:tab w:pos="4536" w:val="center"/>
        <w:tab w:pos="9072" w:val="right"/>
      </w:tabs>
    </w:pPr>
  </w:style>
  <w:style w:customStyle="1" w:styleId="ZaglavljeChar" w:type="character">
    <w:name w:val="Zaglavlje Char"/>
    <w:basedOn w:val="Zadanifontodlomka"/>
    <w:link w:val="Zaglavlje"/>
    <w:uiPriority w:val="99"/>
    <w:rsid w:val="00A27E1B"/>
    <w:rPr>
      <w:rFonts w:ascii="Times New Roman" w:cs="Times New Roman" w:eastAsia="Times New Roman" w:hAnsi="Times New Roman"/>
      <w:bCs/>
      <w:sz w:val="24"/>
      <w:szCs w:val="24"/>
      <w:lang w:eastAsia="hr-HR"/>
    </w:rPr>
  </w:style>
  <w:style w:styleId="Brojstranice" w:type="character">
    <w:name w:val="page number"/>
    <w:basedOn w:val="Zadanifontodlomka"/>
    <w:rsid w:val="00A27E1B"/>
  </w:style>
  <w:style w:styleId="Tekstbalonia" w:type="paragraph">
    <w:name w:val="Balloon Text"/>
    <w:basedOn w:val="Normal"/>
    <w:link w:val="TekstbaloniaChar"/>
    <w:uiPriority w:val="99"/>
    <w:semiHidden/>
    <w:unhideWhenUsed/>
    <w:rsid w:val="00A27E1B"/>
    <w:rPr>
      <w:rFonts w:ascii="Tahoma" w:cs="Tahoma" w:hAnsi="Tahoma"/>
      <w:sz w:val="16"/>
      <w:szCs w:val="16"/>
    </w:rPr>
  </w:style>
  <w:style w:customStyle="1" w:styleId="TekstbaloniaChar" w:type="character">
    <w:name w:val="Tekst balončića Char"/>
    <w:basedOn w:val="Zadanifontodlomka"/>
    <w:link w:val="Tekstbalonia"/>
    <w:uiPriority w:val="99"/>
    <w:semiHidden/>
    <w:rsid w:val="00A27E1B"/>
    <w:rPr>
      <w:rFonts w:ascii="Tahoma" w:cs="Tahoma" w:eastAsia="Times New Roman" w:hAnsi="Tahoma"/>
      <w:bCs/>
      <w:sz w:val="16"/>
      <w:szCs w:val="16"/>
      <w:lang w:eastAsia="hr-HR"/>
    </w:rPr>
  </w:style>
  <w:style w:styleId="Podnoje" w:type="paragraph">
    <w:name w:val="footer"/>
    <w:basedOn w:val="Normal"/>
    <w:link w:val="PodnojeChar"/>
    <w:uiPriority w:val="99"/>
    <w:unhideWhenUsed/>
    <w:rsid w:val="00F27891"/>
    <w:pPr>
      <w:tabs>
        <w:tab w:pos="4536" w:val="center"/>
        <w:tab w:pos="9072" w:val="right"/>
      </w:tabs>
    </w:pPr>
  </w:style>
  <w:style w:customStyle="1" w:styleId="PodnojeChar" w:type="character">
    <w:name w:val="Podnožje Char"/>
    <w:basedOn w:val="Zadanifontodlomka"/>
    <w:link w:val="Podnoje"/>
    <w:uiPriority w:val="99"/>
    <w:rsid w:val="00F27891"/>
    <w:rPr>
      <w:rFonts w:ascii="Times New Roman" w:cs="Times New Roman" w:eastAsia="Times New Roman" w:hAnsi="Times New Roman"/>
      <w:bCs/>
      <w:sz w:val="24"/>
      <w:szCs w:val="24"/>
      <w:lang w:eastAsia="hr-HR"/>
    </w:rPr>
  </w:style>
  <w:style w:styleId="Tekstrezerviranogmjesta" w:type="character">
    <w:name w:val="Placeholder Text"/>
    <w:basedOn w:val="Zadanifontodlomka"/>
    <w:uiPriority w:val="99"/>
    <w:semiHidden/>
    <w:rsid w:val="000F7B23"/>
    <w:rPr>
      <w:color w:val="808080"/>
      <w:bdr w:color="auto" w:space="0" w:sz="0" w:val="none"/>
      <w:shd w:color="auto" w:fill="auto" w:val="clear"/>
    </w:rPr>
  </w:style>
  <w:style w:customStyle="1" w:styleId="eSPISCCParagraphDefaultFont" w:type="character">
    <w:name w:val="eSPIS_CC_Paragraph Default Font"/>
    <w:basedOn w:val="Zadanifontodlomka"/>
    <w:rsid w:val="000F7B2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F7B23"/>
    <w:rPr>
      <w:bdr w:color="auto" w:space="0" w:sz="0" w:val="none"/>
      <w:shd w:color="auto" w:fill="FFFFCC" w:val="clear"/>
      <w:lang w:val="hr-HR"/>
    </w:rPr>
  </w:style>
  <w:style w:customStyle="1" w:styleId="PozadinaSvijetloCrvena" w:type="character">
    <w:name w:val="Pozadina_SvijetloCrvena"/>
    <w:basedOn w:val="eSPISCCParagraphDefaultFont"/>
    <w:rsid w:val="000F7B2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F7B2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62939936">
      <w:bodyDiv w:val="true"/>
      <w:marLeft w:val="0"/>
      <w:marRight w:val="0"/>
      <w:marTop w:val="0"/>
      <w:marBottom w:val="0"/>
      <w:divBdr>
        <w:top w:space="0" w:sz="0" w:color="auto" w:val="none"/>
        <w:left w:space="0" w:sz="0" w:color="auto" w:val="none"/>
        <w:bottom w:space="0" w:sz="0" w:color="auto" w:val="none"/>
        <w:right w:space="0" w:sz="0" w:color="auto" w:val="none"/>
      </w:divBdr>
    </w:div>
    <w:div w:id="20506885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veljače 2016.</izvorni_sadrzaj>
    <derivirana_varijabla naziv="DomainObject.DatumDonosenjaOdluke_1">26.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izvorni_sadrzaj>
    <derivirana_varijabla naziv="DomainObject.Predmet.Broj_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2015.</izvorni_sadrzaj>
    <derivirana_varijabla naziv="DomainObject.Predmet.DatumOsnivanja_1">1.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St-12/2015</izvorni_sadrzaj>
    <derivirana_varijabla naziv="DomainObject.Predmet.OznakaBroj_1">St-12/2015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IR. ZA . d.o.o. LABIN zastupanog po punomoćniku Sanjin Jurmić</izvorni_sadrzaj>
    <derivirana_varijabla naziv="DomainObject.Predmet.ProtustrankaFormated_1">  IR. ZA . d.o.o. LABIN zastupanog po punomoćniku Sanjin Jurmić</derivirana_varijabla>
  </DomainObject.Predmet.ProtustrankaFormated>
  <DomainObject.Predmet.ProtustrankaFormatedOIB>
    <izvorni_sadrzaj>  IR. ZA . d.o.o. LABIN, OIB 29682048894 zastupanog po punomoćniku Sanjin Jurmić</izvorni_sadrzaj>
    <derivirana_varijabla naziv="DomainObject.Predmet.ProtustrankaFormatedOIB_1">  IR. ZA . d.o.o. LABIN, OIB 29682048894 zastupanog po punomoćniku Sanjin Jurmić</derivirana_varijabla>
  </DomainObject.Predmet.ProtustrankaFormatedOIB>
  <DomainObject.Predmet.ProtustrankaFormatedWithAdress>
    <izvorni_sadrzaj> IR. ZA . d.o.o. LABIN, Rudarska 5, 52220 LABIN zastupanog po punomoćniku Sanjin Jurmić</izvorni_sadrzaj>
    <derivirana_varijabla naziv="DomainObject.Predmet.ProtustrankaFormatedWithAdress_1"> IR. ZA . d.o.o. LABIN, Rudarska 5, 52220 LABIN zastupanog po punomoćniku Sanjin Jurmić</derivirana_varijabla>
  </DomainObject.Predmet.ProtustrankaFormatedWithAdress>
  <DomainObject.Predmet.ProtustrankaFormatedWithAdressOIB>
    <izvorni_sadrzaj> IR. ZA . d.o.o. LABIN, OIB 29682048894, Rudarska 5, 52220 LABIN zastupanog po punomoćniku Sanjin Jurmić</izvorni_sadrzaj>
    <derivirana_varijabla naziv="DomainObject.Predmet.ProtustrankaFormatedWithAdressOIB_1"> IR. ZA . d.o.o. LABIN, OIB 29682048894, Rudarska 5, 52220 LABIN zastupanog po punomoćniku Sanjin Jurmić</derivirana_varijabla>
  </DomainObject.Predmet.ProtustrankaFormatedWithAdressOIB>
  <DomainObject.Predmet.ProtustrankaWithAdress>
    <izvorni_sadrzaj>IR. ZA . d.o.o. LABIN Rudarska 5, 52220 LABIN</izvorni_sadrzaj>
    <derivirana_varijabla naziv="DomainObject.Predmet.ProtustrankaWithAdress_1">IR. ZA . d.o.o. LABIN Rudarska 5, 52220 LABIN</derivirana_varijabla>
  </DomainObject.Predmet.ProtustrankaWithAdress>
  <DomainObject.Predmet.ProtustrankaWithAdressOIB>
    <izvorni_sadrzaj>IR. ZA . d.o.o. LABIN, OIB 29682048894, Rudarska 5, 52220 LABIN</izvorni_sadrzaj>
    <derivirana_varijabla naziv="DomainObject.Predmet.ProtustrankaWithAdressOIB_1">IR. ZA . d.o.o. LABIN, OIB 29682048894, Rudarska 5, 52220 LABIN</derivirana_varijabla>
  </DomainObject.Predmet.ProtustrankaWithAdressOIB>
  <DomainObject.Predmet.ProtustrankaNazivFormated>
    <izvorni_sadrzaj>IR. ZA . d.o.o. LABIN</izvorni_sadrzaj>
    <derivirana_varijabla naziv="DomainObject.Predmet.ProtustrankaNazivFormated_1">IR. ZA . d.o.o. LABIN</derivirana_varijabla>
  </DomainObject.Predmet.ProtustrankaNazivFormated>
  <DomainObject.Predmet.ProtustrankaNazivFormatedOIB>
    <izvorni_sadrzaj>IR. ZA . d.o.o. LABIN, OIB 29682048894</izvorni_sadrzaj>
    <derivirana_varijabla naziv="DomainObject.Predmet.ProtustrankaNazivFormatedOIB_1">IR. ZA . d.o.o. LABIN, OIB 29682048894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TANJA LICUL-BEŠIĆ, LABIN zastupanog po punomoćniku PREDRAG JOVANOVIĆ; LORENA BOLANAC, LABIN zastupanog po punomoćniku PREDRAG JOVANOVIĆ; ZLATKA JURIČIĆ, LABIN zastupanog po punomoćniku PREDRAG JOVANOVIĆ; LUIZA KOS, LABIN zastupanog po punomoćniku PREDRAG JOVANOVIĆ; ŽELIMIR JURIĆ, LABIN zastupanog po punomoćniku PREDRAG JOVANOVIĆ; LEONIDA BEŠIĆ, LABIN zastupanog po punomoćniku PREDRAG JOVANOVIĆ; MIRSADA PEŠTALIĆ, LABIN zastupanog po punomoćniku PREDRAG JOVANOVIĆ; VLADIMIR BURŠIĆ, LABIN zastupanog po punomoćniku PREDRAG JOVANOVIĆ</izvorni_sadrzaj>
    <derivirana_varijabla naziv="DomainObject.Predmet.StrankaFormated_1">  TANJA LICUL-BEŠIĆ, LABIN zastupanog po punomoćniku PREDRAG JOVANOVIĆ; LORENA BOLANAC, LABIN zastupanog po punomoćniku PREDRAG JOVANOVIĆ; ZLATKA JURIČIĆ, LABIN zastupanog po punomoćniku PREDRAG JOVANOVIĆ; LUIZA KOS, LABIN zastupanog po punomoćniku PREDRAG JOVANOVIĆ; ŽELIMIR JURIĆ, LABIN zastupanog po punomoćniku PREDRAG JOVANOVIĆ; LEONIDA BEŠIĆ, LABIN zastupanog po punomoćniku PREDRAG JOVANOVIĆ; MIRSADA PEŠTALIĆ, LABIN zastupanog po punomoćniku PREDRAG JOVANOVIĆ; VLADIMIR BURŠIĆ, LABIN zastupanog po punomoćniku PREDRAG JOVANOVIĆ</derivirana_varijabla>
  </DomainObject.Predmet.StrankaFormated>
  <DomainObject.Predmet.StrankaFormatedOIB>
    <izvorni_sadrzaj>  TANJA LICUL-BEŠIĆ, LABIN zastupanog po punomoćniku PREDRAG JOVANOVIĆ; LORENA BOLANAC, LABIN zastupanog po punomoćniku PREDRAG JOVANOVIĆ; ZLATKA JURIČIĆ, LABIN zastupanog po punomoćniku PREDRAG JOVANOVIĆ; LUIZA KOS, LABIN zastupanog po punomoćniku PREDRAG JOVANOVIĆ; ŽELIMIR JURIĆ, LABIN zastupanog po punomoćniku PREDRAG JOVANOVIĆ; LEONIDA BEŠIĆ, LABIN zastupanog po punomoćniku PREDRAG JOVANOVIĆ; MIRSADA PEŠTALIĆ, LABIN zastupanog po punomoćniku PREDRAG JOVANOVIĆ; VLADIMIR BURŠIĆ, LABIN zastupanog po punomoćniku PREDRAG JOVANOVIĆ</izvorni_sadrzaj>
    <derivirana_varijabla naziv="DomainObject.Predmet.StrankaFormatedOIB_1">  TANJA LICUL-BEŠIĆ, LABIN zastupanog po punomoćniku PREDRAG JOVANOVIĆ; LORENA BOLANAC, LABIN zastupanog po punomoćniku PREDRAG JOVANOVIĆ; ZLATKA JURIČIĆ, LABIN zastupanog po punomoćniku PREDRAG JOVANOVIĆ; LUIZA KOS, LABIN zastupanog po punomoćniku PREDRAG JOVANOVIĆ; ŽELIMIR JURIĆ, LABIN zastupanog po punomoćniku PREDRAG JOVANOVIĆ; LEONIDA BEŠIĆ, LABIN zastupanog po punomoćniku PREDRAG JOVANOVIĆ; MIRSADA PEŠTALIĆ, LABIN zastupanog po punomoćniku PREDRAG JOVANOVIĆ; VLADIMIR BURŠIĆ, LABIN zastupanog po punomoćniku PREDRAG JOVANOVIĆ</derivirana_varijabla>
  </DomainObject.Predmet.StrankaFormatedOIB>
  <DomainObject.Predmet.StrankaFormatedWithAdress>
    <izvorni_sadrzaj> TANJA LICUL-BEŠIĆ, LABIN, Šumber 117, 52220 LABIN zastupanog po punomoćniku PREDRAG JOVANOVIĆ; LORENA BOLANAC, LABIN, Kapelica 132, 52220 LABIN zastupanog po punomoćniku PREDRAG JOVANOVIĆ; ZLATKA JURIČIĆ, LABIN, Kapelica 131, 52220 LABIN zastupanog po punomoćniku PREDRAG JOVANOVIĆ; LUIZA KOS, LABIN, M. Golji 5A, 52220 LABIN zastupanog po punomoćniku PREDRAG JOVANOVIĆ; ŽELIMIR JURIĆ, LABIN, Omladinska 19, 52220 LABIN zastupanog po punomoćniku PREDRAG JOVANOVIĆ; LEONIDA BEŠIĆ, LABIN, A. Selana 27, 52220 LABIN zastupanog po punomoćniku PREDRAG JOVANOVIĆ; MIRSADA PEŠTALIĆ, LABIN, Štrmac 1, 52220 LABIN zastupanog po punomoćniku PREDRAG JOVANOVIĆ; VLADIMIR BURŠIĆ, LABIN, P. Sveci 1, 52220 LABIN zastupanog po punomoćniku PREDRAG JOVANOVIĆ</izvorni_sadrzaj>
    <derivirana_varijabla naziv="DomainObject.Predmet.StrankaFormatedWithAdress_1"> TANJA LICUL-BEŠIĆ, LABIN, Šumber 117, 52220 LABIN zastupanog po punomoćniku PREDRAG JOVANOVIĆ; LORENA BOLANAC, LABIN, Kapelica 132, 52220 LABIN zastupanog po punomoćniku PREDRAG JOVANOVIĆ; ZLATKA JURIČIĆ, LABIN, Kapelica 131, 52220 LABIN zastupanog po punomoćniku PREDRAG JOVANOVIĆ; LUIZA KOS, LABIN, M. Golji 5A, 52220 LABIN zastupanog po punomoćniku PREDRAG JOVANOVIĆ; ŽELIMIR JURIĆ, LABIN, Omladinska 19, 52220 LABIN zastupanog po punomoćniku PREDRAG JOVANOVIĆ; LEONIDA BEŠIĆ, LABIN, A. Selana 27, 52220 LABIN zastupanog po punomoćniku PREDRAG JOVANOVIĆ; MIRSADA PEŠTALIĆ, LABIN, Štrmac 1, 52220 LABIN zastupanog po punomoćniku PREDRAG JOVANOVIĆ; VLADIMIR BURŠIĆ, LABIN, P. Sveci 1, 52220 LABIN zastupanog po punomoćniku PREDRAG JOVANOVIĆ</derivirana_varijabla>
  </DomainObject.Predmet.StrankaFormatedWithAdress>
  <DomainObject.Predmet.StrankaFormatedWithAdressOIB>
    <izvorni_sadrzaj> TANJA LICUL-BEŠIĆ, LABIN, Šumber 117, 52220 LABIN zastupanog po punomoćniku PREDRAG JOVANOVIĆ; LORENA BOLANAC, LABIN, Kapelica 132, 52220 LABIN zastupanog po punomoćniku PREDRAG JOVANOVIĆ; ZLATKA JURIČIĆ, LABIN, Kapelica 131, 52220 LABIN zastupanog po punomoćniku PREDRAG JOVANOVIĆ; LUIZA KOS, LABIN, M. Golji 5A, 52220 LABIN zastupanog po punomoćniku PREDRAG JOVANOVIĆ; ŽELIMIR JURIĆ, LABIN, Omladinska 19, 52220 LABIN zastupanog po punomoćniku PREDRAG JOVANOVIĆ; LEONIDA BEŠIĆ, LABIN, A. Selana 27, 52220 LABIN zastupanog po punomoćniku PREDRAG JOVANOVIĆ; MIRSADA PEŠTALIĆ, LABIN, Štrmac 1, 52220 LABIN zastupanog po punomoćniku PREDRAG JOVANOVIĆ; VLADIMIR BURŠIĆ, LABIN, P. Sveci 1, 52220 LABIN zastupanog po punomoćniku PREDRAG JOVANOVIĆ</izvorni_sadrzaj>
    <derivirana_varijabla naziv="DomainObject.Predmet.StrankaFormatedWithAdressOIB_1"> TANJA LICUL-BEŠIĆ, LABIN, Šumber 117, 52220 LABIN zastupanog po punomoćniku PREDRAG JOVANOVIĆ; LORENA BOLANAC, LABIN, Kapelica 132, 52220 LABIN zastupanog po punomoćniku PREDRAG JOVANOVIĆ; ZLATKA JURIČIĆ, LABIN, Kapelica 131, 52220 LABIN zastupanog po punomoćniku PREDRAG JOVANOVIĆ; LUIZA KOS, LABIN, M. Golji 5A, 52220 LABIN zastupanog po punomoćniku PREDRAG JOVANOVIĆ; ŽELIMIR JURIĆ, LABIN, Omladinska 19, 52220 LABIN zastupanog po punomoćniku PREDRAG JOVANOVIĆ; LEONIDA BEŠIĆ, LABIN, A. Selana 27, 52220 LABIN zastupanog po punomoćniku PREDRAG JOVANOVIĆ; MIRSADA PEŠTALIĆ, LABIN, Štrmac 1, 52220 LABIN zastupanog po punomoćniku PREDRAG JOVANOVIĆ; VLADIMIR BURŠIĆ, LABIN, P. Sveci 1, 52220 LABIN zastupanog po punomoćniku PREDRAG JOVANOVIĆ</derivirana_varijabla>
  </DomainObject.Predmet.StrankaFormatedWithAdressOIB>
  <DomainObject.Predmet.StrankaWithAdress>
    <izvorni_sadrzaj>TANJA LICUL-BEŠIĆ, LABIN Šumber 117,52220 LABIN,LORENA BOLANAC, LABIN Kapelica 132,52220 LABIN,ZLATKA JURIČIĆ, LABIN Kapelica 131,52220 LABIN,LUIZA KOS, LABIN M. Golji 5A,52220 LABIN,ŽELIMIR JURIĆ, LABIN Omladinska 19,52220 LABIN,LEONIDA BEŠIĆ, LABIN A. Selana 27,52220 LABIN,MIRSADA PEŠTALIĆ, LABIN Štrmac 1,52220 LABIN,VLADIMIR BURŠIĆ, LABIN P. Sveci 1,52220 LABIN</izvorni_sadrzaj>
    <derivirana_varijabla naziv="DomainObject.Predmet.StrankaWithAdress_1">TANJA LICUL-BEŠIĆ, LABIN Šumber 117,52220 LABIN,LORENA BOLANAC, LABIN Kapelica 132,52220 LABIN,ZLATKA JURIČIĆ, LABIN Kapelica 131,52220 LABIN,LUIZA KOS, LABIN M. Golji 5A,52220 LABIN,ŽELIMIR JURIĆ, LABIN Omladinska 19,52220 LABIN,LEONIDA BEŠIĆ, LABIN A. Selana 27,52220 LABIN,MIRSADA PEŠTALIĆ, LABIN Štrmac 1,52220 LABIN,VLADIMIR BURŠIĆ, LABIN P. Sveci 1,52220 LABIN</derivirana_varijabla>
  </DomainObject.Predmet.StrankaWithAdress>
  <DomainObject.Predmet.StrankaWithAdressOIB>
    <izvorni_sadrzaj>TANJA LICUL-BEŠIĆ, LABIN, Šumber 117,52220 LABIN,LORENA BOLANAC, LABIN, Kapelica 132,52220 LABIN,ZLATKA JURIČIĆ, LABIN, Kapelica 131,52220 LABIN,LUIZA KOS, LABIN, M. Golji 5A,52220 LABIN,ŽELIMIR JURIĆ, LABIN, Omladinska 19,52220 LABIN,LEONIDA BEŠIĆ, LABIN, A. Selana 27,52220 LABIN,MIRSADA PEŠTALIĆ, LABIN, Štrmac 1,52220 LABIN,VLADIMIR BURŠIĆ, LABIN, P. Sveci 1,52220 LABIN</izvorni_sadrzaj>
    <derivirana_varijabla naziv="DomainObject.Predmet.StrankaWithAdressOIB_1">TANJA LICUL-BEŠIĆ, LABIN, Šumber 117,52220 LABIN,LORENA BOLANAC, LABIN, Kapelica 132,52220 LABIN,ZLATKA JURIČIĆ, LABIN, Kapelica 131,52220 LABIN,LUIZA KOS, LABIN, M. Golji 5A,52220 LABIN,ŽELIMIR JURIĆ, LABIN, Omladinska 19,52220 LABIN,LEONIDA BEŠIĆ, LABIN, A. Selana 27,52220 LABIN,MIRSADA PEŠTALIĆ, LABIN, Štrmac 1,52220 LABIN,VLADIMIR BURŠIĆ, LABIN, P. Sveci 1,52220 LABIN</derivirana_varijabla>
  </DomainObject.Predmet.StrankaWithAdressOIB>
  <DomainObject.Predmet.StrankaNazivFormated>
    <izvorni_sadrzaj>TANJA LICUL-BEŠIĆ, LABIN,LORENA BOLANAC, LABIN,ZLATKA JURIČIĆ, LABIN,LUIZA KOS, LABIN,ŽELIMIR JURIĆ, LABIN,LEONIDA BEŠIĆ, LABIN,MIRSADA PEŠTALIĆ, LABIN,VLADIMIR BURŠIĆ, LABIN</izvorni_sadrzaj>
    <derivirana_varijabla naziv="DomainObject.Predmet.StrankaNazivFormated_1">TANJA LICUL-BEŠIĆ, LABIN,LORENA BOLANAC, LABIN,ZLATKA JURIČIĆ, LABIN,LUIZA KOS, LABIN,ŽELIMIR JURIĆ, LABIN,LEONIDA BEŠIĆ, LABIN,MIRSADA PEŠTALIĆ, LABIN,VLADIMIR BURŠIĆ, LABIN</derivirana_varijabla>
  </DomainObject.Predmet.StrankaNazivFormated>
  <DomainObject.Predmet.StrankaNazivFormatedOIB>
    <izvorni_sadrzaj>TANJA LICUL-BEŠIĆ, LABIN,LORENA BOLANAC, LABIN,ZLATKA JURIČIĆ, LABIN,LUIZA KOS, LABIN,ŽELIMIR JURIĆ, LABIN,LEONIDA BEŠIĆ, LABIN,MIRSADA PEŠTALIĆ, LABIN,VLADIMIR BURŠIĆ, LABIN</izvorni_sadrzaj>
    <derivirana_varijabla naziv="DomainObject.Predmet.StrankaNazivFormatedOIB_1">TANJA LICUL-BEŠIĆ, LABIN,LORENA BOLANAC, LABIN,ZLATKA JURIČIĆ, LABIN,LUIZA KOS, LABIN,ŽELIMIR JURIĆ, LABIN,LEONIDA BEŠIĆ, LABIN,MIRSADA PEŠTALIĆ, LABIN,VLADIMIR BURŠIĆ, LABIN</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TANJA LICUL-BEŠIĆ, LABIN zastupanog po punomoćniku PREDRAG JOVANOVIĆ</item>
      <item>LORENA BOLANAC, LABIN zastupanog po punomoćniku PREDRAG JOVANOVIĆ</item>
      <item>ZLATKA JURIČIĆ, LABIN zastupanog po punomoćniku PREDRAG JOVANOVIĆ</item>
      <item>LUIZA KOS, LABIN zastupanog po punomoćniku PREDRAG JOVANOVIĆ</item>
      <item>ŽELIMIR JURIĆ, LABIN zastupanog po punomoćniku PREDRAG JOVANOVIĆ</item>
      <item>LEONIDA BEŠIĆ, LABIN zastupanog po punomoćniku PREDRAG JOVANOVIĆ</item>
      <item>MIRSADA PEŠTALIĆ, LABIN zastupanog po punomoćniku PREDRAG JOVANOVIĆ</item>
      <item>VLADIMIR BURŠIĆ, LABIN zastupanog po punomoćniku PREDRAG JOVANOVIĆ</item>
    </izvorni_sadrzaj>
    <derivirana_varijabla naziv="DomainObject.Predmet.StrankaListFormated_1">
      <item>TANJA LICUL-BEŠIĆ, LABIN zastupanog po punomoćniku PREDRAG JOVANOVIĆ</item>
      <item>LORENA BOLANAC, LABIN zastupanog po punomoćniku PREDRAG JOVANOVIĆ</item>
      <item>ZLATKA JURIČIĆ, LABIN zastupanog po punomoćniku PREDRAG JOVANOVIĆ</item>
      <item>LUIZA KOS, LABIN zastupanog po punomoćniku PREDRAG JOVANOVIĆ</item>
      <item>ŽELIMIR JURIĆ, LABIN zastupanog po punomoćniku PREDRAG JOVANOVIĆ</item>
      <item>LEONIDA BEŠIĆ, LABIN zastupanog po punomoćniku PREDRAG JOVANOVIĆ</item>
      <item>MIRSADA PEŠTALIĆ, LABIN zastupanog po punomoćniku PREDRAG JOVANOVIĆ</item>
      <item>VLADIMIR BURŠIĆ, LABIN zastupanog po punomoćniku PREDRAG JOVANOVIĆ</item>
    </derivirana_varijabla>
  </DomainObject.Predmet.StrankaListFormated>
  <DomainObject.Predmet.StrankaListFormatedOIB>
    <izvorni_sadrzaj>
      <item>TANJA LICUL-BEŠIĆ, LABIN zastupanog po punomoćniku PREDRAG JOVANOVIĆ</item>
      <item>LORENA BOLANAC, LABIN zastupanog po punomoćniku PREDRAG JOVANOVIĆ</item>
      <item>ZLATKA JURIČIĆ, LABIN zastupanog po punomoćniku PREDRAG JOVANOVIĆ</item>
      <item>LUIZA KOS, LABIN zastupanog po punomoćniku PREDRAG JOVANOVIĆ</item>
      <item>ŽELIMIR JURIĆ, LABIN zastupanog po punomoćniku PREDRAG JOVANOVIĆ</item>
      <item>LEONIDA BEŠIĆ, LABIN zastupanog po punomoćniku PREDRAG JOVANOVIĆ</item>
      <item>MIRSADA PEŠTALIĆ, LABIN zastupanog po punomoćniku PREDRAG JOVANOVIĆ</item>
      <item>VLADIMIR BURŠIĆ, LABIN zastupanog po punomoćniku PREDRAG JOVANOVIĆ</item>
    </izvorni_sadrzaj>
    <derivirana_varijabla naziv="DomainObject.Predmet.StrankaListFormatedOIB_1">
      <item>TANJA LICUL-BEŠIĆ, LABIN zastupanog po punomoćniku PREDRAG JOVANOVIĆ</item>
      <item>LORENA BOLANAC, LABIN zastupanog po punomoćniku PREDRAG JOVANOVIĆ</item>
      <item>ZLATKA JURIČIĆ, LABIN zastupanog po punomoćniku PREDRAG JOVANOVIĆ</item>
      <item>LUIZA KOS, LABIN zastupanog po punomoćniku PREDRAG JOVANOVIĆ</item>
      <item>ŽELIMIR JURIĆ, LABIN zastupanog po punomoćniku PREDRAG JOVANOVIĆ</item>
      <item>LEONIDA BEŠIĆ, LABIN zastupanog po punomoćniku PREDRAG JOVANOVIĆ</item>
      <item>MIRSADA PEŠTALIĆ, LABIN zastupanog po punomoćniku PREDRAG JOVANOVIĆ</item>
      <item>VLADIMIR BURŠIĆ, LABIN zastupanog po punomoćniku PREDRAG JOVANOVIĆ</item>
    </derivirana_varijabla>
  </DomainObject.Predmet.StrankaListFormatedOIB>
  <DomainObject.Predmet.StrankaListFormatedWithAdress>
    <izvorni_sadrzaj>
      <item>TANJA LICUL-BEŠIĆ, LABIN, Šumber 117, 52220 LABIN zastupanog po punomoćniku PREDRAG JOVANOVIĆ</item>
      <item>LORENA BOLANAC, LABIN, Kapelica 132, 52220 LABIN zastupanog po punomoćniku PREDRAG JOVANOVIĆ</item>
      <item>ZLATKA JURIČIĆ, LABIN, Kapelica 131, 52220 LABIN zastupanog po punomoćniku PREDRAG JOVANOVIĆ</item>
      <item>LUIZA KOS, LABIN, M. Golji 5A, 52220 LABIN zastupanog po punomoćniku PREDRAG JOVANOVIĆ</item>
      <item>ŽELIMIR JURIĆ, LABIN, Omladinska 19, 52220 LABIN zastupanog po punomoćniku PREDRAG JOVANOVIĆ</item>
      <item>LEONIDA BEŠIĆ, LABIN, A. Selana 27, 52220 LABIN zastupanog po punomoćniku PREDRAG JOVANOVIĆ</item>
      <item>MIRSADA PEŠTALIĆ, LABIN, Štrmac 1, 52220 LABIN zastupanog po punomoćniku PREDRAG JOVANOVIĆ</item>
      <item>VLADIMIR BURŠIĆ, LABIN, P. Sveci 1, 52220 LABIN zastupanog po punomoćniku PREDRAG JOVANOVIĆ</item>
    </izvorni_sadrzaj>
    <derivirana_varijabla naziv="DomainObject.Predmet.StrankaListFormatedWithAdress_1">
      <item>TANJA LICUL-BEŠIĆ, LABIN, Šumber 117, 52220 LABIN zastupanog po punomoćniku PREDRAG JOVANOVIĆ</item>
      <item>LORENA BOLANAC, LABIN, Kapelica 132, 52220 LABIN zastupanog po punomoćniku PREDRAG JOVANOVIĆ</item>
      <item>ZLATKA JURIČIĆ, LABIN, Kapelica 131, 52220 LABIN zastupanog po punomoćniku PREDRAG JOVANOVIĆ</item>
      <item>LUIZA KOS, LABIN, M. Golji 5A, 52220 LABIN zastupanog po punomoćniku PREDRAG JOVANOVIĆ</item>
      <item>ŽELIMIR JURIĆ, LABIN, Omladinska 19, 52220 LABIN zastupanog po punomoćniku PREDRAG JOVANOVIĆ</item>
      <item>LEONIDA BEŠIĆ, LABIN, A. Selana 27, 52220 LABIN zastupanog po punomoćniku PREDRAG JOVANOVIĆ</item>
      <item>MIRSADA PEŠTALIĆ, LABIN, Štrmac 1, 52220 LABIN zastupanog po punomoćniku PREDRAG JOVANOVIĆ</item>
      <item>VLADIMIR BURŠIĆ, LABIN, P. Sveci 1, 52220 LABIN zastupanog po punomoćniku PREDRAG JOVANOVIĆ</item>
    </derivirana_varijabla>
  </DomainObject.Predmet.StrankaListFormatedWithAdress>
  <DomainObject.Predmet.StrankaListFormatedWithAdressOIB>
    <izvorni_sadrzaj>
      <item>TANJA LICUL-BEŠIĆ, LABIN, Šumber 117, 52220 LABIN zastupanog po punomoćniku PREDRAG JOVANOVIĆ</item>
      <item>LORENA BOLANAC, LABIN, Kapelica 132, 52220 LABIN zastupanog po punomoćniku PREDRAG JOVANOVIĆ</item>
      <item>ZLATKA JURIČIĆ, LABIN, Kapelica 131, 52220 LABIN zastupanog po punomoćniku PREDRAG JOVANOVIĆ</item>
      <item>LUIZA KOS, LABIN, M. Golji 5A, 52220 LABIN zastupanog po punomoćniku PREDRAG JOVANOVIĆ</item>
      <item>ŽELIMIR JURIĆ, LABIN, Omladinska 19, 52220 LABIN zastupanog po punomoćniku PREDRAG JOVANOVIĆ</item>
      <item>LEONIDA BEŠIĆ, LABIN, A. Selana 27, 52220 LABIN zastupanog po punomoćniku PREDRAG JOVANOVIĆ</item>
      <item>MIRSADA PEŠTALIĆ, LABIN, Štrmac 1, 52220 LABIN zastupanog po punomoćniku PREDRAG JOVANOVIĆ</item>
      <item>VLADIMIR BURŠIĆ, LABIN, P. Sveci 1, 52220 LABIN zastupanog po punomoćniku PREDRAG JOVANOVIĆ</item>
    </izvorni_sadrzaj>
    <derivirana_varijabla naziv="DomainObject.Predmet.StrankaListFormatedWithAdressOIB_1">
      <item>TANJA LICUL-BEŠIĆ, LABIN, Šumber 117, 52220 LABIN zastupanog po punomoćniku PREDRAG JOVANOVIĆ</item>
      <item>LORENA BOLANAC, LABIN, Kapelica 132, 52220 LABIN zastupanog po punomoćniku PREDRAG JOVANOVIĆ</item>
      <item>ZLATKA JURIČIĆ, LABIN, Kapelica 131, 52220 LABIN zastupanog po punomoćniku PREDRAG JOVANOVIĆ</item>
      <item>LUIZA KOS, LABIN, M. Golji 5A, 52220 LABIN zastupanog po punomoćniku PREDRAG JOVANOVIĆ</item>
      <item>ŽELIMIR JURIĆ, LABIN, Omladinska 19, 52220 LABIN zastupanog po punomoćniku PREDRAG JOVANOVIĆ</item>
      <item>LEONIDA BEŠIĆ, LABIN, A. Selana 27, 52220 LABIN zastupanog po punomoćniku PREDRAG JOVANOVIĆ</item>
      <item>MIRSADA PEŠTALIĆ, LABIN, Štrmac 1, 52220 LABIN zastupanog po punomoćniku PREDRAG JOVANOVIĆ</item>
      <item>VLADIMIR BURŠIĆ, LABIN, P. Sveci 1, 52220 LABIN zastupanog po punomoćniku PREDRAG JOVANOVIĆ</item>
    </derivirana_varijabla>
  </DomainObject.Predmet.StrankaListFormatedWithAdressOIB>
  <DomainObject.Predmet.StrankaListNazivFormated>
    <izvorni_sadrzaj>
      <item>TANJA LICUL-BEŠIĆ, LABIN</item>
      <item>LORENA BOLANAC, LABIN</item>
      <item>ZLATKA JURIČIĆ, LABIN</item>
      <item>LUIZA KOS, LABIN</item>
      <item>ŽELIMIR JURIĆ, LABIN</item>
      <item>LEONIDA BEŠIĆ, LABIN</item>
      <item>MIRSADA PEŠTALIĆ, LABIN</item>
      <item>VLADIMIR BURŠIĆ, LABIN</item>
    </izvorni_sadrzaj>
    <derivirana_varijabla naziv="DomainObject.Predmet.StrankaListNazivFormated_1">
      <item>TANJA LICUL-BEŠIĆ, LABIN</item>
      <item>LORENA BOLANAC, LABIN</item>
      <item>ZLATKA JURIČIĆ, LABIN</item>
      <item>LUIZA KOS, LABIN</item>
      <item>ŽELIMIR JURIĆ, LABIN</item>
      <item>LEONIDA BEŠIĆ, LABIN</item>
      <item>MIRSADA PEŠTALIĆ, LABIN</item>
      <item>VLADIMIR BURŠIĆ, LABIN</item>
    </derivirana_varijabla>
  </DomainObject.Predmet.StrankaListNazivFormated>
  <DomainObject.Predmet.StrankaListNazivFormatedOIB>
    <izvorni_sadrzaj>
      <item>TANJA LICUL-BEŠIĆ, LABIN</item>
      <item>LORENA BOLANAC, LABIN</item>
      <item>ZLATKA JURIČIĆ, LABIN</item>
      <item>LUIZA KOS, LABIN</item>
      <item>ŽELIMIR JURIĆ, LABIN</item>
      <item>LEONIDA BEŠIĆ, LABIN</item>
      <item>MIRSADA PEŠTALIĆ, LABIN</item>
      <item>VLADIMIR BURŠIĆ, LABIN</item>
    </izvorni_sadrzaj>
    <derivirana_varijabla naziv="DomainObject.Predmet.StrankaListNazivFormatedOIB_1">
      <item>TANJA LICUL-BEŠIĆ, LABIN</item>
      <item>LORENA BOLANAC, LABIN</item>
      <item>ZLATKA JURIČIĆ, LABIN</item>
      <item>LUIZA KOS, LABIN</item>
      <item>ŽELIMIR JURIĆ, LABIN</item>
      <item>LEONIDA BEŠIĆ, LABIN</item>
      <item>MIRSADA PEŠTALIĆ, LABIN</item>
      <item>VLADIMIR BURŠIĆ, LABIN</item>
    </derivirana_varijabla>
  </DomainObject.Predmet.StrankaListNazivFormatedOIB>
  <DomainObject.Predmet.ProtuStrankaListFormated>
    <izvorni_sadrzaj>
      <item>IR. ZA . d.o.o. LABIN zastupanog po punomoćniku Sanjin Jurmić</item>
    </izvorni_sadrzaj>
    <derivirana_varijabla naziv="DomainObject.Predmet.ProtuStrankaListFormated_1">
      <item>IR. ZA . d.o.o. LABIN zastupanog po punomoćniku Sanjin Jurmić</item>
    </derivirana_varijabla>
  </DomainObject.Predmet.ProtuStrankaListFormated>
  <DomainObject.Predmet.ProtuStrankaListFormatedOIB>
    <izvorni_sadrzaj>
      <item>IR. ZA . d.o.o. LABIN, OIB 29682048894 zastupanog po punomoćniku Sanjin Jurmić</item>
    </izvorni_sadrzaj>
    <derivirana_varijabla naziv="DomainObject.Predmet.ProtuStrankaListFormatedOIB_1">
      <item>IR. ZA . d.o.o. LABIN, OIB 29682048894 zastupanog po punomoćniku Sanjin Jurmić</item>
    </derivirana_varijabla>
  </DomainObject.Predmet.ProtuStrankaListFormatedOIB>
  <DomainObject.Predmet.ProtuStrankaListFormatedWithAdress>
    <izvorni_sadrzaj>
      <item>IR. ZA . d.o.o. LABIN, Rudarska 5, 52220 LABIN zastupanog po punomoćniku Sanjin Jurmić</item>
    </izvorni_sadrzaj>
    <derivirana_varijabla naziv="DomainObject.Predmet.ProtuStrankaListFormatedWithAdress_1">
      <item>IR. ZA . d.o.o. LABIN, Rudarska 5, 52220 LABIN zastupanog po punomoćniku Sanjin Jurmić</item>
    </derivirana_varijabla>
  </DomainObject.Predmet.ProtuStrankaListFormatedWithAdress>
  <DomainObject.Predmet.ProtuStrankaListFormatedWithAdressOIB>
    <izvorni_sadrzaj>
      <item>IR. ZA . d.o.o. LABIN, OIB 29682048894, Rudarska 5, 52220 LABIN zastupanog po punomoćniku Sanjin Jurmić</item>
    </izvorni_sadrzaj>
    <derivirana_varijabla naziv="DomainObject.Predmet.ProtuStrankaListFormatedWithAdressOIB_1">
      <item>IR. ZA . d.o.o. LABIN, OIB 29682048894, Rudarska 5, 52220 LABIN zastupanog po punomoćniku Sanjin Jurmić</item>
    </derivirana_varijabla>
  </DomainObject.Predmet.ProtuStrankaListFormatedWithAdressOIB>
  <DomainObject.Predmet.ProtuStrankaListNazivFormated>
    <izvorni_sadrzaj>
      <item>IR. ZA . d.o.o. LABIN</item>
    </izvorni_sadrzaj>
    <derivirana_varijabla naziv="DomainObject.Predmet.ProtuStrankaListNazivFormated_1">
      <item>IR. ZA . d.o.o. LABIN</item>
    </derivirana_varijabla>
  </DomainObject.Predmet.ProtuStrankaListNazivFormated>
  <DomainObject.Predmet.ProtuStrankaListNazivFormatedOIB>
    <izvorni_sadrzaj>
      <item>IR. ZA . d.o.o. LABIN, OIB 29682048894</item>
    </izvorni_sadrzaj>
    <derivirana_varijabla naziv="DomainObject.Predmet.ProtuStrankaListNazivFormatedOIB_1">
      <item>IR. ZA . d.o.o. LABIN, OIB 29682048894</item>
    </derivirana_varijabla>
  </DomainObject.Predmet.ProtuStrankaListNazivFormatedOIB>
  <DomainObject.Predmet.OstaliListFormated>
    <izvorni_sadrzaj>
      <item>PREDRAG JOVANOVIĆ punomoćnik sudionika u postupku MIRSADA PEŠTALIĆ, LABIN; LEONIDA BEŠIĆ, LABIN; ŽELIMIR JURIĆ, LABIN; LUIZA KOS, LABIN; ZLATKA JURIČIĆ, LABIN; LORENA BOLANAC, LABIN; VLADIMIR BURŠIĆ, LABIN; TANJA LICUL-BEŠIĆ, LABIN</item>
      <item>Sanjin Jurmić punomoćnik sudionika u postupku IR. ZA . d.o.o. LABIN</item>
    </izvorni_sadrzaj>
    <derivirana_varijabla naziv="DomainObject.Predmet.OstaliListFormated_1">
      <item>PREDRAG JOVANOVIĆ punomoćnik sudionika u postupku MIRSADA PEŠTALIĆ, LABIN; LEONIDA BEŠIĆ, LABIN; ŽELIMIR JURIĆ, LABIN; LUIZA KOS, LABIN; ZLATKA JURIČIĆ, LABIN; LORENA BOLANAC, LABIN; VLADIMIR BURŠIĆ, LABIN; TANJA LICUL-BEŠIĆ, LABIN</item>
      <item>Sanjin Jurmić punomoćnik sudionika u postupku IR. ZA . d.o.o. LABIN</item>
    </derivirana_varijabla>
  </DomainObject.Predmet.OstaliListFormated>
  <DomainObject.Predmet.OstaliListFormatedOIB>
    <izvorni_sadrzaj>
      <item>PREDRAG JOVANOVIĆ punomoćnik sudionika u postupku MIRSADA PEŠTALIĆ, LABIN; LEONIDA BEŠIĆ, LABIN; ŽELIMIR JURIĆ, LABIN; LUIZA KOS, LABIN; ZLATKA JURIČIĆ, LABIN; LORENA BOLANAC, LABIN; VLADIMIR BURŠIĆ, LABIN; TANJA LICUL-BEŠIĆ, LABIN</item>
      <item>Sanjin Jurmić punomoćnik sudionika u postupku IR. ZA . d.o.o. LABIN</item>
    </izvorni_sadrzaj>
    <derivirana_varijabla naziv="DomainObject.Predmet.OstaliListFormatedOIB_1">
      <item>PREDRAG JOVANOVIĆ punomoćnik sudionika u postupku MIRSADA PEŠTALIĆ, LABIN; LEONIDA BEŠIĆ, LABIN; ŽELIMIR JURIĆ, LABIN; LUIZA KOS, LABIN; ZLATKA JURIČIĆ, LABIN; LORENA BOLANAC, LABIN; VLADIMIR BURŠIĆ, LABIN; TANJA LICUL-BEŠIĆ, LABIN</item>
      <item>Sanjin Jurmić punomoćnik sudionika u postupku IR. ZA . d.o.o. LABIN</item>
    </derivirana_varijabla>
  </DomainObject.Predmet.OstaliListFormatedOIB>
  <DomainObject.Predmet.OstaliListFormatedWithAdress>
    <izvorni_sadrzaj>
      <item>PREDRAG JOVANOVIĆ, Rudarska 1, 52220 LABIN punomoćnik sudionika u postupku MIRSADA PEŠTALIĆ, LABIN; LEONIDA BEŠIĆ, LABIN; ŽELIMIR JURIĆ, LABIN; LUIZA KOS, LABIN; ZLATKA JURIČIĆ, LABIN; LORENA BOLANAC, LABIN; VLADIMIR BURŠIĆ, LABIN; TANJA LICUL-BEŠIĆ, LABIN</item>
      <item>Sanjin Jurmić, Kvaternikova br. 70 a, 51000 Rijeka punomoćnik sudionika u postupku IR. ZA . d.o.o. LABIN</item>
    </izvorni_sadrzaj>
    <derivirana_varijabla naziv="DomainObject.Predmet.OstaliListFormatedWithAdress_1">
      <item>PREDRAG JOVANOVIĆ, Rudarska 1, 52220 LABIN punomoćnik sudionika u postupku MIRSADA PEŠTALIĆ, LABIN; LEONIDA BEŠIĆ, LABIN; ŽELIMIR JURIĆ, LABIN; LUIZA KOS, LABIN; ZLATKA JURIČIĆ, LABIN; LORENA BOLANAC, LABIN; VLADIMIR BURŠIĆ, LABIN; TANJA LICUL-BEŠIĆ, LABIN</item>
      <item>Sanjin Jurmić, Kvaternikova br. 70 a, 51000 Rijeka punomoćnik sudionika u postupku IR. ZA . d.o.o. LABIN</item>
    </derivirana_varijabla>
  </DomainObject.Predmet.OstaliListFormatedWithAdress>
  <DomainObject.Predmet.OstaliListFormatedWithAdressOIB>
    <izvorni_sadrzaj>
      <item>PREDRAG JOVANOVIĆ, Rudarska 1, 52220 LABIN punomoćnik sudionika u postupku MIRSADA PEŠTALIĆ, LABIN; LEONIDA BEŠIĆ, LABIN; ŽELIMIR JURIĆ, LABIN; LUIZA KOS, LABIN; ZLATKA JURIČIĆ, LABIN; LORENA BOLANAC, LABIN; VLADIMIR BURŠIĆ, LABIN; TANJA LICUL-BEŠIĆ, LABIN</item>
      <item>Sanjin Jurmić, Kvaternikova br. 70 a, 51000 Rijeka punomoćnik sudionika u postupku IR. ZA . d.o.o. LABIN</item>
    </izvorni_sadrzaj>
    <derivirana_varijabla naziv="DomainObject.Predmet.OstaliListFormatedWithAdressOIB_1">
      <item>PREDRAG JOVANOVIĆ, Rudarska 1, 52220 LABIN punomoćnik sudionika u postupku MIRSADA PEŠTALIĆ, LABIN; LEONIDA BEŠIĆ, LABIN; ŽELIMIR JURIĆ, LABIN; LUIZA KOS, LABIN; ZLATKA JURIČIĆ, LABIN; LORENA BOLANAC, LABIN; VLADIMIR BURŠIĆ, LABIN; TANJA LICUL-BEŠIĆ, LABIN</item>
      <item>Sanjin Jurmić, Kvaternikova br. 70 a, 51000 Rijeka punomoćnik sudionika u postupku IR. ZA . d.o.o. LABIN</item>
    </derivirana_varijabla>
  </DomainObject.Predmet.OstaliListFormatedWithAdressOIB>
  <DomainObject.Predmet.OstaliListNazivFormated>
    <izvorni_sadrzaj>
      <item>PREDRAG JOVANOVIĆ</item>
      <item>Sanjin Jurmić</item>
    </izvorni_sadrzaj>
    <derivirana_varijabla naziv="DomainObject.Predmet.OstaliListNazivFormated_1">
      <item>PREDRAG JOVANOVIĆ</item>
      <item>Sanjin Jurmić</item>
    </derivirana_varijabla>
  </DomainObject.Predmet.OstaliListNazivFormated>
  <DomainObject.Predmet.OstaliListNazivFormatedOIB>
    <izvorni_sadrzaj>
      <item>PREDRAG JOVANOVIĆ</item>
      <item>Sanjin Jurmić</item>
    </izvorni_sadrzaj>
    <derivirana_varijabla naziv="DomainObject.Predmet.OstaliListNazivFormatedOIB_1">
      <item>PREDRAG JOVANOVIĆ</item>
      <item>Sanjin Jurmić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2016.</izvorni_sadrzaj>
    <derivirana_varijabla naziv="DomainObject.Datum_1">26. veljače 2016.</derivirana_varijabla>
  </DomainObject.Datum>
  <DomainObject.PoslovniBrojDokumenta>
    <izvorni_sadrzaj/>
    <derivirana_varijabla naziv="DomainObject.PoslovniBrojDokumenta_1"/>
  </DomainObject.PoslovniBrojDokumenta>
  <DomainObject.Predmet.StrankaIDrugi>
    <izvorni_sadrzaj>VLADIMIR BURŠIĆ, LABIN i dr.</izvorni_sadrzaj>
    <derivirana_varijabla naziv="DomainObject.Predmet.StrankaIDrugi_1">VLADIMIR BURŠIĆ, LABIN i dr.</derivirana_varijabla>
  </DomainObject.Predmet.StrankaIDrugi>
  <DomainObject.Predmet.ProtustrankaIDrugi>
    <izvorni_sadrzaj>IR. ZA . d.o.o. LABIN</izvorni_sadrzaj>
    <derivirana_varijabla naziv="DomainObject.Predmet.ProtustrankaIDrugi_1">IR. ZA . d.o.o. LABIN</derivirana_varijabla>
  </DomainObject.Predmet.ProtustrankaIDrugi>
  <DomainObject.Predmet.StrankaIDrugiAdressOIB>
    <izvorni_sadrzaj>VLADIMIR BURŠIĆ, LABIN, P. Sveci 1, 52220 LABIN i dr.</izvorni_sadrzaj>
    <derivirana_varijabla naziv="DomainObject.Predmet.StrankaIDrugiAdressOIB_1">VLADIMIR BURŠIĆ, LABIN, P. Sveci 1, 52220 LABIN i dr.</derivirana_varijabla>
  </DomainObject.Predmet.StrankaIDrugiAdressOIB>
  <DomainObject.Predmet.ProtustrankaIDrugiAdressOIB>
    <izvorni_sadrzaj>IR. ZA . d.o.o. LABIN, OIB 29682048894, Rudarska 5, 52220 LABIN</izvorni_sadrzaj>
    <derivirana_varijabla naziv="DomainObject.Predmet.ProtustrankaIDrugiAdressOIB_1">IR. ZA . d.o.o. LABIN, OIB 29682048894, Rudarska 5, 52220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TANJA LICUL-BEŠIĆ, LABIN</item>
      <item>LORENA BOLANAC, LABIN</item>
      <item>ZLATKA JURIČIĆ, LABIN</item>
      <item>LUIZA KOS, LABIN</item>
      <item>ŽELIMIR JURIĆ, LABIN</item>
      <item>PREDRAG JOVANOVIĆ</item>
      <item>Sanjin Jurmić</item>
      <item>LEONIDA BEŠIĆ, LABIN</item>
      <item>MIRSADA PEŠTALIĆ, LABIN</item>
      <item>VLADIMIR BURŠIĆ, LABIN</item>
      <item>IR. ZA . d.o.o. LABIN</item>
    </izvorni_sadrzaj>
    <derivirana_varijabla naziv="DomainObject.Predmet.SudioniciListNaziv_1">
      <item>TANJA LICUL-BEŠIĆ, LABIN</item>
      <item>LORENA BOLANAC, LABIN</item>
      <item>ZLATKA JURIČIĆ, LABIN</item>
      <item>LUIZA KOS, LABIN</item>
      <item>ŽELIMIR JURIĆ, LABIN</item>
      <item>PREDRAG JOVANOVIĆ</item>
      <item>Sanjin Jurmić</item>
      <item>LEONIDA BEŠIĆ, LABIN</item>
      <item>MIRSADA PEŠTALIĆ, LABIN</item>
      <item>VLADIMIR BURŠIĆ, LABIN</item>
      <item>IR. ZA . d.o.o. LABIN</item>
    </derivirana_varijabla>
  </DomainObject.Predmet.SudioniciListNaziv>
  <DomainObject.Predmet.SudioniciListAdressOIB>
    <izvorni_sadrzaj>
      <item>TANJA LICUL-BEŠIĆ, LABIN, Šumber 117,52220 LABIN</item>
      <item>LORENA BOLANAC, LABIN, Kapelica 132,52220 LABIN</item>
      <item>ZLATKA JURIČIĆ, LABIN, Kapelica 131,52220 LABIN</item>
      <item>LUIZA KOS, LABIN, M. Golji 5A,52220 LABIN</item>
      <item>ŽELIMIR JURIĆ, LABIN, Omladinska 19,52220 LABIN</item>
      <item>PREDRAG JOVANOVIĆ, Rudarska 1,52220 LABIN</item>
      <item>Sanjin Jurmić, Kvaternikova br. 70 a,51000 Rijeka</item>
      <item>LEONIDA BEŠIĆ, LABIN, A. Selana 27,52220 LABIN</item>
      <item>MIRSADA PEŠTALIĆ, LABIN, Štrmac 1,52220 LABIN</item>
      <item>VLADIMIR BURŠIĆ, LABIN, P. Sveci 1,52220 LABIN</item>
      <item>IR. ZA . d.o.o. LABIN, OIB 29682048894, Rudarska 5,52220 LABIN</item>
    </izvorni_sadrzaj>
    <derivirana_varijabla naziv="DomainObject.Predmet.SudioniciListAdressOIB_1">
      <item>TANJA LICUL-BEŠIĆ, LABIN, Šumber 117,52220 LABIN</item>
      <item>LORENA BOLANAC, LABIN, Kapelica 132,52220 LABIN</item>
      <item>ZLATKA JURIČIĆ, LABIN, Kapelica 131,52220 LABIN</item>
      <item>LUIZA KOS, LABIN, M. Golji 5A,52220 LABIN</item>
      <item>ŽELIMIR JURIĆ, LABIN, Omladinska 19,52220 LABIN</item>
      <item>PREDRAG JOVANOVIĆ, Rudarska 1,52220 LABIN</item>
      <item>Sanjin Jurmić, Kvaternikova br. 70 a,51000 Rijeka</item>
      <item>LEONIDA BEŠIĆ, LABIN, A. Selana 27,52220 LABIN</item>
      <item>MIRSADA PEŠTALIĆ, LABIN, Štrmac 1,52220 LABIN</item>
      <item>VLADIMIR BURŠIĆ, LABIN, P. Sveci 1,52220 LABIN</item>
      <item>IR. ZA . d.o.o. LABIN, OIB 29682048894, Rudarska 5,52220 LABIN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null</item>
      <item>, OIB null</item>
      <item>, OIB null</item>
      <item>, OIB null</item>
      <item>, OIB null</item>
      <item>, OIB null</item>
      <item>, OIB null</item>
      <item>, OIB null</item>
      <item>, OIB 29682048894</item>
    </izvorni_sadrzaj>
    <derivirana_varijabla naziv="DomainObject.Predmet.SudioniciListNazivOIB_1">
      <item>, OIB null</item>
      <item>, OIB null</item>
      <item>, OIB null</item>
      <item>, OIB null</item>
      <item>, OIB null</item>
      <item>, OIB null</item>
      <item>, OIB null</item>
      <item>, OIB null</item>
      <item>, OIB null</item>
      <item>, OIB null</item>
      <item>, OIB 29682048894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557</properties:Words>
  <properties:Characters>2844</properties:Characters>
  <properties:Lines>92</properties:Lines>
  <properties:Paragraphs>35</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2016-02-26T08:27:00Z</dcterms:created>
  <dc:creator>Damir Rabar</dc:creator>
  <cp:lastModifiedBy>Lorena Paris Aničić</cp:lastModifiedBy>
  <cp:lastPrinted>2016-02-26T08:44:00Z</cp:lastPrinted>
  <dcterms:modified xmlns:xsi="http://www.w3.org/2001/XMLSchema-instance" xsi:type="dcterms:W3CDTF">2016-02-26T08:47:00Z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Novi sadržaj odluke</vt:lpwstr>
  </prop:property>
  <prop:property name="CC_coloring" pid="5" fmtid="{D5CDD505-2E9C-101B-9397-08002B2CF9AE}">
    <vt:bool>false</vt:bool>
  </prop:property>
</prop:Properties>
</file>