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97d4a" w14:paraId="0097d4a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590EF5">
        <w:t>8096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590EF5">
        <w:t>KORNAUT d.o.o. Zagreb, Voćarska cesta 101, OIB: 68790077493</w:t>
      </w:r>
      <w:r w:rsidR="00993E72">
        <w:t>,</w:t>
      </w:r>
      <w:r w:rsidR="007A794E">
        <w:t xml:space="preserve"> </w:t>
      </w:r>
      <w:r w:rsidR="00CE28EB">
        <w:t xml:space="preserve"> </w:t>
      </w:r>
      <w:r w:rsidRPr="00AF1EFD">
        <w:t xml:space="preserve">dana </w:t>
      </w:r>
      <w:r w:rsidR="001C0533">
        <w:t>1</w:t>
      </w:r>
      <w:r w:rsidR="00590EF5">
        <w:t>5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590EF5">
        <w:t>KORNAUT d.o.o. Zagreb, Voćarska cesta 101, OIB: 68790077493</w:t>
      </w:r>
      <w:r w:rsidR="00337AE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dana </w:t>
      </w:r>
      <w:r w:rsidR="001C0533">
        <w:t>1</w:t>
      </w:r>
      <w:r w:rsidR="00590EF5">
        <w:t>5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324197">
        <w:t>1</w:t>
      </w:r>
      <w:r w:rsidR="00590EF5">
        <w:t>3</w:t>
      </w:r>
      <w:r w:rsidR="00324197">
        <w:t>,00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590EF5">
        <w:t>Renato Sabljić, Zagreb, Zdenački Zavoj 14, OIB: 74644810692</w:t>
      </w:r>
      <w:r w:rsidR="001C0533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590EF5">
        <w:t>KORNAUT d.o.o. Zagreb, Voćarska cesta 101, OIB: 68790077493</w:t>
      </w:r>
      <w:r w:rsidR="007E6DBE">
        <w:t xml:space="preserve">, </w:t>
      </w:r>
      <w:r w:rsidR="008B73DD">
        <w:t xml:space="preserve">s danom </w:t>
      </w:r>
      <w:r w:rsidR="001C0533">
        <w:t>1</w:t>
      </w:r>
      <w:r w:rsidR="00590EF5">
        <w:t>5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590EF5">
        <w:t xml:space="preserve">KORNAUT d.o.o. Zagreb, Voćarska cesta 101, OIB: 68790077493,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7E6DBE">
        <w:t>444</w:t>
      </w:r>
      <w:r w:rsidR="00195338">
        <w:t xml:space="preserve">. st. 1. Stečajnog zakona (Narodne novine broj 71/15, dalje:SZ) podnijela zahtjev za provedbu skraćenog stečajnog postupka nad dužnikom </w:t>
      </w:r>
      <w:r w:rsidR="00590EF5">
        <w:t>KORNAUT d.o.o. Zagreb, Voćarska cesta 101, OIB: 68790077493</w:t>
      </w:r>
      <w:r w:rsidR="00993E72">
        <w:t>,</w:t>
      </w:r>
      <w:r w:rsidR="00195338">
        <w:t xml:space="preserve"> dana </w:t>
      </w:r>
      <w:r w:rsidR="00590EF5">
        <w:t>10. prosinca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590EF5">
        <w:t>11. siječnja 2016</w:t>
      </w:r>
      <w:r>
        <w:t>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1C0533">
        <w:t>1</w:t>
      </w:r>
      <w:r w:rsidR="00590EF5">
        <w:t>5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6A380E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27B4" w:rsidP="00465DEA" w:rsidR="008327B4">
      <w:pPr>
        <w:ind w:firstLine="708" w:left="4248"/>
        <w:jc w:val="center"/>
      </w:pPr>
    </w:p>
    <w:p w:rsidRDefault="006A380E" w:rsidP="00465DEA" w:rsidR="006A380E" w:rsidRPr="00AF1EFD">
      <w:pPr>
        <w:ind w:firstLine="708" w:left="4248"/>
        <w:jc w:val="center"/>
      </w:pPr>
    </w:p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324197">
        <w:t>Zagreb</w:t>
      </w:r>
      <w:r w:rsidR="007E6DBE">
        <w:t xml:space="preserve"> 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590EF5">
        <w:t>Renato Sabljić, Zagreb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07BD" w:rsidR="003507BD">
      <w:r>
        <w:separator/>
      </w:r>
    </w:p>
  </w:endnote>
  <w:endnote w:id="0" w:type="continuationSeparator">
    <w:p w:rsidRDefault="003507BD" w:rsidR="003507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07BD" w:rsidR="003507BD">
      <w:r>
        <w:separator/>
      </w:r>
    </w:p>
  </w:footnote>
  <w:footnote w:id="0" w:type="continuationSeparator">
    <w:p w:rsidRDefault="003507BD" w:rsidR="003507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38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590EF5">
      <w:t>8096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93794"/>
    <w:rsid w:val="000A1EA9"/>
    <w:rsid w:val="000D7D8B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C0533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24197"/>
    <w:rsid w:val="00337AE1"/>
    <w:rsid w:val="003507BD"/>
    <w:rsid w:val="003905DD"/>
    <w:rsid w:val="003C7AF3"/>
    <w:rsid w:val="00407FE0"/>
    <w:rsid w:val="00420E01"/>
    <w:rsid w:val="0043031F"/>
    <w:rsid w:val="0044721B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7487"/>
    <w:rsid w:val="00590EF5"/>
    <w:rsid w:val="005B239A"/>
    <w:rsid w:val="005B2719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A380E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7E6DBE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93E72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5CCC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862E2"/>
    <w:rsid w:val="00D90AF2"/>
    <w:rsid w:val="00DC017F"/>
    <w:rsid w:val="00DE04E4"/>
    <w:rsid w:val="00DE6E22"/>
    <w:rsid w:val="00E57778"/>
    <w:rsid w:val="00E84019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8096</izvorni_sadrzaj>
    <derivirana_varijabla naziv="DomainObject.Predmet.Broj_1">8096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St-8096/2015</izvorni_sadrzaj>
    <derivirana_varijabla naziv="DomainObject.Predmet.OznakaBroj_1">St-8096/2015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KORNAUT d.o.o. zastupanog po punomoćniku Željko Pervan</izvorni_sadrzaj>
    <derivirana_varijabla naziv="DomainObject.Predmet.ProtustrankaFormated_1">  KORNAUT d.o.o. zastupanog po punomoćniku Željko Pervan</derivirana_varijabla>
  </DomainObject.Predmet.ProtustrankaFormated>
  <DomainObject.Predmet.ProtustrankaFormatedOIB>
    <izvorni_sadrzaj>  KORNAUT d.o.o., OIB 68790077493 zastupanog po punomoćniku Željko Pervan</izvorni_sadrzaj>
    <derivirana_varijabla naziv="DomainObject.Predmet.ProtustrankaFormatedOIB_1">  KORNAUT d.o.o., OIB 68790077493 zastupanog po punomoćniku Željko Pervan</derivirana_varijabla>
  </DomainObject.Predmet.ProtustrankaFormatedOIB>
  <DomainObject.Predmet.ProtustrankaFormatedWithAdress>
    <izvorni_sadrzaj> KORNAUT d.o.o., Voćarska c. 101, 10000 Zagreb zastupanog po punomoćniku Željko Pervan</izvorni_sadrzaj>
    <derivirana_varijabla naziv="DomainObject.Predmet.ProtustrankaFormatedWithAdress_1"> KORNAUT d.o.o., Voćarska c. 101, 10000 Zagreb zastupanog po punomoćniku Željko Pervan</derivirana_varijabla>
  </DomainObject.Predmet.ProtustrankaFormatedWithAdress>
  <DomainObject.Predmet.ProtustrankaFormatedWithAdressOIB>
    <izvorni_sadrzaj> KORNAUT d.o.o., OIB 68790077493, Voćarska c. 101, 10000 Zagreb zastupanog po punomoćniku Željko Pervan</izvorni_sadrzaj>
    <derivirana_varijabla naziv="DomainObject.Predmet.ProtustrankaFormatedWithAdressOIB_1"> KORNAUT d.o.o., OIB 68790077493, Voćarska c. 101, 10000 Zagreb zastupanog po punomoćniku Željko Pervan</derivirana_varijabla>
  </DomainObject.Predmet.ProtustrankaFormatedWithAdressOIB>
  <DomainObject.Predmet.ProtustrankaWithAdress>
    <izvorni_sadrzaj>KORNAUT d.o.o. Voćarska c. 101, 10000 Zagreb</izvorni_sadrzaj>
    <derivirana_varijabla naziv="DomainObject.Predmet.ProtustrankaWithAdress_1">KORNAUT d.o.o. Voćarska c. 101, 10000 Zagreb</derivirana_varijabla>
  </DomainObject.Predmet.ProtustrankaWithAdress>
  <DomainObject.Predmet.ProtustrankaWithAdressOIB>
    <izvorni_sadrzaj>KORNAUT d.o.o., OIB 68790077493, Voćarska c. 101, 10000 Zagreb</izvorni_sadrzaj>
    <derivirana_varijabla naziv="DomainObject.Predmet.ProtustrankaWithAdressOIB_1">KORNAUT d.o.o., OIB 68790077493, Voćarska c. 101, 10000 Zagreb</derivirana_varijabla>
  </DomainObject.Predmet.ProtustrankaWithAdressOIB>
  <DomainObject.Predmet.ProtustrankaNazivFormated>
    <izvorni_sadrzaj>KORNAUT d.o.o.</izvorni_sadrzaj>
    <derivirana_varijabla naziv="DomainObject.Predmet.ProtustrankaNazivFormated_1">KORNAUT d.o.o.</derivirana_varijabla>
  </DomainObject.Predmet.ProtustrankaNazivFormated>
  <DomainObject.Predmet.ProtustrankaNazivFormatedOIB>
    <izvorni_sadrzaj>KORNAUT d.o.o., OIB 68790077493</izvorni_sadrzaj>
    <derivirana_varijabla naziv="DomainObject.Predmet.ProtustrankaNazivFormatedOIB_1">KORNAUT d.o.o., OIB 68790077493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KORNAUT d.o.o. zastupanog po punomoćniku Željko Pervan</item>
    </izvorni_sadrzaj>
    <derivirana_varijabla naziv="DomainObject.Predmet.ProtuStrankaListFormated_1">
      <item>KORNAUT d.o.o. zastupanog po punomoćniku Željko Pervan</item>
    </derivirana_varijabla>
  </DomainObject.Predmet.ProtuStrankaListFormated>
  <DomainObject.Predmet.ProtuStrankaListFormatedOIB>
    <izvorni_sadrzaj>
      <item>KORNAUT d.o.o., OIB 68790077493 zastupanog po punomoćniku Željko Pervan</item>
    </izvorni_sadrzaj>
    <derivirana_varijabla naziv="DomainObject.Predmet.ProtuStrankaListFormatedOIB_1">
      <item>KORNAUT d.o.o., OIB 68790077493 zastupanog po punomoćniku Željko Pervan</item>
    </derivirana_varijabla>
  </DomainObject.Predmet.ProtuStrankaListFormatedOIB>
  <DomainObject.Predmet.ProtuStrankaListFormatedWithAdress>
    <izvorni_sadrzaj>
      <item>KORNAUT d.o.o., Voćarska c. 101, 10000 Zagreb zastupanog po punomoćniku Željko Pervan</item>
    </izvorni_sadrzaj>
    <derivirana_varijabla naziv="DomainObject.Predmet.ProtuStrankaListFormatedWithAdress_1">
      <item>KORNAUT d.o.o., Voćarska c. 101, 10000 Zagreb zastupanog po punomoćniku Željko Pervan</item>
    </derivirana_varijabla>
  </DomainObject.Predmet.ProtuStrankaListFormatedWithAdress>
  <DomainObject.Predmet.ProtuStrankaListFormatedWithAdressOIB>
    <izvorni_sadrzaj>
      <item>KORNAUT d.o.o., OIB 68790077493, Voćarska c. 101, 10000 Zagreb zastupanog po punomoćniku Željko Pervan</item>
    </izvorni_sadrzaj>
    <derivirana_varijabla naziv="DomainObject.Predmet.ProtuStrankaListFormatedWithAdressOIB_1">
      <item>KORNAUT d.o.o., OIB 68790077493, Voćarska c. 101, 10000 Zagreb zastupanog po punomoćniku Željko Pervan</item>
    </derivirana_varijabla>
  </DomainObject.Predmet.ProtuStrankaListFormatedWithAdressOIB>
  <DomainObject.Predmet.ProtuStrankaListNazivFormated>
    <izvorni_sadrzaj>
      <item>KORNAUT d.o.o.</item>
    </izvorni_sadrzaj>
    <derivirana_varijabla naziv="DomainObject.Predmet.ProtuStrankaListNazivFormated_1">
      <item>KORNAUT d.o.o.</item>
    </derivirana_varijabla>
  </DomainObject.Predmet.ProtuStrankaListNazivFormated>
  <DomainObject.Predmet.ProtuStrankaListNazivFormatedOIB>
    <izvorni_sadrzaj>
      <item>KORNAUT d.o.o., OIB 68790077493</item>
    </izvorni_sadrzaj>
    <derivirana_varijabla naziv="DomainObject.Predmet.ProtuStrankaListNazivFormatedOIB_1">
      <item>KORNAUT d.o.o., OIB 68790077493</item>
    </derivirana_varijabla>
  </DomainObject.Predmet.ProtuStrankaListNazivFormatedOIB>
  <DomainObject.Predmet.OstaliListFormated>
    <izvorni_sadrzaj>
      <item>Željko Pervan punomoćnik sudionika u postupku KORNAUT d.o.o.</item>
    </izvorni_sadrzaj>
    <derivirana_varijabla naziv="DomainObject.Predmet.OstaliListFormated_1">
      <item>Željko Pervan punomoćnik sudionika u postupku KORNAUT d.o.o.</item>
    </derivirana_varijabla>
  </DomainObject.Predmet.OstaliListFormated>
  <DomainObject.Predmet.OstaliListFormatedOIB>
    <izvorni_sadrzaj>
      <item>Željko Pervan, OIB 47966965431 punomoćnik sudionika u postupku KORNAUT d.o.o.</item>
    </izvorni_sadrzaj>
    <derivirana_varijabla naziv="DomainObject.Predmet.OstaliListFormatedOIB_1">
      <item>Željko Pervan, OIB 47966965431 punomoćnik sudionika u postupku KORNAUT d.o.o.</item>
    </derivirana_varijabla>
  </DomainObject.Predmet.OstaliListFormatedOIB>
  <DomainObject.Predmet.OstaliListFormatedWithAdress>
    <izvorni_sadrzaj>
      <item>Željko Pervan, Vladimira Nazora 3, 10000 Zagreb punomoćnik sudionika u postupku KORNAUT d.o.o.</item>
    </izvorni_sadrzaj>
    <derivirana_varijabla naziv="DomainObject.Predmet.OstaliListFormatedWithAdress_1">
      <item>Željko Pervan, Vladimira Nazora 3, 10000 Zagreb punomoćnik sudionika u postupku KORNAUT d.o.o.</item>
    </derivirana_varijabla>
  </DomainObject.Predmet.OstaliListFormatedWithAdress>
  <DomainObject.Predmet.OstaliListFormatedWithAdressOIB>
    <izvorni_sadrzaj>
      <item>Željko Pervan, OIB 47966965431, Vladimira Nazora 3, 10000 Zagreb punomoćnik sudionika u postupku KORNAUT d.o.o.</item>
    </izvorni_sadrzaj>
    <derivirana_varijabla naziv="DomainObject.Predmet.OstaliListFormatedWithAdressOIB_1">
      <item>Željko Pervan, OIB 47966965431, Vladimira Nazora 3, 10000 Zagreb punomoćnik sudionika u postupku KORNAUT d.o.o.</item>
    </derivirana_varijabla>
  </DomainObject.Predmet.OstaliListFormatedWithAdressOIB>
  <DomainObject.Predmet.OstaliListNazivFormated>
    <izvorni_sadrzaj>
      <item>Željko Pervan</item>
    </izvorni_sadrzaj>
    <derivirana_varijabla naziv="DomainObject.Predmet.OstaliListNazivFormated_1">
      <item>Željko Pervan</item>
    </derivirana_varijabla>
  </DomainObject.Predmet.OstaliListNazivFormated>
  <DomainObject.Predmet.OstaliListNazivFormatedOIB>
    <izvorni_sadrzaj>
      <item>Željko Pervan, OIB 47966965431</item>
    </izvorni_sadrzaj>
    <derivirana_varijabla naziv="DomainObject.Predmet.OstaliListNazivFormatedOIB_1">
      <item>Željko Pervan, OIB 47966965431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KORNAUT d.o.o.</izvorni_sadrzaj>
    <derivirana_varijabla naziv="DomainObject.Predmet.ProtustrankaIDrugi_1">KORNAUT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KORNAUT d.o.o., OIB 68790077493, Voćarska c. 101, 10000 Zagreb</izvorni_sadrzaj>
    <derivirana_varijabla naziv="DomainObject.Predmet.ProtustrankaIDrugiAdressOIB_1">KORNAUT d.o.o., OIB 68790077493, Voćarska c. 101,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KORNAUT d.o.o.</item>
      <item>Željko Pervan</item>
    </izvorni_sadrzaj>
    <derivirana_varijabla naziv="DomainObject.Predmet.SudioniciListNaziv_1">
      <item>FINA Regionalni centar Zagreb</item>
      <item>KORNAUT d.o.o.</item>
      <item>Željko Pervan</item>
    </derivirana_varijabla>
  </DomainObject.Predmet.SudioniciListNaziv>
  <DomainObject.Predmet.SudioniciListAdressOIB>
    <izvorni_sadrzaj>
      <item>FINA Regionalni centar Zagreb, OIB 85821130368, Trg svibanjskih žrtava 1995. 1,10000 Zagreb</item>
      <item>KORNAUT d.o.o., OIB 68790077493, Voćarska c. 101,10000 Zagreb</item>
      <item>Željko Pervan, OIB 47966965431, Vladimira Nazora 3,10000 Zagreb</item>
    </izvorni_sadrzaj>
    <derivirana_varijabla naziv="DomainObject.Predmet.SudioniciListAdressOIB_1">
      <item>FINA Regionalni centar Zagreb, OIB 85821130368, Trg svibanjskih žrtava 1995. 1,10000 Zagreb</item>
      <item>KORNAUT d.o.o., OIB 68790077493, Voćarska c. 101,10000 Zagreb</item>
      <item>Željko Pervan, OIB 47966965431, Vladimira Nazora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68790077493</item>
      <item>, OIB 47966965431</item>
    </izvorni_sadrzaj>
    <derivirana_varijabla naziv="DomainObject.Predmet.SudioniciListNazivOIB_1">
      <item>, OIB 85821130368</item>
      <item>, OIB 68790077493</item>
      <item>, OIB 47966965431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500</properties:Words>
  <properties:Characters>2725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2016-03-15T11:38:00Z</dcterms:created>
  <dc:creator>Korisnik</dc:creator>
  <cp:lastModifiedBy>Draženka Prpić</cp:lastModifiedBy>
  <cp:lastPrinted>2016-03-15T11:39:00Z</cp:lastPrinted>
  <dcterms:modified xmlns:xsi="http://www.w3.org/2001/XMLSchema-instance" xsi:type="dcterms:W3CDTF">2016-03-15T11:39:00Z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