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7d5244" w14:paraId="47d524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F02259">
        <w:rPr>
          <w:sz w:val="24"/>
        </w:rPr>
        <w:t xml:space="preserve">        75. St-4448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51AAD" w:rsidRPr="00451AAD">
        <w:rPr>
          <w:sz w:val="24"/>
          <w:szCs w:val="24"/>
        </w:rPr>
        <w:t>VR-BA d.o.o. u likvidaciji, Zagreb, Cebini 11, OIB: 15839661471</w:t>
      </w:r>
      <w:r w:rsidR="00442F90" w:rsidRPr="008600EF">
        <w:rPr>
          <w:sz w:val="24"/>
          <w:szCs w:val="24"/>
        </w:rPr>
        <w:t xml:space="preserve">, dana </w:t>
      </w:r>
      <w:r w:rsidR="00451AAD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83035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70F8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451AAD">
          <w:rPr>
            <w:sz w:val="24"/>
            <w:szCs w:val="24"/>
          </w:rPr>
          <w:t xml:space="preserve">             75. St-4448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47A4D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1AA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3035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259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F82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0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F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F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F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F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70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F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F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F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F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4448</izvorni_sadrzaj>
    <derivirana_varijabla naziv="DomainObject.Predmet.Broj_1">4448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St-4448/2015</izvorni_sadrzaj>
    <derivirana_varijabla naziv="DomainObject.Predmet.OznakaBroj_1">St-4448/2015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VR-BA d.o.o. - u likvidacilji zastupanog po punomoćniku Krunoslav Vrbanić</izvorni_sadrzaj>
    <derivirana_varijabla naziv="DomainObject.Predmet.ProtustrankaFormated_1">  VR-BA d.o.o. - u likvidacilji zastupanog po punomoćniku Krunoslav Vrbanić</derivirana_varijabla>
  </DomainObject.Predmet.ProtustrankaFormated>
  <DomainObject.Predmet.ProtustrankaFormatedOIB>
    <izvorni_sadrzaj>  VR-BA d.o.o. - u likvidacilji, OIB 15839661471 zastupanog po punomoćniku Krunoslav Vrbanić</izvorni_sadrzaj>
    <derivirana_varijabla naziv="DomainObject.Predmet.ProtustrankaFormatedOIB_1">  VR-BA d.o.o. - u likvidacilji, OIB 15839661471 zastupanog po punomoćniku Krunoslav Vrbanić</derivirana_varijabla>
  </DomainObject.Predmet.ProtustrankaFormatedOIB>
  <DomainObject.Predmet.ProtustrankaFormatedWithAdress>
    <izvorni_sadrzaj> VR-BA d.o.o. - u likvidacilji, Cebini 11, 10000 Zagreb zastupanog po punomoćniku Krunoslav Vrbanić</izvorni_sadrzaj>
    <derivirana_varijabla naziv="DomainObject.Predmet.ProtustrankaFormatedWithAdress_1"> VR-BA d.o.o. - u likvidacilji, Cebini 11, 10000 Zagreb zastupanog po punomoćniku Krunoslav Vrbanić</derivirana_varijabla>
  </DomainObject.Predmet.ProtustrankaFormatedWithAdress>
  <DomainObject.Predmet.ProtustrankaFormatedWithAdressOIB>
    <izvorni_sadrzaj> VR-BA d.o.o. - u likvidacilji, OIB 15839661471, Cebini 11, 10000 Zagreb zastupanog po punomoćniku Krunoslav Vrbanić</izvorni_sadrzaj>
    <derivirana_varijabla naziv="DomainObject.Predmet.ProtustrankaFormatedWithAdressOIB_1"> VR-BA d.o.o. - u likvidacilji, OIB 15839661471, Cebini 11, 10000 Zagreb zastupanog po punomoćniku Krunoslav Vrbanić</derivirana_varijabla>
  </DomainObject.Predmet.ProtustrankaFormatedWithAdressOIB>
  <DomainObject.Predmet.ProtustrankaWithAdress>
    <izvorni_sadrzaj>VR-BA d.o.o. - u likvidacilji Cebini 11, 10000 Zagreb</izvorni_sadrzaj>
    <derivirana_varijabla naziv="DomainObject.Predmet.ProtustrankaWithAdress_1">VR-BA d.o.o. - u likvidacilji Cebini 11, 10000 Zagreb</derivirana_varijabla>
  </DomainObject.Predmet.ProtustrankaWithAdress>
  <DomainObject.Predmet.ProtustrankaWithAdressOIB>
    <izvorni_sadrzaj>VR-BA d.o.o. - u likvidacilji, OIB 15839661471, Cebini 11, 10000 Zagreb</izvorni_sadrzaj>
    <derivirana_varijabla naziv="DomainObject.Predmet.ProtustrankaWithAdressOIB_1">VR-BA d.o.o. - u likvidacilji, OIB 15839661471, Cebini 11, 10000 Zagreb</derivirana_varijabla>
  </DomainObject.Predmet.ProtustrankaWithAdressOIB>
  <DomainObject.Predmet.ProtustrankaNazivFormated>
    <izvorni_sadrzaj>VR-BA d.o.o. - u likvidacilji</izvorni_sadrzaj>
    <derivirana_varijabla naziv="DomainObject.Predmet.ProtustrankaNazivFormated_1">VR-BA d.o.o. - u likvidacilji</derivirana_varijabla>
  </DomainObject.Predmet.ProtustrankaNazivFormated>
  <DomainObject.Predmet.ProtustrankaNazivFormatedOIB>
    <izvorni_sadrzaj>VR-BA d.o.o. - u likvidacilji, OIB 15839661471</izvorni_sadrzaj>
    <derivirana_varijabla naziv="DomainObject.Predmet.ProtustrankaNazivFormatedOIB_1">VR-BA d.o.o. - u likvidacilji, OIB 15839661471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VR-BA d.o.o. - u likvidacilji zastupanog po punomoćniku Krunoslav Vrbanić</item>
    </izvorni_sadrzaj>
    <derivirana_varijabla naziv="DomainObject.Predmet.ProtuStrankaListFormated_1">
      <item>VR-BA d.o.o. - u likvidacilji zastupanog po punomoćniku Krunoslav Vrbanić</item>
    </derivirana_varijabla>
  </DomainObject.Predmet.ProtuStrankaListFormated>
  <DomainObject.Predmet.ProtuStrankaListFormatedOIB>
    <izvorni_sadrzaj>
      <item>VR-BA d.o.o. - u likvidacilji, OIB 15839661471 zastupanog po punomoćniku Krunoslav Vrbanić</item>
    </izvorni_sadrzaj>
    <derivirana_varijabla naziv="DomainObject.Predmet.ProtuStrankaListFormatedOIB_1">
      <item>VR-BA d.o.o. - u likvidacilji, OIB 15839661471 zastupanog po punomoćniku Krunoslav Vrbanić</item>
    </derivirana_varijabla>
  </DomainObject.Predmet.ProtuStrankaListFormatedOIB>
  <DomainObject.Predmet.ProtuStrankaListFormatedWithAdress>
    <izvorni_sadrzaj>
      <item>VR-BA d.o.o. - u likvidacilji, Cebini 11, 10000 Zagreb zastupanog po punomoćniku Krunoslav Vrbanić</item>
    </izvorni_sadrzaj>
    <derivirana_varijabla naziv="DomainObject.Predmet.ProtuStrankaListFormatedWithAdress_1">
      <item>VR-BA d.o.o. - u likvidacilji, Cebini 11, 10000 Zagreb zastupanog po punomoćniku Krunoslav Vrbanić</item>
    </derivirana_varijabla>
  </DomainObject.Predmet.ProtuStrankaListFormatedWithAdress>
  <DomainObject.Predmet.ProtuStrankaListFormatedWithAdressOIB>
    <izvorni_sadrzaj>
      <item>VR-BA d.o.o. - u likvidacilji, OIB 15839661471, Cebini 11, 10000 Zagreb zastupanog po punomoćniku Krunoslav Vrbanić</item>
    </izvorni_sadrzaj>
    <derivirana_varijabla naziv="DomainObject.Predmet.ProtuStrankaListFormatedWithAdressOIB_1">
      <item>VR-BA d.o.o. - u likvidacilji, OIB 15839661471, Cebini 11, 10000 Zagreb zastupanog po punomoćniku Krunoslav Vrbanić</item>
    </derivirana_varijabla>
  </DomainObject.Predmet.ProtuStrankaListFormatedWithAdressOIB>
  <DomainObject.Predmet.ProtuStrankaListNazivFormated>
    <izvorni_sadrzaj>
      <item>VR-BA d.o.o. - u likvidacilji</item>
    </izvorni_sadrzaj>
    <derivirana_varijabla naziv="DomainObject.Predmet.ProtuStrankaListNazivFormated_1">
      <item>VR-BA d.o.o. - u likvidacilji</item>
    </derivirana_varijabla>
  </DomainObject.Predmet.ProtuStrankaListNazivFormated>
  <DomainObject.Predmet.ProtuStrankaListNazivFormatedOIB>
    <izvorni_sadrzaj>
      <item>VR-BA d.o.o. - u likvidacilji, OIB 15839661471</item>
    </izvorni_sadrzaj>
    <derivirana_varijabla naziv="DomainObject.Predmet.ProtuStrankaListNazivFormatedOIB_1">
      <item>VR-BA d.o.o. - u likvidacilji, OIB 15839661471</item>
    </derivirana_varijabla>
  </DomainObject.Predmet.ProtuStrankaListNazivFormatedOIB>
  <DomainObject.Predmet.OstaliListFormated>
    <izvorni_sadrzaj>
      <item>Krunoslav Vrbanić punomoćnik sudionika u postupku VR-BA d.o.o. - u likvidacilji</item>
    </izvorni_sadrzaj>
    <derivirana_varijabla naziv="DomainObject.Predmet.OstaliListFormated_1">
      <item>Krunoslav Vrbanić punomoćnik sudionika u postupku VR-BA d.o.o. - u likvidacilji</item>
    </derivirana_varijabla>
  </DomainObject.Predmet.OstaliListFormated>
  <DomainObject.Predmet.OstaliListFormatedOIB>
    <izvorni_sadrzaj>
      <item>Krunoslav Vrbanić, OIB 29447053288 punomoćnik sudionika u postupku VR-BA d.o.o. - u likvidacilji</item>
    </izvorni_sadrzaj>
    <derivirana_varijabla naziv="DomainObject.Predmet.OstaliListFormatedOIB_1">
      <item>Krunoslav Vrbanić, OIB 29447053288 punomoćnik sudionika u postupku VR-BA d.o.o. - u likvidacilji</item>
    </derivirana_varijabla>
  </DomainObject.Predmet.OstaliListFormatedOIB>
  <DomainObject.Predmet.OstaliListFormatedWithAdress>
    <izvorni_sadrzaj>
      <item>Krunoslav Vrbanić, Cebini 11, 10000 Zagreb punomoćnik sudionika u postupku VR-BA d.o.o. - u likvidacilji</item>
    </izvorni_sadrzaj>
    <derivirana_varijabla naziv="DomainObject.Predmet.OstaliListFormatedWithAdress_1">
      <item>Krunoslav Vrbanić, Cebini 11, 10000 Zagreb punomoćnik sudionika u postupku VR-BA d.o.o. - u likvidacilji</item>
    </derivirana_varijabla>
  </DomainObject.Predmet.OstaliListFormatedWithAdress>
  <DomainObject.Predmet.OstaliListFormatedWithAdressOIB>
    <izvorni_sadrzaj>
      <item>Krunoslav Vrbanić, OIB 29447053288, Cebini 11, 10000 Zagreb punomoćnik sudionika u postupku VR-BA d.o.o. - u likvidacilji</item>
    </izvorni_sadrzaj>
    <derivirana_varijabla naziv="DomainObject.Predmet.OstaliListFormatedWithAdressOIB_1">
      <item>Krunoslav Vrbanić, OIB 29447053288, Cebini 11, 10000 Zagreb punomoćnik sudionika u postupku VR-BA d.o.o. - u likvidacilji</item>
    </derivirana_varijabla>
  </DomainObject.Predmet.OstaliListFormatedWithAdressOIB>
  <DomainObject.Predmet.OstaliListNazivFormated>
    <izvorni_sadrzaj>
      <item>Krunoslav Vrbanić</item>
    </izvorni_sadrzaj>
    <derivirana_varijabla naziv="DomainObject.Predmet.OstaliListNazivFormated_1">
      <item>Krunoslav Vrbanić</item>
    </derivirana_varijabla>
  </DomainObject.Predmet.OstaliListNazivFormated>
  <DomainObject.Predmet.OstaliListNazivFormatedOIB>
    <izvorni_sadrzaj>
      <item>Krunoslav Vrbanić, OIB 29447053288</item>
    </izvorni_sadrzaj>
    <derivirana_varijabla naziv="DomainObject.Predmet.OstaliListNazivFormatedOIB_1">
      <item>Krunoslav Vrbanić, OIB 29447053288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VR-BA d.o.o. - u likvidacilji</izvorni_sadrzaj>
    <derivirana_varijabla naziv="DomainObject.Predmet.ProtustrankaIDrugi_1">VR-BA d.o.o. - u likvidacilji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VR-BA d.o.o. - u likvidacilji, OIB 15839661471, Cebini 11, 10000 Zagreb</izvorni_sadrzaj>
    <derivirana_varijabla naziv="DomainObject.Predmet.ProtustrankaIDrugiAdressOIB_1">VR-BA d.o.o. - u likvidacilji, OIB 15839661471, Cebini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VR-BA d.o.o. - u likvidacilji</item>
      <item>Krunoslav Vrbanić</item>
    </izvorni_sadrzaj>
    <derivirana_varijabla naziv="DomainObject.Predmet.SudioniciListNaziv_1">
      <item>FINA Regionalni centar zagreb</item>
      <item>VR-BA d.o.o. - u likvidacilji</item>
      <item>Krunoslav Vrbanić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VR-BA d.o.o. - u likvidacilji, OIB 15839661471, Cebini 11,10000 Zagreb</item>
      <item>Krunoslav Vrbanić, OIB 29447053288, Cebini 11,10000 Zagreb</item>
    </izvorni_sadrzaj>
    <derivirana_varijabla naziv="DomainObject.Predmet.SudioniciListAdressOIB_1">
      <item>FINA Regionalni centar zagreb, OIB 85821130368, Trg svibanjskih žrtava 1995. 1,10000 Zagreb</item>
      <item>VR-BA d.o.o. - u likvidacilji, OIB 15839661471, Cebini 11,10000 Zagreb</item>
      <item>Krunoslav Vrbanić, OIB 29447053288, Cebini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15839661471</item>
      <item>, OIB 29447053288</item>
    </izvorni_sadrzaj>
    <derivirana_varijabla naziv="DomainObject.Predmet.SudioniciListNazivOIB_1">
      <item>, OIB 85821130368</item>
      <item>, OIB 15839661471</item>
      <item>, OIB 29447053288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2036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2015-12-07T08:52:00Z</dcterms:created>
  <dc:creator>Korisnik</dc:creator>
  <cp:lastModifiedBy>Anita Ban</cp:lastModifiedBy>
  <cp:lastPrinted>2015-11-18T12:37:00Z</cp:lastPrinted>
  <dcterms:modified xmlns:xsi="http://www.w3.org/2001/XMLSchema-instance" xsi:type="dcterms:W3CDTF">2015-12-07T08:55:00Z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