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1b46" w14:paraId="3fc1b46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1D4595">
      <w:r w:rsidRPr="001D4595">
        <w:t>REPUBLIKA HRVATSKA</w:t>
      </w:r>
    </w:p>
    <w:p w:rsidRDefault="000F60FD" w:rsidP="000F60FD" w:rsidR="003D72BA" w:rsidRPr="001D4595">
      <w:r w:rsidRPr="001D4595">
        <w:t>TRGOVAČKI SUD U</w:t>
      </w:r>
      <w:r w:rsidR="00D024BA" w:rsidRPr="001D4595">
        <w:t xml:space="preserve"> ZADRU</w:t>
      </w:r>
    </w:p>
    <w:p w:rsidRDefault="003D72BA" w:rsidP="000F60FD" w:rsidR="000F60FD" w:rsidRPr="001D4595">
      <w:r w:rsidRPr="001D4595">
        <w:t>Dr. Franje Tuđmana 35</w:t>
      </w:r>
      <w:r w:rsidR="00D024BA" w:rsidRPr="001D4595">
        <w:tab/>
      </w:r>
      <w:r w:rsidR="00D024BA" w:rsidRPr="001D4595">
        <w:tab/>
      </w:r>
      <w:r w:rsidR="00D024BA" w:rsidRPr="001D4595">
        <w:tab/>
      </w:r>
      <w:r w:rsidR="00AB29B4" w:rsidRPr="001D4595">
        <w:t xml:space="preserve">          </w:t>
      </w:r>
    </w:p>
    <w:p w:rsidRDefault="00873E4C" w:rsidP="000F60FD" w:rsidR="00873E4C" w:rsidRPr="001D4595">
      <w:pPr>
        <w:jc w:val="center"/>
      </w:pPr>
    </w:p>
    <w:p w:rsidRDefault="00696A23" w:rsidP="000F60FD" w:rsidR="00696A23" w:rsidRPr="001D4595">
      <w:pPr>
        <w:jc w:val="center"/>
      </w:pPr>
      <w:r w:rsidRPr="001D4595">
        <w:t>R E P U B L I KA   H R V A T S K A</w:t>
      </w:r>
    </w:p>
    <w:p w:rsidRDefault="001F3EEE" w:rsidP="000F60FD" w:rsidR="001F3EEE" w:rsidRPr="001D4595">
      <w:pPr>
        <w:jc w:val="center"/>
      </w:pPr>
    </w:p>
    <w:p w:rsidRDefault="0085789C" w:rsidP="000F60FD" w:rsidR="0085789C" w:rsidRPr="001D4595">
      <w:pPr>
        <w:jc w:val="center"/>
      </w:pPr>
      <w:r w:rsidRPr="001D4595">
        <w:t xml:space="preserve">R J E Š E N J E </w:t>
      </w:r>
    </w:p>
    <w:p w:rsidRDefault="000F60FD" w:rsidP="000F60FD" w:rsidR="000F60FD" w:rsidRPr="001D4595"/>
    <w:p w:rsidRDefault="00820B29" w:rsidP="00820B29" w:rsidR="00820B29" w:rsidRPr="001D459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D4595">
        <w:rPr>
          <w:rFonts w:cstheme="majorBidi" w:hAnsiTheme="majorBidi" w:asciiTheme="majorBidi"/>
          <w:bCs/>
          <w:szCs w:val="24"/>
        </w:rPr>
        <w:t>Trgovački sud u Zadru, po sutkinji Ani Markač, postupajući po prijedlogu za otvaranje stečajnog postupka nad trgovačkim društvom</w:t>
      </w:r>
      <w:r w:rsidR="001D4595" w:rsidRPr="001D4595">
        <w:rPr>
          <w:szCs w:val="24"/>
        </w:rPr>
        <w:t xml:space="preserve"> </w:t>
      </w:r>
      <w:r w:rsidR="001D4595" w:rsidRPr="00430C56">
        <w:rPr>
          <w:szCs w:val="24"/>
        </w:rPr>
        <w:t>SPIZA d.o.o., Šibenik, Prilaz tvornici 39, OIB:66766589402</w:t>
      </w:r>
      <w:r w:rsidRPr="001D4595">
        <w:rPr>
          <w:lang w:val="en-AU"/>
        </w:rPr>
        <w:t xml:space="preserve">, </w:t>
      </w:r>
      <w:r w:rsidRPr="001D4595">
        <w:rPr>
          <w:rFonts w:cstheme="majorBidi" w:hAnsiTheme="majorBidi" w:asciiTheme="majorBidi"/>
          <w:bCs/>
          <w:szCs w:val="24"/>
        </w:rPr>
        <w:t xml:space="preserve">dana </w:t>
      </w:r>
      <w:r w:rsidR="001D4595">
        <w:rPr>
          <w:rFonts w:cstheme="majorBidi" w:hAnsiTheme="majorBidi" w:asciiTheme="majorBidi"/>
          <w:bCs/>
          <w:szCs w:val="24"/>
        </w:rPr>
        <w:t>9. veljače 2018.,</w:t>
      </w:r>
    </w:p>
    <w:p w:rsidRDefault="00820B29" w:rsidP="00820B29" w:rsidR="00820B29" w:rsidRPr="001D459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D4595">
        <w:rPr>
          <w:rFonts w:cstheme="majorBidi" w:hAnsiTheme="majorBidi" w:asciiTheme="majorBidi"/>
          <w:bCs/>
          <w:szCs w:val="24"/>
        </w:rPr>
        <w:t xml:space="preserve"> </w:t>
      </w:r>
    </w:p>
    <w:p w:rsidRDefault="0085789C" w:rsidP="0085789C" w:rsidR="00A323C8" w:rsidRPr="001D4595">
      <w:pPr>
        <w:jc w:val="center"/>
      </w:pPr>
      <w:r w:rsidRPr="001D4595">
        <w:t xml:space="preserve">r i j e š i o  j e </w:t>
      </w:r>
    </w:p>
    <w:p w:rsidRDefault="0085789C" w:rsidP="0085789C" w:rsidR="0085789C" w:rsidRPr="001D4595">
      <w:pPr>
        <w:jc w:val="center"/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Pr="00336C15">
        <w:t xml:space="preserve">privremenog </w:t>
      </w:r>
      <w:r w:rsidR="00711F36" w:rsidRPr="00336C15">
        <w:t xml:space="preserve">stečajnog upravitelja </w:t>
      </w:r>
      <w:r w:rsidR="001D4595">
        <w:t xml:space="preserve">Željka Vrkića </w:t>
      </w:r>
      <w:r w:rsidR="0082457D">
        <w:t xml:space="preserve">iz Zadra, </w:t>
      </w:r>
      <w:r w:rsidRPr="00336C15">
        <w:t xml:space="preserve">za </w:t>
      </w:r>
      <w:r w:rsidR="00DC3614">
        <w:t>razrješenjem u predmetu ovog s</w:t>
      </w:r>
      <w:r w:rsidR="00335A19" w:rsidRPr="00336C15">
        <w:t xml:space="preserve">uda poslovni broj </w:t>
      </w:r>
      <w:r w:rsidRPr="00336C15">
        <w:t>2</w:t>
      </w:r>
      <w:r w:rsidR="00711F36" w:rsidRPr="00336C15">
        <w:t xml:space="preserve"> St-</w:t>
      </w:r>
      <w:r w:rsidR="001D4595">
        <w:t>175/2017</w:t>
      </w:r>
      <w:r w:rsidR="00711F36" w:rsidRPr="00336C15">
        <w:t>.</w:t>
      </w:r>
    </w:p>
    <w:p w:rsidRDefault="0082457D" w:rsidP="00A323C8" w:rsidR="0082457D" w:rsidRPr="00336C15">
      <w:pPr>
        <w:jc w:val="both"/>
      </w:pPr>
    </w:p>
    <w:p w:rsidRDefault="00231C1C" w:rsidP="00335A19" w:rsidR="00544098">
      <w:pPr>
        <w:jc w:val="both"/>
      </w:pPr>
      <w:r>
        <w:t>I</w:t>
      </w:r>
      <w:r w:rsidR="0085789C" w:rsidRPr="00336C15">
        <w:t xml:space="preserve">I. </w:t>
      </w:r>
      <w:r w:rsidR="0085789C" w:rsidRPr="00336C15">
        <w:tab/>
      </w:r>
      <w:r w:rsidR="001D4595">
        <w:t xml:space="preserve">Dubravka Stašić iz Rijeke, Zagrebačka 16, OIB:23303100671, </w:t>
      </w:r>
      <w:r w:rsidR="00544098" w:rsidRPr="00336C15">
        <w:t xml:space="preserve">imenuje se za privremenog stečajnog upravitelja nad trgovačkim društvom </w:t>
      </w:r>
      <w:r w:rsidR="001D4595" w:rsidRPr="00430C56">
        <w:t>SPIZA d.o.o., Šibenik, Prilaz tvornici 39, OIB:66766589402</w:t>
      </w:r>
      <w:r w:rsidR="001D4595">
        <w:t>.</w:t>
      </w:r>
    </w:p>
    <w:p w:rsidRDefault="001D4595" w:rsidP="00335A19" w:rsidR="001D4595">
      <w:pPr>
        <w:jc w:val="both"/>
      </w:pPr>
    </w:p>
    <w:p w:rsidRDefault="001D4595" w:rsidP="001D4595" w:rsidR="001D4595">
      <w:pPr>
        <w:jc w:val="both"/>
      </w:pPr>
      <w:r>
        <w:t>III.</w:t>
      </w:r>
      <w:r>
        <w:tab/>
      </w:r>
      <w:r w:rsidRPr="00E0559D">
        <w:t xml:space="preserve">Primopredaja dužnosti između razriješenog </w:t>
      </w:r>
      <w:r>
        <w:t xml:space="preserve">privremenog </w:t>
      </w:r>
      <w:r w:rsidRPr="00E0559D">
        <w:t xml:space="preserve">stečajnog upravitelja </w:t>
      </w:r>
      <w:r>
        <w:t xml:space="preserve">Željka Vrkića iz Zadra </w:t>
      </w:r>
      <w:r w:rsidRPr="00E0559D">
        <w:t xml:space="preserve">i novoimenovane </w:t>
      </w:r>
      <w:r w:rsidR="00DC3614">
        <w:t xml:space="preserve">privremene </w:t>
      </w:r>
      <w:r w:rsidRPr="00E0559D">
        <w:t xml:space="preserve">stečajne upraviteljice </w:t>
      </w:r>
      <w:r>
        <w:t xml:space="preserve">Dubravke Stašić iz Rijeke </w:t>
      </w:r>
      <w:r w:rsidRPr="00E0559D">
        <w:t xml:space="preserve">ima se izvršiti u roku od 3 (tri) dana od dostave ovog rješenja, a zapisnik o izvršenoj primopredaji ima se dostaviti sudu u roku od 3 (tri) dana od primopredaje. </w:t>
      </w:r>
    </w:p>
    <w:p w:rsidRDefault="00DC3614" w:rsidP="001D4595" w:rsidR="00DC3614">
      <w:pPr>
        <w:jc w:val="both"/>
      </w:pPr>
    </w:p>
    <w:p w:rsidRDefault="00DC3614" w:rsidP="00DC3614" w:rsidR="00DC3614">
      <w:pPr>
        <w:contextualSpacing/>
        <w:jc w:val="both"/>
      </w:pPr>
      <w:r>
        <w:t>IV.</w:t>
      </w:r>
      <w:r>
        <w:tab/>
        <w:t xml:space="preserve">Ovo rješenje će se objaviti na mrežnoj stranici e-Oglasna ploča sudova te dostaviti sudskom registru ovog suda, Stalne službe u Šibeniku radi upisa zabilježbe imenovanja novoimenovanog privremenog stečajnog upravitelja dužniku te brisanja upisa prijašnjeg privremenog stečajnog upravitelja dužnika. </w:t>
      </w:r>
      <w:r w:rsidRPr="00BF615E">
        <w:t xml:space="preserve"> </w:t>
      </w:r>
    </w:p>
    <w:p w:rsidRDefault="00544098" w:rsidP="00544098" w:rsidR="00544098" w:rsidRPr="00336C15">
      <w:pPr>
        <w:jc w:val="both"/>
      </w:pPr>
    </w:p>
    <w:p w:rsidRDefault="00544098" w:rsidP="00544098" w:rsidR="00544098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BA0BF9" w:rsidRPr="00336C15">
      <w:pPr>
        <w:jc w:val="both"/>
      </w:pPr>
      <w:r w:rsidRPr="00336C15">
        <w:tab/>
      </w:r>
      <w:r w:rsidR="00596F02">
        <w:t xml:space="preserve">Rješenjem ovog suda </w:t>
      </w:r>
      <w:r w:rsidR="00BA0BF9" w:rsidRPr="00336C15">
        <w:t>posl. br. St-</w:t>
      </w:r>
      <w:r w:rsidR="00DC3614">
        <w:t xml:space="preserve">175/2017-17 od 10. siječnja 2018. </w:t>
      </w:r>
      <w:r w:rsidR="00596F02">
        <w:t xml:space="preserve">privremenim stečajnim upraviteljem uvodno označenom dužnika </w:t>
      </w:r>
      <w:r w:rsidR="00BA0BF9" w:rsidRPr="00336C15">
        <w:t xml:space="preserve">imenovan je  </w:t>
      </w:r>
      <w:r w:rsidR="00DC3614">
        <w:t xml:space="preserve">Željko Vrkić iz </w:t>
      </w:r>
      <w:r w:rsidR="0082457D">
        <w:t xml:space="preserve">Zadra. </w:t>
      </w:r>
      <w:r w:rsidR="0085789C" w:rsidRPr="00336C15">
        <w:t xml:space="preserve"> </w:t>
      </w:r>
    </w:p>
    <w:p w:rsidRDefault="0082457D" w:rsidP="0082457D" w:rsidR="00DC3614">
      <w:pPr>
        <w:ind w:firstLine="708"/>
        <w:jc w:val="both"/>
      </w:pPr>
      <w:r>
        <w:t>Podneskom od</w:t>
      </w:r>
      <w:r w:rsidR="00596F02">
        <w:t xml:space="preserve"> </w:t>
      </w:r>
      <w:r w:rsidR="00DC3614">
        <w:t xml:space="preserve">7. veljače 2018. </w:t>
      </w:r>
      <w:r w:rsidR="00596F02">
        <w:t xml:space="preserve">predmetni </w:t>
      </w:r>
      <w:r>
        <w:t xml:space="preserve">privremeni stečajni upravitelj </w:t>
      </w:r>
      <w:r w:rsidRPr="0082457D">
        <w:t xml:space="preserve">zatražio </w:t>
      </w:r>
      <w:r>
        <w:t xml:space="preserve">je </w:t>
      </w:r>
      <w:r w:rsidRPr="0082457D">
        <w:t xml:space="preserve">razrješenje od dužnosti u konkretnom stečajnom predmetu iz razloga </w:t>
      </w:r>
      <w:r w:rsidR="00DC3614">
        <w:t>jer da je sa danom 1. veljače 2018. stupio u radni odnos te da ga poslodavac upućuje na nužnu obuku u zagrebačku središnjicu, što da je udaljenije od mjesta sjedišta predmetnog stečajnog dužnika, a u odnosu na njegovo mjesto prebivališta</w:t>
      </w:r>
      <w:r w:rsidR="00596F02">
        <w:t xml:space="preserve">, te iako je </w:t>
      </w:r>
      <w:r w:rsidR="00DC3614">
        <w:t>značajan dio posla obavio smatra da neće biti u mogućnosti do kraja izvršiti zadatke koji su mu povjereni.</w:t>
      </w:r>
    </w:p>
    <w:p w:rsidRDefault="00B7507A" w:rsidP="00DC3614" w:rsidR="0082457D" w:rsidRPr="0082457D">
      <w:pPr>
        <w:ind w:firstLine="708"/>
        <w:jc w:val="both"/>
      </w:pPr>
      <w:r>
        <w:t xml:space="preserve">Odredom čl. 119. st. 6. </w:t>
      </w:r>
      <w:r w:rsidRPr="0082457D">
        <w:t>Stečajnog zakona (Narodne novine 71/15</w:t>
      </w:r>
      <w:r w:rsidR="00DC3614">
        <w:t xml:space="preserve"> i 104/17</w:t>
      </w:r>
      <w:r>
        <w:t>, nadalje SZ</w:t>
      </w:r>
      <w:r w:rsidRPr="0082457D">
        <w:t>)</w:t>
      </w:r>
      <w:r>
        <w:t xml:space="preserve"> propisano je da se na privremenog stečajnog upravitelja na odgovarajući način primjenjuju odredbe ovog Zakona o stečajnom upravitelju. </w:t>
      </w:r>
    </w:p>
    <w:p w:rsidRDefault="00B7507A" w:rsidP="0082457D" w:rsidR="0082457D" w:rsidRPr="0082457D">
      <w:pPr>
        <w:ind w:firstLine="708"/>
        <w:jc w:val="both"/>
      </w:pPr>
      <w:r>
        <w:t>Nadalje, o</w:t>
      </w:r>
      <w:r w:rsidR="0082457D" w:rsidRPr="0082457D">
        <w:t xml:space="preserve">dredbom čl. 91. st. 5. </w:t>
      </w:r>
      <w:r>
        <w:t xml:space="preserve">SZ </w:t>
      </w:r>
      <w:r w:rsidR="0082457D" w:rsidRPr="0082457D">
        <w:t>propisano je da će sud razriješiti stečajnog upravitelja na njegov osobni zahtjev</w:t>
      </w:r>
      <w:r w:rsidR="00DC3614">
        <w:t xml:space="preserve"> iz opravdanih </w:t>
      </w:r>
      <w:r w:rsidR="00596F02">
        <w:t>razloga</w:t>
      </w:r>
      <w:r w:rsidR="0082457D" w:rsidRPr="0082457D">
        <w:t xml:space="preserve">. Obzirom da je </w:t>
      </w:r>
      <w:r>
        <w:t xml:space="preserve">privremeni </w:t>
      </w:r>
      <w:r w:rsidR="0082457D" w:rsidRPr="0082457D">
        <w:t xml:space="preserve">stečajni </w:t>
      </w:r>
      <w:r w:rsidR="0082457D" w:rsidRPr="0082457D">
        <w:lastRenderedPageBreak/>
        <w:t>upravitelj podnio obrazloženi zahtjev za svoje razrješenje, t</w:t>
      </w:r>
      <w:r>
        <w:t xml:space="preserve">o je sukladno odredbi čl. 91. st. 5. </w:t>
      </w:r>
      <w:r w:rsidR="00596F02">
        <w:t xml:space="preserve">SZ-a </w:t>
      </w:r>
      <w:r>
        <w:t xml:space="preserve">u svezi čl. 119. st. 6. SZ </w:t>
      </w:r>
      <w:r w:rsidR="0082457D" w:rsidRPr="0082457D">
        <w:t xml:space="preserve">odlučeno kao u izreci pod točkom I. ovog rješenja.  </w:t>
      </w:r>
    </w:p>
    <w:p w:rsidRDefault="0082457D" w:rsidP="006F64CA" w:rsidR="006F64CA">
      <w:pPr>
        <w:ind w:firstLine="708"/>
        <w:jc w:val="both"/>
      </w:pPr>
      <w:r w:rsidRPr="0082457D">
        <w:t xml:space="preserve"> </w:t>
      </w:r>
      <w:r w:rsidR="006F64CA">
        <w:t>Odluka o imenovanju novog privremenog stečajnog upravitelja dužniku donesena je odgovarajućom primjenom odredbe čl. 84. st. 1. SZ-a zbog čega je donesena odluka kao u točki II. izreke ovog rješenja, a odluka iz točke III. izreke ovog rješenja temeljem odredbe čl. 87. st. 6. i 7. SZ-a.</w:t>
      </w:r>
    </w:p>
    <w:p w:rsidRDefault="006F64CA" w:rsidP="006F64CA" w:rsidR="0082457D" w:rsidRPr="0082457D">
      <w:pPr>
        <w:ind w:firstLine="708"/>
        <w:jc w:val="both"/>
      </w:pPr>
      <w:r>
        <w:t xml:space="preserve">S obzirom da je temeljem ranijeg rješenja upisana činjenica imenovanja prijašnjeg privremenog stečajnog upravitelja dužniku, to je temeljem odredbe čl. 129. st. 1. i 2. SZ-a odluku o novoimenovanom privremenom stečajnom upravitelju dužnika trebalo dostaviti tijelu koje vodi registar u kojem je dužnik upisan zbog čega je donesena odluka kao u točki IV. izreke ovog rješenja. </w:t>
      </w:r>
    </w:p>
    <w:p w:rsidRDefault="00F66F20" w:rsidP="004A4E98" w:rsidR="00B13C8D" w:rsidRPr="00336C15">
      <w:pPr>
        <w:jc w:val="both"/>
      </w:pPr>
      <w:r w:rsidRPr="00336C15">
        <w:tab/>
        <w:t xml:space="preserve"> </w:t>
      </w:r>
    </w:p>
    <w:p w:rsidRDefault="009A0F36" w:rsidP="0082457D" w:rsidR="00335A19">
      <w:pPr>
        <w:ind w:firstLine="708"/>
        <w:jc w:val="center"/>
      </w:pPr>
      <w:r w:rsidRPr="00336C15">
        <w:t>U Zadru</w:t>
      </w:r>
      <w:r w:rsidR="0082457D">
        <w:t xml:space="preserve"> </w:t>
      </w:r>
      <w:r w:rsidR="006F64CA">
        <w:t xml:space="preserve">9. veljače </w:t>
      </w:r>
      <w:r w:rsidR="0082457D">
        <w:t>201</w:t>
      </w:r>
      <w:r w:rsidR="006F64CA">
        <w:t>8</w:t>
      </w:r>
      <w:r w:rsidR="0082457D">
        <w:t xml:space="preserve">. </w:t>
      </w:r>
    </w:p>
    <w:p w:rsidRDefault="0082457D" w:rsidP="0082457D" w:rsidR="0082457D" w:rsidRPr="00336C15">
      <w:pPr>
        <w:ind w:firstLine="708"/>
        <w:jc w:val="center"/>
      </w:pPr>
    </w:p>
    <w:p w:rsidRDefault="003B0F60" w:rsidP="00D816A2" w:rsidR="00D816A2">
      <w:pPr>
        <w:jc w:val="right"/>
      </w:pPr>
      <w:r>
        <w:tab/>
      </w:r>
      <w:r>
        <w:tab/>
      </w:r>
      <w:r>
        <w:tab/>
      </w:r>
    </w:p>
    <w:p w:rsidRDefault="00D816A2" w:rsidP="00D816A2" w:rsidR="00D816A2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D816A2" w:rsidP="00D816A2" w:rsidR="00D816A2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                       Ana Markač</w:t>
      </w:r>
    </w:p>
    <w:p w:rsidRDefault="00336C15" w:rsidP="000F60FD" w:rsidR="00336C15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231C1C" w:rsidR="00336C15" w:rsidRPr="00336C15">
      <w:pPr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6F64CA" w:rsidP="003A199E" w:rsidR="0085789C" w:rsidRPr="00336C15">
      <w:pPr>
        <w:numPr>
          <w:ilvl w:val="0"/>
          <w:numId w:val="2"/>
        </w:numPr>
        <w:jc w:val="both"/>
      </w:pPr>
      <w:r>
        <w:t xml:space="preserve">Željku Vrkiću iz </w:t>
      </w:r>
      <w:r w:rsidR="00544098" w:rsidRPr="00336C15">
        <w:t>Zadra</w:t>
      </w:r>
      <w:r w:rsidR="0082457D">
        <w:t xml:space="preserve"> </w:t>
      </w:r>
      <w:r w:rsidR="00B7507A">
        <w:t xml:space="preserve">– u pretinac </w:t>
      </w:r>
    </w:p>
    <w:p w:rsidRDefault="00B7507A" w:rsidP="003A199E" w:rsidR="006F64CA">
      <w:pPr>
        <w:numPr>
          <w:ilvl w:val="0"/>
          <w:numId w:val="2"/>
        </w:numPr>
        <w:jc w:val="both"/>
      </w:pPr>
      <w:r>
        <w:t>p</w:t>
      </w:r>
      <w:r w:rsidR="00335A19" w:rsidRPr="00336C15">
        <w:t xml:space="preserve">rivremenom stečajnom upravitelju </w:t>
      </w:r>
      <w:r w:rsidR="006F64CA">
        <w:t xml:space="preserve">Dubravki Stašić iz Rijeke, </w:t>
      </w:r>
      <w:r w:rsidR="00231C1C">
        <w:t>uz</w:t>
      </w:r>
      <w:r w:rsidR="00544098" w:rsidRPr="00336C15">
        <w:t xml:space="preserve"> potvrdu i izjavu o imenovanju i rješenj</w:t>
      </w:r>
      <w:r w:rsidR="00335A19" w:rsidRPr="00336C15">
        <w:t>e</w:t>
      </w:r>
      <w:r w:rsidR="00544098" w:rsidRPr="00336C15">
        <w:t xml:space="preserve"> posl. br. St-</w:t>
      </w:r>
      <w:r w:rsidR="006F64CA">
        <w:t xml:space="preserve">175/2017-17 od 10. siječnja 2018., te presliku lista spisa 30 do 45 </w:t>
      </w:r>
    </w:p>
    <w:p w:rsidRDefault="0082457D" w:rsidP="003A199E" w:rsidR="00544098">
      <w:pPr>
        <w:numPr>
          <w:ilvl w:val="0"/>
          <w:numId w:val="2"/>
        </w:numPr>
        <w:jc w:val="both"/>
      </w:pPr>
      <w:r>
        <w:t>e-O</w:t>
      </w:r>
      <w:r w:rsidR="00544098" w:rsidRPr="00336C15">
        <w:t>glasna ploča</w:t>
      </w:r>
      <w:r>
        <w:t xml:space="preserve"> sudova </w:t>
      </w:r>
    </w:p>
    <w:p w:rsidRDefault="00C24D02" w:rsidP="003A199E" w:rsidR="00C24D02" w:rsidRPr="00336C15">
      <w:pPr>
        <w:numPr>
          <w:ilvl w:val="0"/>
          <w:numId w:val="2"/>
        </w:numPr>
        <w:jc w:val="both"/>
      </w:pPr>
      <w:r>
        <w:t>sudskom registru</w:t>
      </w:r>
      <w:r w:rsidR="00D816A2">
        <w:t>, Stalna služba u Šibeniku</w:t>
      </w:r>
    </w:p>
    <w:p w:rsidRDefault="00C24D02" w:rsidP="003A199E" w:rsidR="003A199E" w:rsidRPr="00336C15">
      <w:pPr>
        <w:numPr>
          <w:ilvl w:val="0"/>
          <w:numId w:val="2"/>
        </w:numPr>
        <w:jc w:val="both"/>
      </w:pPr>
      <w:r>
        <w:rPr>
          <w:color w:val="000000"/>
        </w:rPr>
        <w:t>u</w:t>
      </w:r>
      <w:r w:rsidR="003A199E" w:rsidRPr="00336C15">
        <w:rPr>
          <w:color w:val="000000"/>
        </w:rPr>
        <w:t xml:space="preserve"> spis.</w:t>
      </w:r>
    </w:p>
    <w:p w:rsidRDefault="003A199E" w:rsidP="00A323C8" w:rsidR="003A199E" w:rsidRPr="00336C15">
      <w:pPr>
        <w:jc w:val="both"/>
      </w:pPr>
    </w:p>
    <w:sectPr w:rsidSect="00596F02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128E9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96F02" w:rsidP="00596F02" w:rsidR="00596F02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>
      <w:rPr>
        <w:sz w:val="22"/>
        <w:szCs w:val="22"/>
      </w:rPr>
      <w:t xml:space="preserve"> Poslovni broj: 2 St-175/2017-23</w:t>
    </w:r>
  </w:p>
  <w:p w:rsidRDefault="00231C1C" w:rsidP="00231C1C" w:rsidR="00231C1C" w:rsidRPr="004A4E98">
    <w:pPr>
      <w:jc w:val="right"/>
      <w:rPr>
        <w:sz w:val="22"/>
        <w:szCs w:val="22"/>
      </w:rPr>
    </w:pP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1D4595">
      <w:rPr>
        <w:sz w:val="22"/>
        <w:szCs w:val="22"/>
      </w:rPr>
      <w:t xml:space="preserve"> Poslovni broj</w:t>
    </w:r>
    <w:r w:rsidR="00596F02">
      <w:rPr>
        <w:sz w:val="22"/>
        <w:szCs w:val="22"/>
      </w:rPr>
      <w:t>:</w:t>
    </w:r>
    <w:r w:rsidR="001D4595">
      <w:rPr>
        <w:sz w:val="22"/>
        <w:szCs w:val="22"/>
      </w:rPr>
      <w:t xml:space="preserve"> 2 St-175/2017</w:t>
    </w:r>
    <w:r w:rsidR="00596F02">
      <w:rPr>
        <w:sz w:val="22"/>
        <w:szCs w:val="22"/>
      </w:rPr>
      <w:t>-23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4595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1C1C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96F02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128E9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6F64CA"/>
    <w:rsid w:val="00702C1A"/>
    <w:rsid w:val="007067E4"/>
    <w:rsid w:val="00711F36"/>
    <w:rsid w:val="00713AB6"/>
    <w:rsid w:val="007228EC"/>
    <w:rsid w:val="00723C99"/>
    <w:rsid w:val="007245D3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B29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24D02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539F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16A2"/>
    <w:rsid w:val="00D83596"/>
    <w:rsid w:val="00D857B3"/>
    <w:rsid w:val="00D90CCD"/>
    <w:rsid w:val="00D9470B"/>
    <w:rsid w:val="00D96A84"/>
    <w:rsid w:val="00D97BE1"/>
    <w:rsid w:val="00DA1193"/>
    <w:rsid w:val="00DC3614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8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8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8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8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8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8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8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8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 za ugostiteljstvo</izvorni_sadrzaj>
    <derivirana_varijabla naziv="DomainObject.Predmet.ProtustrankaFormated_1">  SPIZA d.o.o. za ugostiteljstvo</derivirana_varijabla>
  </DomainObject.Predmet.ProtustrankaFormated>
  <DomainObject.Predmet.ProtustrankaFormatedOIB>
    <izvorni_sadrzaj>  SPIZA d.o.o. za ugostiteljstvo, OIB 66766589402</izvorni_sadrzaj>
    <derivirana_varijabla naziv="DomainObject.Predmet.ProtustrankaFormatedOIB_1">  SPIZA d.o.o. za ugostiteljstvo, OIB 66766589402</derivirana_varijabla>
  </DomainObject.Predmet.ProtustrankaFormatedOIB>
  <DomainObject.Predmet.ProtustrankaFormatedWithAdress>
    <izvorni_sadrzaj> SPIZA d.o.o. za ugostiteljstvo, Prilaz tvornici 39, 22000 Šibenik</izvorni_sadrzaj>
    <derivirana_varijabla naziv="DomainObject.Predmet.ProtustrankaFormatedWithAdress_1"> SPIZA d.o.o. za ugostiteljstvo, Prilaz tvornici 39, 22000 Šibenik</derivirana_varijabla>
  </DomainObject.Predmet.ProtustrankaFormatedWithAdress>
  <DomainObject.Predmet.ProtustrankaFormatedWithAdressOIB>
    <izvorni_sadrzaj> SPIZA d.o.o. za ugostiteljstvo, OIB 66766589402, Prilaz tvornici 39, 22000 Šibenik</izvorni_sadrzaj>
    <derivirana_varijabla naziv="DomainObject.Predmet.ProtustrankaFormatedWithAdressOIB_1"> SPIZA d.o.o. za ugostiteljstvo, OIB 66766589402, Prilaz tvornici 39, 22000 Šibenik</derivirana_varijabla>
  </DomainObject.Predmet.ProtustrankaFormatedWithAdressOIB>
  <DomainObject.Predmet.ProtustrankaWithAdress>
    <izvorni_sadrzaj>SPIZA d.o.o. za ugostiteljstvo Prilaz tvornici 39, 22000 Šibenik</izvorni_sadrzaj>
    <derivirana_varijabla naziv="DomainObject.Predmet.ProtustrankaWithAdress_1">SPIZA d.o.o. za ugostiteljstvo Prilaz tvornici 39, 22000 Šibenik</derivirana_varijabla>
  </DomainObject.Predmet.ProtustrankaWithAdress>
  <DomainObject.Predmet.ProtustrankaWithAdressOIB>
    <izvorni_sadrzaj>SPIZA d.o.o. za ugostiteljstvo, OIB 66766589402, Prilaz tvornici 39, 22000 Šibenik</izvorni_sadrzaj>
    <derivirana_varijabla naziv="DomainObject.Predmet.ProtustrankaWithAdressOIB_1">SPIZA d.o.o. za ugostiteljstvo, OIB 66766589402, Prilaz tvornici 39, 22000 Šibenik</derivirana_varijabla>
  </DomainObject.Predmet.ProtustrankaWithAdressOIB>
  <DomainObject.Predmet.ProtustrankaNazivFormated>
    <izvorni_sadrzaj>SPIZA d.o.o. za ugostiteljstvo</izvorni_sadrzaj>
    <derivirana_varijabla naziv="DomainObject.Predmet.ProtustrankaNazivFormated_1">SPIZA d.o.o. za ugostiteljstvo</derivirana_varijabla>
  </DomainObject.Predmet.ProtustrankaNazivFormated>
  <DomainObject.Predmet.ProtustrankaNazivFormatedOIB>
    <izvorni_sadrzaj>SPIZA d.o.o. za ugostiteljstvo, OIB 66766589402</izvorni_sadrzaj>
    <derivirana_varijabla naziv="DomainObject.Predmet.ProtustrankaNazivFormatedOIB_1">SPIZA d.o.o. za ugostiteljstvo, OIB 66766589402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SPIZA d.o.o. za ugostiteljstvo</item>
    </izvorni_sadrzaj>
    <derivirana_varijabla naziv="DomainObject.Predmet.ProtuStrankaListFormated_1">
      <item>SPIZA d.o.o. za ugostiteljstvo</item>
    </derivirana_varijabla>
  </DomainObject.Predmet.ProtuStrankaListFormated>
  <DomainObject.Predmet.ProtuStrankaListFormatedOIB>
    <izvorni_sadrzaj>
      <item>SPIZA d.o.o. za ugostiteljstvo, OIB 66766589402</item>
    </izvorni_sadrzaj>
    <derivirana_varijabla naziv="DomainObject.Predmet.ProtuStrankaListFormatedOIB_1">
      <item>SPIZA d.o.o. za ugostiteljstvo, OIB 66766589402</item>
    </derivirana_varijabla>
  </DomainObject.Predmet.ProtuStrankaListFormatedOIB>
  <DomainObject.Predmet.ProtuStrankaListFormatedWithAdress>
    <izvorni_sadrzaj>
      <item>SPIZA d.o.o. za ugostiteljstvo, Prilaz tvornici 39, 22000 Šibenik</item>
    </izvorni_sadrzaj>
    <derivirana_varijabla naziv="DomainObject.Predmet.ProtuStrankaListFormatedWithAdress_1">
      <item>SPIZA d.o.o. za ugostiteljstvo, Prilaz tvornici 39, 22000 Šibenik</item>
    </derivirana_varijabla>
  </DomainObject.Predmet.ProtuStrankaListFormatedWithAdress>
  <DomainObject.Predmet.ProtuStrankaListFormatedWithAdressOIB>
    <izvorni_sadrzaj>
      <item>SPIZA d.o.o. za ugostiteljstvo, OIB 66766589402, Prilaz tvornici 39, 22000 Šibenik</item>
    </izvorni_sadrzaj>
    <derivirana_varijabla naziv="DomainObject.Predmet.ProtuStrankaListFormatedWithAdressOIB_1">
      <item>SPIZA d.o.o. za ugostiteljstvo, OIB 66766589402, Prilaz tvornici 39, 22000 Šibenik</item>
    </derivirana_varijabla>
  </DomainObject.Predmet.ProtuStrankaListFormatedWithAdressOIB>
  <DomainObject.Predmet.ProtuStrankaListNazivFormated>
    <izvorni_sadrzaj>
      <item>SPIZA d.o.o. za ugostiteljstvo</item>
    </izvorni_sadrzaj>
    <derivirana_varijabla naziv="DomainObject.Predmet.ProtuStrankaListNazivFormated_1">
      <item>SPIZA d.o.o. za ugostiteljstvo</item>
    </derivirana_varijabla>
  </DomainObject.Predmet.ProtuStrankaListNazivFormated>
  <DomainObject.Predmet.ProtuStrankaListNazivFormatedOIB>
    <izvorni_sadrzaj>
      <item>SPIZA d.o.o. za ugostiteljstvo, OIB 66766589402</item>
    </izvorni_sadrzaj>
    <derivirana_varijabla naziv="DomainObject.Predmet.ProtuStrankaListNazivFormatedOIB_1">
      <item>SPIZA d.o.o. za ugostiteljstvo, OIB 66766589402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SPIZA d.o.o. za ugostiteljstvo</izvorni_sadrzaj>
    <derivirana_varijabla naziv="DomainObject.Predmet.ProtustrankaIDrugi_1">SPIZA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SPIZA d.o.o. za ugostiteljstvo, OIB 66766589402, Prilaz tvornici 39, 22000 Šibenik</izvorni_sadrzaj>
    <derivirana_varijabla naziv="DomainObject.Predmet.ProtustrankaIDrugiAdressOIB_1">SPIZA d.o.o. za ugostiteljstvo, OIB 66766589402,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SPIZA d.o.o. za ugostiteljstvo</item>
    </izvorni_sadrzaj>
    <derivirana_varijabla naziv="DomainObject.Predmet.SudioniciListNaziv_1">
      <item>FINA - Podružnica Šibenik</item>
      <item>SPIZA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SPIZA d.o.o. za ugostiteljstvo, OIB 66766589402, Prilaz tvornici 39,22000 Šibenik</item>
    </izvorni_sadrzaj>
    <derivirana_varijabla naziv="DomainObject.Predmet.SudioniciListAdressOIB_1">
      <item>FINA - Podružnica Šibenik, OIB 85821130368, Perivoj L. Marune 1,22000 Šibenik</item>
      <item>SPIZA d.o.o. za ugostiteljstvo, OIB 66766589402,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66766589402</item>
    </izvorni_sadrzaj>
    <derivirana_varijabla naziv="DomainObject.Predmet.SudioniciListNazivOIB_1">
      <item>, OIB 85821130368</item>
      <item>, OIB 66766589402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BF4BB-645A-46BF-B957-725C4DCAF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3370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2018-02-09T09:25:00Z</dcterms:created>
  <dc:creator>Ardena Bajlo</dc:creator>
  <cp:lastModifiedBy>Ante Rubelj</cp:lastModifiedBy>
  <cp:lastPrinted>2018-02-09T09:33:00Z</cp:lastPrinted>
  <dcterms:modified xmlns:xsi="http://www.w3.org/2001/XMLSchema-instance" xsi:type="dcterms:W3CDTF">2018-02-09T12:16:00Z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