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a4f7" w14:paraId="342a4f7" w:rsidRDefault="002614DB" w:rsidP="001940FB" w:rsidR="002614DB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2614DB" w:rsidR="001065A0" w:rsidRPr="002614DB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B0149F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2614DB" w:rsidP="00AA6BCF" w:rsidR="002614D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B0149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614DB" w:rsidP="00AA6BCF" w:rsidR="002614D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614DB" w:rsidP="002614DB" w:rsidR="002614D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614DB" w:rsidP="002614DB" w:rsidR="002614D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614D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614D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3741F">
        <w:rPr>
          <w:rFonts w:cs="Calibri" w:hAnsi="Calibri" w:ascii="Calibri"/>
        </w:rPr>
        <w:t>VANA TOMASOVIĆ</w:t>
      </w:r>
      <w:r w:rsidR="0081091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254AE1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2614D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F3741F" w:rsidRPr="00F3741F">
        <w:rPr>
          <w:rFonts w:cs="Calibri" w:hAnsi="Calibri" w:ascii="Calibri"/>
        </w:rPr>
        <w:t xml:space="preserve">49.127,19 </w:t>
      </w:r>
      <w:r w:rsidR="00810915" w:rsidRPr="00810915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254AE1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3741F" w:rsidRPr="00F3741F">
        <w:rPr>
          <w:rFonts w:cs="Calibri" w:hAnsi="Calibri" w:ascii="Calibri"/>
        </w:rPr>
        <w:t>44.327,19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F3741F">
        <w:rPr>
          <w:rFonts w:cs="Calibri" w:hAnsi="Calibri" w:ascii="Calibri"/>
        </w:rPr>
        <w:t>4.8</w:t>
      </w:r>
      <w:r w:rsidR="00810915" w:rsidRPr="00810915">
        <w:rPr>
          <w:rFonts w:cs="Calibri" w:hAnsi="Calibri" w:ascii="Calibri"/>
        </w:rPr>
        <w:t>00,00 kn</w:t>
      </w:r>
      <w:r w:rsidR="00810915" w:rsidRPr="00B37D88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2614D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81091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614D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614DB" w:rsidRPr="002614D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2614DB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B37D88" w:rsidP="00B06DCA" w:rsidR="00B37D88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8062A" w:rsidP="00AA6BCF" w:rsidR="00B806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741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VANA TOMASOVIĆ</w:t>
            </w:r>
            <w:r w:rsidR="00810915">
              <w:rPr>
                <w:rFonts w:cs="Calibri"/>
              </w:rPr>
              <w:t xml:space="preserve">, </w:t>
            </w:r>
            <w:r w:rsidR="00810915" w:rsidRPr="00810915">
              <w:rPr>
                <w:rFonts w:cs="Calibri"/>
              </w:rPr>
              <w:t xml:space="preserve"> </w:t>
            </w:r>
            <w:r w:rsidRPr="00F3741F">
              <w:rPr>
                <w:rFonts w:cs="Calibri" w:hAnsi="Calibri" w:ascii="Calibri"/>
              </w:rPr>
              <w:t>Odeska 12,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F3741F">
              <w:rPr>
                <w:rFonts w:cs="Calibri" w:hAnsi="Calibri" w:ascii="Calibri"/>
              </w:rPr>
              <w:t>53406316492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741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3741F">
              <w:rPr>
                <w:rFonts w:cs="Calibri" w:hAnsi="Calibri" w:ascii="Calibri"/>
              </w:rPr>
              <w:t>Ugovor o štednom depozitu broj 81-70-90037-3,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3741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3741F">
              <w:rPr>
                <w:rFonts w:cs="Calibri" w:hAnsi="Calibri" w:ascii="Calibri"/>
              </w:rPr>
              <w:t>49.127,19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741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3741F">
              <w:rPr>
                <w:rFonts w:cs="Calibri" w:hAnsi="Calibri" w:ascii="Calibri"/>
              </w:rPr>
              <w:t>44.327,19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741F" w:rsidP="00810915" w:rsidR="00810915" w:rsidRPr="00810915">
            <w:pPr>
              <w:spacing w:after="0"/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4.80</w:t>
            </w:r>
            <w:r w:rsidR="00810915" w:rsidRPr="00810915">
              <w:rPr>
                <w:rFonts w:cs="Calibri" w:hAnsi="Calibri" w:ascii="Calibri"/>
              </w:rPr>
              <w:t>0,00 kn</w:t>
            </w:r>
            <w:r w:rsidR="00810915" w:rsidRPr="00B37D88">
              <w:rPr>
                <w:rFonts w:cs="Calibri" w:hAnsi="Calibri" w:ascii="Calibri"/>
              </w:rPr>
              <w:t xml:space="preserve"> 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614DB" w:rsidP="00D43E77" w:rsidR="002614DB">
      <w:pPr>
        <w:tabs>
          <w:tab w:pos="5998" w:val="left"/>
        </w:tabs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A5E58" w:rsidP="00D43E77" w:rsidR="00D43E7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3E77" w:rsidP="00D43E77" w:rsidR="00D43E7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43E77" w:rsidP="00D43E77" w:rsidR="00D43E7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43E77" w:rsidP="00D43E77" w:rsidR="00D43E7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1E2" w:rsidR="00DE71E2">
      <w:pPr>
        <w:spacing w:after="0"/>
      </w:pPr>
      <w:r>
        <w:separator/>
      </w:r>
    </w:p>
  </w:endnote>
  <w:endnote w:id="0" w:type="continuationSeparator">
    <w:p w:rsidRDefault="00DE71E2" w:rsidR="00DE71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A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1E2" w:rsidR="00DE71E2">
      <w:pPr>
        <w:spacing w:after="0"/>
      </w:pPr>
      <w:r>
        <w:separator/>
      </w:r>
    </w:p>
  </w:footnote>
  <w:footnote w:id="0" w:type="continuationSeparator">
    <w:p w:rsidRDefault="00DE71E2" w:rsidR="00DE71E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A0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21CE538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05D1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131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2D88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4AE1"/>
    <w:rsid w:val="0025595F"/>
    <w:rsid w:val="002614DB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97BE6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20CA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0915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284B"/>
    <w:rsid w:val="00AE44EB"/>
    <w:rsid w:val="00AE71BC"/>
    <w:rsid w:val="00AF34A4"/>
    <w:rsid w:val="00B0149F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7D88"/>
    <w:rsid w:val="00B44170"/>
    <w:rsid w:val="00B52212"/>
    <w:rsid w:val="00B5238A"/>
    <w:rsid w:val="00B5267C"/>
    <w:rsid w:val="00B5572F"/>
    <w:rsid w:val="00B55BCB"/>
    <w:rsid w:val="00B56B28"/>
    <w:rsid w:val="00B65301"/>
    <w:rsid w:val="00B706F7"/>
    <w:rsid w:val="00B8062A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3E77"/>
    <w:rsid w:val="00D447CC"/>
    <w:rsid w:val="00D473A9"/>
    <w:rsid w:val="00D47E18"/>
    <w:rsid w:val="00D51C39"/>
    <w:rsid w:val="00D53F10"/>
    <w:rsid w:val="00D550AB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E71E2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A02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41F"/>
    <w:rsid w:val="00F3753E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A5E58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D0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A02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A02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A02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A02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D0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A02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A02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A02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A02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1ADB4-67C2-4280-886B-7BCD01351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1430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St-651/2017-327 / Podnesak - Podnesak (-327.docx)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