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0e1f" w14:paraId="ae10e1f" w:rsidRDefault="00A8780D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F20272" w:rsidP="00F20272" w:rsidR="00F20272"/>
    <w:p w:rsidRDefault="00F20272" w:rsidP="00F20272" w:rsidR="00F20272" w:rsidRPr="00010102">
      <w:pPr>
        <w:jc w:val="center"/>
        <w:rPr>
          <w:b/>
        </w:rPr>
      </w:pPr>
      <w:r>
        <w:t xml:space="preserve">R E P U B L I K A   H R V A T S K A </w:t>
      </w:r>
    </w:p>
    <w:p w:rsidRDefault="00F20272" w:rsidP="00F20272" w:rsidR="00F20272">
      <w:pPr>
        <w:ind w:hanging="2880" w:left="2880"/>
        <w:jc w:val="center"/>
      </w:pPr>
      <w:r>
        <w:t>R J E Š E NJ E</w:t>
      </w:r>
    </w:p>
    <w:p w:rsidRDefault="00F20272" w:rsidP="00F20272" w:rsidR="00F20272">
      <w:pPr>
        <w:jc w:val="both"/>
      </w:pPr>
    </w:p>
    <w:p w:rsidRDefault="00F20272" w:rsidP="004825E8" w:rsidR="004F596D">
      <w:pPr>
        <w:jc w:val="both"/>
      </w:pPr>
      <w:r w:rsidRPr="00337798">
        <w:tab/>
      </w:r>
      <w:r w:rsidR="00044237" w:rsidRPr="008600EF">
        <w:t>Trgovački sud u Zagrebu po sucu tog suda Anti Galiću</w:t>
      </w:r>
      <w:r w:rsidR="00044237">
        <w:t xml:space="preserve">, kao sucu pojedincu, u stečajnom postupku nad dužnikom AURORA USLUGE d.o.o., Zagreb,  </w:t>
      </w:r>
      <w:proofErr w:type="spellStart"/>
      <w:r w:rsidR="00044237">
        <w:t>Bledska</w:t>
      </w:r>
      <w:proofErr w:type="spellEnd"/>
      <w:r w:rsidR="00044237">
        <w:t xml:space="preserve"> </w:t>
      </w:r>
      <w:proofErr w:type="spellStart"/>
      <w:r w:rsidR="00044237">
        <w:t>12</w:t>
      </w:r>
      <w:proofErr w:type="spellEnd"/>
      <w:r w:rsidR="00044237">
        <w:t xml:space="preserve">, </w:t>
      </w:r>
      <w:proofErr w:type="spellStart"/>
      <w:r w:rsidR="00044237">
        <w:t>OIB</w:t>
      </w:r>
      <w:proofErr w:type="spellEnd"/>
      <w:r w:rsidR="00044237">
        <w:t xml:space="preserve"> </w:t>
      </w:r>
      <w:proofErr w:type="spellStart"/>
      <w:r w:rsidR="00044237">
        <w:t>89524389186</w:t>
      </w:r>
      <w:proofErr w:type="spellEnd"/>
      <w:r w:rsidR="007A1670" w:rsidRPr="008600EF">
        <w:t xml:space="preserve">, </w:t>
      </w:r>
      <w:r w:rsidR="00104CA2">
        <w:t>d</w:t>
      </w:r>
      <w:r w:rsidR="00104CA2" w:rsidRPr="008600EF">
        <w:t xml:space="preserve">ana </w:t>
      </w:r>
      <w:proofErr w:type="spellStart"/>
      <w:r w:rsidR="00D65DFF">
        <w:t>5</w:t>
      </w:r>
      <w:r w:rsidR="008A4129">
        <w:t>.lipnja</w:t>
      </w:r>
      <w:proofErr w:type="spellEnd"/>
      <w:r w:rsidR="008A4129">
        <w:t xml:space="preserve"> </w:t>
      </w:r>
      <w:proofErr w:type="spellStart"/>
      <w:r w:rsidR="008A4129" w:rsidRPr="008600EF">
        <w:t>201</w:t>
      </w:r>
      <w:r w:rsidR="008A4129">
        <w:t>9</w:t>
      </w:r>
      <w:proofErr w:type="spellEnd"/>
      <w:r w:rsidR="008A4129"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r w:rsidR="00044237">
        <w:t xml:space="preserve">AURORA USLUGE d.o.o., Zagreb,  </w:t>
      </w:r>
      <w:proofErr w:type="spellStart"/>
      <w:r w:rsidR="00044237">
        <w:t>Bledska</w:t>
      </w:r>
      <w:proofErr w:type="spellEnd"/>
      <w:r w:rsidR="00044237">
        <w:t xml:space="preserve"> </w:t>
      </w:r>
      <w:proofErr w:type="spellStart"/>
      <w:r w:rsidR="00044237">
        <w:t>12</w:t>
      </w:r>
      <w:proofErr w:type="spellEnd"/>
      <w:r w:rsidR="00044237">
        <w:t xml:space="preserve">, </w:t>
      </w:r>
      <w:proofErr w:type="spellStart"/>
      <w:r w:rsidR="00044237">
        <w:t>OIB</w:t>
      </w:r>
      <w:proofErr w:type="spellEnd"/>
      <w:r w:rsidR="00044237">
        <w:t xml:space="preserve"> </w:t>
      </w:r>
      <w:proofErr w:type="spellStart"/>
      <w:r w:rsidR="00044237">
        <w:t>89524389186</w:t>
      </w:r>
      <w:proofErr w:type="spellEnd"/>
      <w:r w:rsidR="008A4129">
        <w:t>,</w:t>
      </w:r>
      <w:r w:rsidR="008A4129" w:rsidRPr="008600EF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B10D07">
        <w:t>2</w:t>
      </w:r>
      <w:r w:rsidR="00D65DFF">
        <w:t>0</w:t>
      </w:r>
      <w:r w:rsidR="00CE52B4">
        <w:t>.000</w:t>
      </w:r>
      <w:proofErr w:type="spellEnd"/>
      <w:r w:rsidR="00CE52B4">
        <w:t>,</w:t>
      </w:r>
      <w:proofErr w:type="spellStart"/>
      <w:r w:rsidR="00CE52B4">
        <w:t>00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016F79">
        <w:t>3</w:t>
      </w:r>
      <w:r w:rsidR="00B10D07">
        <w:t>792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A8780D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537F42" w:rsidP="00537F42" w:rsidR="00537F42">
      <w:pPr>
        <w:jc w:val="center"/>
      </w:pPr>
    </w:p>
    <w:p w:rsidRDefault="00B10D07" w:rsidP="00B10D07" w:rsidR="00B10D07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B10D07" w:rsidP="00B10D07" w:rsidR="00B10D07">
      <w:pPr>
        <w:ind w:firstLine="708"/>
        <w:jc w:val="both"/>
      </w:pPr>
    </w:p>
    <w:p w:rsidRDefault="00B10D07" w:rsidP="00B10D07" w:rsidR="00B10D07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2.,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B10D07" w:rsidP="00B10D07" w:rsidR="00B10D07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708</w:t>
      </w:r>
      <w:proofErr w:type="spellEnd"/>
      <w:r>
        <w:t xml:space="preserve"> dana, u ukupnom iznosu od </w:t>
      </w:r>
      <w:proofErr w:type="spellStart"/>
      <w:r>
        <w:t>109.188</w:t>
      </w:r>
      <w:proofErr w:type="spellEnd"/>
      <w:r>
        <w:t>,</w:t>
      </w:r>
      <w:proofErr w:type="spellStart"/>
      <w:r>
        <w:t>24</w:t>
      </w:r>
      <w:proofErr w:type="spellEnd"/>
      <w:r>
        <w:t xml:space="preserve"> kn. </w:t>
      </w:r>
    </w:p>
    <w:p w:rsidRDefault="00B10D07" w:rsidP="00B10D07" w:rsidR="00B10D07">
      <w:pPr>
        <w:ind w:firstLine="708"/>
        <w:jc w:val="both"/>
      </w:pPr>
    </w:p>
    <w:p w:rsidRDefault="00B10D07" w:rsidP="00B10D07" w:rsidR="00B10D07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B10D07" w:rsidP="00B10D07" w:rsidR="00B10D07">
      <w:pPr>
        <w:ind w:firstLine="720"/>
        <w:jc w:val="both"/>
      </w:pPr>
    </w:p>
    <w:p w:rsidRDefault="00B10D07" w:rsidP="00B10D07" w:rsidR="00B10D07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27.veljače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dužnik, iako uredno pozvan putem e-Oglasne ploče, nije pristupio. </w:t>
      </w:r>
    </w:p>
    <w:p w:rsidRDefault="00B10D07" w:rsidP="00B10D07" w:rsidR="00B10D07">
      <w:pPr>
        <w:ind w:firstLine="720"/>
        <w:jc w:val="both"/>
      </w:pPr>
      <w:r>
        <w:lastRenderedPageBreak/>
        <w:t xml:space="preserve">Na ročištu radi izjašnjenja o prijedlogu za otvaranje stečajnog postupka je proveden uvid u dopis Financijske agencije od </w:t>
      </w:r>
      <w:proofErr w:type="spellStart"/>
      <w:r>
        <w:t>22.studenog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prema kojoj je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 račun dužnika u blokadi </w:t>
      </w:r>
      <w:proofErr w:type="spellStart"/>
      <w:r>
        <w:t>708</w:t>
      </w:r>
      <w:proofErr w:type="spellEnd"/>
      <w:r>
        <w:t xml:space="preserve"> dana, a iznos blokade je </w:t>
      </w:r>
      <w:proofErr w:type="spellStart"/>
      <w:r>
        <w:t>109.188</w:t>
      </w:r>
      <w:proofErr w:type="spellEnd"/>
      <w:r>
        <w:t>,</w:t>
      </w:r>
      <w:proofErr w:type="spellStart"/>
      <w:r>
        <w:t>24</w:t>
      </w:r>
      <w:proofErr w:type="spellEnd"/>
      <w:r>
        <w:t xml:space="preserve"> kn.</w:t>
      </w:r>
    </w:p>
    <w:p w:rsidRDefault="00B10D07" w:rsidP="00B10D07" w:rsidR="00B10D07">
      <w:pPr>
        <w:ind w:firstLine="720"/>
        <w:jc w:val="both"/>
      </w:pPr>
      <w:r>
        <w:t xml:space="preserve">Nadalje, na ročištu je proveden uvid u jedinstveni registar zemljišnih knjiga i katastra prema kojem dužnik nije vlasnik nekretnina. </w:t>
      </w:r>
    </w:p>
    <w:p w:rsidRDefault="00B10D07" w:rsidP="00B10D07" w:rsidR="00B10D07">
      <w:pPr>
        <w:ind w:firstLine="720"/>
        <w:jc w:val="both"/>
      </w:pPr>
    </w:p>
    <w:p w:rsidRDefault="00B10D07" w:rsidP="00B10D07" w:rsidR="00B10D07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B10D07" w:rsidP="00B10D07" w:rsidR="00B10D07" w:rsidRPr="00B1534F">
      <w:pPr>
        <w:ind w:firstLine="720"/>
        <w:jc w:val="both"/>
      </w:pPr>
    </w:p>
    <w:p w:rsidRDefault="00BB3627" w:rsidP="00481022" w:rsidR="00BB3627" w:rsidRPr="00E61306">
      <w:pPr>
        <w:jc w:val="both"/>
      </w:pPr>
      <w:r w:rsidRPr="00E61306">
        <w:tab/>
        <w:t>Rješenjem ovog suda od</w:t>
      </w:r>
      <w:r w:rsidR="00B34436">
        <w:t xml:space="preserve"> </w:t>
      </w:r>
      <w:proofErr w:type="spellStart"/>
      <w:r w:rsidR="00481022">
        <w:t>27.veljače</w:t>
      </w:r>
      <w:proofErr w:type="spellEnd"/>
      <w:r w:rsidR="00481022">
        <w:t xml:space="preserve"> </w:t>
      </w:r>
      <w:proofErr w:type="spellStart"/>
      <w:r w:rsidR="00481022" w:rsidRPr="008600EF">
        <w:t>201</w:t>
      </w:r>
      <w:r w:rsidR="00481022">
        <w:t>9</w:t>
      </w:r>
      <w:proofErr w:type="spellEnd"/>
      <w:r w:rsidR="00481022">
        <w:t xml:space="preserve">. </w:t>
      </w:r>
      <w:r w:rsidR="00481022" w:rsidRPr="0032231C">
        <w:t xml:space="preserve">Iva </w:t>
      </w:r>
      <w:proofErr w:type="spellStart"/>
      <w:r w:rsidR="00481022" w:rsidRPr="0032231C">
        <w:t>Pinjuh</w:t>
      </w:r>
      <w:proofErr w:type="spellEnd"/>
      <w:r w:rsidR="00481022" w:rsidRPr="0032231C">
        <w:t xml:space="preserve"> </w:t>
      </w:r>
      <w:proofErr w:type="spellStart"/>
      <w:r w:rsidR="00481022" w:rsidRPr="0032231C">
        <w:t>Stepović</w:t>
      </w:r>
      <w:proofErr w:type="spellEnd"/>
      <w:r w:rsidR="00481022" w:rsidRPr="0032231C">
        <w:t xml:space="preserve">, Zagreb, </w:t>
      </w:r>
      <w:proofErr w:type="spellStart"/>
      <w:r w:rsidR="00481022" w:rsidRPr="0032231C">
        <w:t>Draškovićeva</w:t>
      </w:r>
      <w:proofErr w:type="spellEnd"/>
      <w:r w:rsidR="00481022" w:rsidRPr="0032231C">
        <w:t xml:space="preserve"> </w:t>
      </w:r>
      <w:proofErr w:type="spellStart"/>
      <w:r w:rsidR="00481022" w:rsidRPr="0032231C">
        <w:t>4a</w:t>
      </w:r>
      <w:proofErr w:type="spellEnd"/>
      <w:r w:rsidR="00481022" w:rsidRPr="0032231C">
        <w:t xml:space="preserve">., </w:t>
      </w:r>
      <w:proofErr w:type="spellStart"/>
      <w:r w:rsidR="00481022" w:rsidRPr="0032231C">
        <w:t>OI</w:t>
      </w:r>
      <w:r w:rsidR="00481022">
        <w:t>B</w:t>
      </w:r>
      <w:proofErr w:type="spellEnd"/>
      <w:r w:rsidR="00481022" w:rsidRPr="0032231C">
        <w:t xml:space="preserve"> </w:t>
      </w:r>
      <w:proofErr w:type="spellStart"/>
      <w:r w:rsidR="00481022" w:rsidRPr="0032231C">
        <w:t>60842552274</w:t>
      </w:r>
      <w:proofErr w:type="spellEnd"/>
      <w:r w:rsidR="00603063">
        <w:t xml:space="preserve"> </w:t>
      </w:r>
      <w:r w:rsidRPr="00E61306">
        <w:t>postavljen</w:t>
      </w:r>
      <w:r w:rsidR="00F129CF">
        <w:t>a</w:t>
      </w:r>
      <w:r w:rsidRPr="00E61306">
        <w:t xml:space="preserve">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603063">
        <w:t>2</w:t>
      </w:r>
      <w:r w:rsidR="00481022">
        <w:t>7</w:t>
      </w:r>
      <w:r w:rsidR="00603063">
        <w:t>.ožujka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767DCF">
        <w:t>5</w:t>
      </w:r>
      <w:r w:rsidR="00DD2499">
        <w:t>.lipnja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</w:t>
      </w:r>
      <w:r w:rsidR="002620B7">
        <w:t xml:space="preserve">dužnik, iako uredno pozvan, nije pristupio. Na ročištu je proveden </w:t>
      </w:r>
      <w:r w:rsidRPr="00E61306">
        <w:t xml:space="preserve">uvid u </w:t>
      </w:r>
      <w:r w:rsidR="00481022">
        <w:t xml:space="preserve">potvrdu </w:t>
      </w:r>
      <w:r w:rsidR="00B938CB">
        <w:t xml:space="preserve"> </w:t>
      </w:r>
      <w:r w:rsidRPr="00E61306">
        <w:t xml:space="preserve">Financijske agencije od </w:t>
      </w:r>
      <w:proofErr w:type="spellStart"/>
      <w:r w:rsidR="00594131">
        <w:t>4.lipnja</w:t>
      </w:r>
      <w:proofErr w:type="spellEnd"/>
      <w:r w:rsidR="004B5A85">
        <w:t xml:space="preserve"> </w:t>
      </w:r>
      <w:proofErr w:type="spellStart"/>
      <w:r w:rsidR="004B5A85">
        <w:t>2019</w:t>
      </w:r>
      <w:proofErr w:type="spellEnd"/>
      <w:r w:rsidR="004B5A85">
        <w:t>.</w:t>
      </w:r>
      <w:r w:rsidR="008509C5">
        <w:t xml:space="preserve"> </w:t>
      </w:r>
      <w:r w:rsidRPr="00E61306">
        <w:t>prema koj</w:t>
      </w:r>
      <w:r w:rsidR="00594131">
        <w:t xml:space="preserve">oj je 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594131">
        <w:t>2.079</w:t>
      </w:r>
      <w:proofErr w:type="spellEnd"/>
      <w:r w:rsidRPr="00E61306">
        <w:t xml:space="preserve"> dan</w:t>
      </w:r>
      <w:r w:rsidR="004B5A85">
        <w:t>a</w:t>
      </w:r>
      <w:r w:rsidRPr="00E61306">
        <w:t xml:space="preserve"> neprekidno, a iznos blokade je </w:t>
      </w:r>
      <w:proofErr w:type="spellStart"/>
      <w:r w:rsidR="00594131">
        <w:t>185.076</w:t>
      </w:r>
      <w:proofErr w:type="spellEnd"/>
      <w:r w:rsidR="00594131">
        <w:t>,</w:t>
      </w:r>
      <w:proofErr w:type="spellStart"/>
      <w:r w:rsidR="00594131">
        <w:t>85</w:t>
      </w:r>
      <w:proofErr w:type="spellEnd"/>
      <w:r w:rsidR="003F5D0B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594131">
        <w:t>2</w:t>
      </w:r>
      <w:r w:rsidR="0030209D">
        <w:t>0</w:t>
      </w:r>
      <w:r w:rsidR="004B5A85">
        <w:t>.</w:t>
      </w:r>
      <w:r w:rsidR="004A24FA">
        <w:t>000</w:t>
      </w:r>
      <w:proofErr w:type="spellEnd"/>
      <w:r w:rsidR="004A24FA">
        <w:t>,</w:t>
      </w:r>
      <w:proofErr w:type="spellStart"/>
      <w:r w:rsidR="004A24FA">
        <w:t>00</w:t>
      </w:r>
      <w:proofErr w:type="spellEnd"/>
      <w:r w:rsidR="00C046FA">
        <w:t xml:space="preserve"> kn, prema specifikaciji troškova na listu </w:t>
      </w:r>
      <w:proofErr w:type="spellStart"/>
      <w:r w:rsidR="00594131">
        <w:t>19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1013EE" w:rsidP="00A8780D" w:rsidR="00065B42" w:rsidRPr="00E61306">
      <w:pPr>
        <w:pStyle w:val="Tijeloteksta"/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30209D">
        <w:t>5</w:t>
      </w:r>
      <w:r w:rsidR="003F3E37">
        <w:t>.lipnja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2737E8">
        <w:t>v.r.</w:t>
      </w:r>
    </w:p>
    <w:p w:rsidRDefault="00BC3CD1" w:rsidP="001013EE" w:rsidR="00BC3CD1" w:rsidRPr="00E61306">
      <w:pPr>
        <w:jc w:val="right"/>
      </w:pP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 w:rsidRPr="00E61306">
      <w:pPr>
        <w:jc w:val="both"/>
      </w:pPr>
    </w:p>
    <w:p w:rsidRDefault="002737E8" w:rsidP="002737E8" w:rsidR="002737E8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2737E8" w:rsidP="0062083B" w:rsidR="002737E8" w:rsidRPr="006208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2737E8" w:rsidP="0062083B" w:rsidR="002737E8" w:rsidRPr="0062083B">
      <w:pPr>
        <w:rPr>
          <w:sz w:val="22"/>
          <w:szCs w:val="22"/>
        </w:rPr>
      </w:pPr>
    </w:p>
    <w:p w:rsidRDefault="002737E8" w:rsidP="0062083B" w:rsidR="002737E8">
      <w:pPr>
        <w:rPr>
          <w:sz w:val="22"/>
          <w:szCs w:val="22"/>
        </w:rPr>
      </w:pPr>
    </w:p>
    <w:p w:rsidRDefault="002737E8" w:rsidP="0062083B" w:rsidR="002737E8">
      <w:pPr>
        <w:rPr>
          <w:sz w:val="22"/>
          <w:szCs w:val="22"/>
        </w:rPr>
      </w:pPr>
    </w:p>
    <w:p w:rsidRDefault="002737E8" w:rsidP="004B6D6B" w:rsidR="002737E8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A8780D" w:rsidP="00065B42" w:rsidR="00A8780D"/>
    <w:p w:rsidRDefault="00A8780D" w:rsidP="00065B42" w:rsidR="00A8780D"/>
    <w:p w:rsidRDefault="00A8780D" w:rsidP="00065B42" w:rsidR="00A8780D"/>
    <w:sectPr w:rsidR="00A8780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044237">
      <w:t>3792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F79"/>
    <w:rsid w:val="00030149"/>
    <w:rsid w:val="00032083"/>
    <w:rsid w:val="00033FAF"/>
    <w:rsid w:val="000353CA"/>
    <w:rsid w:val="00040D0E"/>
    <w:rsid w:val="00044237"/>
    <w:rsid w:val="00065B42"/>
    <w:rsid w:val="0007090D"/>
    <w:rsid w:val="000832EC"/>
    <w:rsid w:val="000B0A91"/>
    <w:rsid w:val="000B2E2A"/>
    <w:rsid w:val="000C2DF8"/>
    <w:rsid w:val="000D7438"/>
    <w:rsid w:val="000E2274"/>
    <w:rsid w:val="000F04B2"/>
    <w:rsid w:val="001013EE"/>
    <w:rsid w:val="00104CA2"/>
    <w:rsid w:val="00113694"/>
    <w:rsid w:val="001234C3"/>
    <w:rsid w:val="00147665"/>
    <w:rsid w:val="00172DF1"/>
    <w:rsid w:val="001742F4"/>
    <w:rsid w:val="00197753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620B7"/>
    <w:rsid w:val="00271A3D"/>
    <w:rsid w:val="002737E8"/>
    <w:rsid w:val="002817DE"/>
    <w:rsid w:val="002902C3"/>
    <w:rsid w:val="0029634B"/>
    <w:rsid w:val="002971F3"/>
    <w:rsid w:val="002D5087"/>
    <w:rsid w:val="002E15A5"/>
    <w:rsid w:val="002F1575"/>
    <w:rsid w:val="002F4B95"/>
    <w:rsid w:val="0030209D"/>
    <w:rsid w:val="00314726"/>
    <w:rsid w:val="0031569F"/>
    <w:rsid w:val="00333BB9"/>
    <w:rsid w:val="003477B8"/>
    <w:rsid w:val="00350D06"/>
    <w:rsid w:val="0037720C"/>
    <w:rsid w:val="003D59BB"/>
    <w:rsid w:val="003E644C"/>
    <w:rsid w:val="003F3702"/>
    <w:rsid w:val="003F3E37"/>
    <w:rsid w:val="003F5D0B"/>
    <w:rsid w:val="003F6AD4"/>
    <w:rsid w:val="00412D47"/>
    <w:rsid w:val="00442251"/>
    <w:rsid w:val="00461063"/>
    <w:rsid w:val="00481022"/>
    <w:rsid w:val="004825E8"/>
    <w:rsid w:val="00484EF5"/>
    <w:rsid w:val="004A24FA"/>
    <w:rsid w:val="004A2D51"/>
    <w:rsid w:val="004B5A85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37F42"/>
    <w:rsid w:val="0054623E"/>
    <w:rsid w:val="00574EE6"/>
    <w:rsid w:val="00594131"/>
    <w:rsid w:val="005B1162"/>
    <w:rsid w:val="005E2FEB"/>
    <w:rsid w:val="005E4176"/>
    <w:rsid w:val="005E6647"/>
    <w:rsid w:val="00603063"/>
    <w:rsid w:val="00643B41"/>
    <w:rsid w:val="00670783"/>
    <w:rsid w:val="00694AA1"/>
    <w:rsid w:val="006A2CFD"/>
    <w:rsid w:val="006C1AF2"/>
    <w:rsid w:val="006D34EA"/>
    <w:rsid w:val="006F0FA6"/>
    <w:rsid w:val="00716FEC"/>
    <w:rsid w:val="00742673"/>
    <w:rsid w:val="00745F0D"/>
    <w:rsid w:val="00746B03"/>
    <w:rsid w:val="007503BD"/>
    <w:rsid w:val="00754ABA"/>
    <w:rsid w:val="00761A52"/>
    <w:rsid w:val="00767DCF"/>
    <w:rsid w:val="00792678"/>
    <w:rsid w:val="007A1670"/>
    <w:rsid w:val="007B068E"/>
    <w:rsid w:val="007B62D6"/>
    <w:rsid w:val="007C1A46"/>
    <w:rsid w:val="007D618E"/>
    <w:rsid w:val="008076CA"/>
    <w:rsid w:val="00816D64"/>
    <w:rsid w:val="0082505E"/>
    <w:rsid w:val="008509C5"/>
    <w:rsid w:val="0086125B"/>
    <w:rsid w:val="008A340F"/>
    <w:rsid w:val="008A4129"/>
    <w:rsid w:val="008B669A"/>
    <w:rsid w:val="008E338A"/>
    <w:rsid w:val="00947BCF"/>
    <w:rsid w:val="00950EEA"/>
    <w:rsid w:val="00967817"/>
    <w:rsid w:val="009A1AB6"/>
    <w:rsid w:val="009A2B78"/>
    <w:rsid w:val="009A6F1A"/>
    <w:rsid w:val="009B1A38"/>
    <w:rsid w:val="009B3D51"/>
    <w:rsid w:val="009C530A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8780D"/>
    <w:rsid w:val="00AA063C"/>
    <w:rsid w:val="00AA4133"/>
    <w:rsid w:val="00AD1F5F"/>
    <w:rsid w:val="00AD2D81"/>
    <w:rsid w:val="00B02FF1"/>
    <w:rsid w:val="00B10D07"/>
    <w:rsid w:val="00B11FC7"/>
    <w:rsid w:val="00B34436"/>
    <w:rsid w:val="00B64F85"/>
    <w:rsid w:val="00B70FEF"/>
    <w:rsid w:val="00B74DC4"/>
    <w:rsid w:val="00B938CB"/>
    <w:rsid w:val="00B94B6D"/>
    <w:rsid w:val="00BB18D3"/>
    <w:rsid w:val="00BB3627"/>
    <w:rsid w:val="00BB397A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575D5"/>
    <w:rsid w:val="00C8221F"/>
    <w:rsid w:val="00C83DED"/>
    <w:rsid w:val="00C90729"/>
    <w:rsid w:val="00CC0F4F"/>
    <w:rsid w:val="00CC7BFE"/>
    <w:rsid w:val="00CE16C8"/>
    <w:rsid w:val="00CE2EEE"/>
    <w:rsid w:val="00CE52B4"/>
    <w:rsid w:val="00D020EE"/>
    <w:rsid w:val="00D42B53"/>
    <w:rsid w:val="00D503C1"/>
    <w:rsid w:val="00D659C7"/>
    <w:rsid w:val="00D65DFF"/>
    <w:rsid w:val="00D677F7"/>
    <w:rsid w:val="00D803A5"/>
    <w:rsid w:val="00DA2C3B"/>
    <w:rsid w:val="00DD2499"/>
    <w:rsid w:val="00DD797C"/>
    <w:rsid w:val="00DE5DD9"/>
    <w:rsid w:val="00E24B5E"/>
    <w:rsid w:val="00E2513C"/>
    <w:rsid w:val="00E312E2"/>
    <w:rsid w:val="00E31DDC"/>
    <w:rsid w:val="00E423A6"/>
    <w:rsid w:val="00E52C51"/>
    <w:rsid w:val="00E56243"/>
    <w:rsid w:val="00E61306"/>
    <w:rsid w:val="00E70998"/>
    <w:rsid w:val="00E72613"/>
    <w:rsid w:val="00E8793C"/>
    <w:rsid w:val="00EB3052"/>
    <w:rsid w:val="00F01194"/>
    <w:rsid w:val="00F129CF"/>
    <w:rsid w:val="00F20272"/>
    <w:rsid w:val="00F37452"/>
    <w:rsid w:val="00F537E8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878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878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878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878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3792</izvorni_sadrzaj>
    <derivirana_varijabla naziv="DomainObject.Predmet.Broj_1">3792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St-3792/2016</izvorni_sadrzaj>
    <derivirana_varijabla naziv="DomainObject.Predmet.OznakaBroj_1">St-3792/2016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USLUGE d.o.o.</izvorni_sadrzaj>
    <derivirana_varijabla naziv="DomainObject.Predmet.ProtustrankaFormated_1">  AURORA USLUGE d.o.o.</derivirana_varijabla>
  </DomainObject.Predmet.ProtustrankaFormated>
  <DomainObject.Predmet.ProtustrankaFormatedOIB>
    <izvorni_sadrzaj>  AURORA USLUGE d.o.o., OIB 89524389186</izvorni_sadrzaj>
    <derivirana_varijabla naziv="DomainObject.Predmet.ProtustrankaFormatedOIB_1">  AURORA USLUGE d.o.o., OIB 89524389186</derivirana_varijabla>
  </DomainObject.Predmet.ProtustrankaFormatedOIB>
  <DomainObject.Predmet.ProtustrankaFormatedWithAdress>
    <izvorni_sadrzaj> AURORA USLUGE d.o.o., Bledska 12, 10000 Zagreb</izvorni_sadrzaj>
    <derivirana_varijabla naziv="DomainObject.Predmet.ProtustrankaFormatedWithAdress_1"> AURORA USLUGE d.o.o., Bledska 12, 10000 Zagreb</derivirana_varijabla>
  </DomainObject.Predmet.ProtustrankaFormatedWithAdress>
  <DomainObject.Predmet.ProtustrankaFormatedWithAdressOIB>
    <izvorni_sadrzaj> AURORA USLUGE d.o.o., OIB 89524389186, Bledska 12, 10000 Zagreb</izvorni_sadrzaj>
    <derivirana_varijabla naziv="DomainObject.Predmet.ProtustrankaFormatedWithAdressOIB_1"> AURORA USLUGE d.o.o., OIB 89524389186, Bledska 12, 10000 Zagreb</derivirana_varijabla>
  </DomainObject.Predmet.ProtustrankaFormatedWithAdressOIB>
  <DomainObject.Predmet.ProtustrankaWithAdress>
    <izvorni_sadrzaj>AURORA USLUGE d.o.o. Bledska 12, 10000 Zagreb</izvorni_sadrzaj>
    <derivirana_varijabla naziv="DomainObject.Predmet.ProtustrankaWithAdress_1">AURORA USLUGE d.o.o. Bledska 12, 10000 Zagreb</derivirana_varijabla>
  </DomainObject.Predmet.ProtustrankaWithAdress>
  <DomainObject.Predmet.ProtustrankaWithAdressOIB>
    <izvorni_sadrzaj>AURORA USLUGE d.o.o., OIB 89524389186, Bledska 12, 10000 Zagreb</izvorni_sadrzaj>
    <derivirana_varijabla naziv="DomainObject.Predmet.ProtustrankaWithAdressOIB_1">AURORA USLUGE d.o.o., OIB 89524389186, Bledska 12, 10000 Zagreb</derivirana_varijabla>
  </DomainObject.Predmet.ProtustrankaWithAdressOIB>
  <DomainObject.Predmet.ProtustrankaNazivFormated>
    <izvorni_sadrzaj>AURORA USLUGE d.o.o.</izvorni_sadrzaj>
    <derivirana_varijabla naziv="DomainObject.Predmet.ProtustrankaNazivFormated_1">AURORA USLUGE d.o.o.</derivirana_varijabla>
  </DomainObject.Predmet.ProtustrankaNazivFormated>
  <DomainObject.Predmet.ProtustrankaNazivFormatedOIB>
    <izvorni_sadrzaj>AURORA USLUGE d.o.o., OIB 89524389186</izvorni_sadrzaj>
    <derivirana_varijabla naziv="DomainObject.Predmet.ProtustrankaNazivFormatedOIB_1">AURORA USLUGE d.o.o., OIB 89524389186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USLUGE d.o.o.</item>
    </izvorni_sadrzaj>
    <derivirana_varijabla naziv="DomainObject.Predmet.ProtuStrankaListFormated_1">
      <item>AURORA USLUGE d.o.o.</item>
    </derivirana_varijabla>
  </DomainObject.Predmet.ProtuStrankaListFormated>
  <DomainObject.Predmet.ProtuStrankaListFormatedOIB>
    <izvorni_sadrzaj>
      <item>AURORA USLUGE d.o.o., OIB 89524389186</item>
    </izvorni_sadrzaj>
    <derivirana_varijabla naziv="DomainObject.Predmet.ProtuStrankaListFormatedOIB_1">
      <item>AURORA USLUGE d.o.o., OIB 89524389186</item>
    </derivirana_varijabla>
  </DomainObject.Predmet.ProtuStrankaListFormatedOIB>
  <DomainObject.Predmet.ProtuStrankaListFormatedWithAdress>
    <izvorni_sadrzaj>
      <item>AURORA USLUGE d.o.o., Bledska 12, 10000 Zagreb</item>
    </izvorni_sadrzaj>
    <derivirana_varijabla naziv="DomainObject.Predmet.ProtuStrankaListFormatedWithAdress_1">
      <item>AURORA USLUGE d.o.o., Bledska 12, 10000 Zagreb</item>
    </derivirana_varijabla>
  </DomainObject.Predmet.ProtuStrankaListFormatedWithAdress>
  <DomainObject.Predmet.ProtuStrankaListFormatedWithAdressOIB>
    <izvorni_sadrzaj>
      <item>AURORA USLUGE d.o.o., OIB 89524389186, Bledska 12, 10000 Zagreb</item>
    </izvorni_sadrzaj>
    <derivirana_varijabla naziv="DomainObject.Predmet.ProtuStrankaListFormatedWithAdressOIB_1">
      <item>AURORA USLUGE d.o.o., OIB 89524389186, Bledska 12, 10000 Zagreb</item>
    </derivirana_varijabla>
  </DomainObject.Predmet.ProtuStrankaListFormatedWithAdressOIB>
  <DomainObject.Predmet.ProtuStrankaListNazivFormated>
    <izvorni_sadrzaj>
      <item>AURORA USLUGE d.o.o.</item>
    </izvorni_sadrzaj>
    <derivirana_varijabla naziv="DomainObject.Predmet.ProtuStrankaListNazivFormated_1">
      <item>AURORA USLUGE d.o.o.</item>
    </derivirana_varijabla>
  </DomainObject.Predmet.ProtuStrankaListNazivFormated>
  <DomainObject.Predmet.ProtuStrankaListNazivFormatedOIB>
    <izvorni_sadrzaj>
      <item>AURORA USLUGE d.o.o., OIB 89524389186</item>
    </izvorni_sadrzaj>
    <derivirana_varijabla naziv="DomainObject.Predmet.ProtuStrankaListNazivFormatedOIB_1">
      <item>AURORA USLUGE d.o.o., OIB 89524389186</item>
    </derivirana_varijabla>
  </DomainObject.Predmet.ProtuStrankaListNazivFormatedOIB>
  <DomainObject.Predmet.OstaliListFormated>
    <izvorni_sadrzaj>
      <item>Ksenija Debeljak</item>
    </izvorni_sadrzaj>
    <derivirana_varijabla naziv="DomainObject.Predmet.OstaliListFormated_1">
      <item>Ksenija Debeljak</item>
    </derivirana_varijabla>
  </DomainObject.Predmet.OstaliListFormated>
  <DomainObject.Predmet.OstaliListFormatedOIB>
    <izvorni_sadrzaj>
      <item>Ksenija Debeljak, OIB 80074256244</item>
    </izvorni_sadrzaj>
    <derivirana_varijabla naziv="DomainObject.Predmet.OstaliListFormatedOIB_1">
      <item>Ksenija Debeljak, OIB 80074256244</item>
    </derivirana_varijabla>
  </DomainObject.Predmet.OstaliListFormatedOIB>
  <DomainObject.Predmet.OstaliListFormatedWithAdress>
    <izvorni_sadrzaj>
      <item>Ksenija Debeljak, Zagrebačka cesta 16, 10000 Zagreb</item>
    </izvorni_sadrzaj>
    <derivirana_varijabla naziv="DomainObject.Predmet.OstaliListFormatedWithAdress_1">
      <item>Ksenija Debeljak, Zagrebačka cesta 16, 10000 Zagreb</item>
    </derivirana_varijabla>
  </DomainObject.Predmet.OstaliListFormatedWithAdress>
  <DomainObject.Predmet.OstaliListFormatedWithAdressOIB>
    <izvorni_sadrzaj>
      <item>Ksenija Debeljak, OIB 80074256244, Zagrebačka cesta 16, 10000 Zagreb</item>
    </izvorni_sadrzaj>
    <derivirana_varijabla naziv="DomainObject.Predmet.OstaliListFormatedWithAdressOIB_1">
      <item>Ksenija Debeljak, OIB 80074256244, Zagrebačka cesta 16, 10000 Zagreb</item>
    </derivirana_varijabla>
  </DomainObject.Predmet.OstaliListFormatedWithAdressOIB>
  <DomainObject.Predmet.OstaliListNazivFormated>
    <izvorni_sadrzaj>
      <item>Ksenija Debeljak</item>
    </izvorni_sadrzaj>
    <derivirana_varijabla naziv="DomainObject.Predmet.OstaliListNazivFormated_1">
      <item>Ksenija Debeljak</item>
    </derivirana_varijabla>
  </DomainObject.Predmet.OstaliListNazivFormated>
  <DomainObject.Predmet.OstaliListNazivFormatedOIB>
    <izvorni_sadrzaj>
      <item>Ksenija Debeljak, OIB 80074256244</item>
    </izvorni_sadrzaj>
    <derivirana_varijabla naziv="DomainObject.Predmet.OstaliListNazivFormatedOIB_1">
      <item>Ksenija Debeljak, OIB 80074256244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USLUGE d.o.o.</izvorni_sadrzaj>
    <derivirana_varijabla naziv="DomainObject.Predmet.ProtustrankaIDrugi_1">AURORA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USLUGE d.o.o., OIB 89524389186, Bledska 12, 10000 Zagreb</izvorni_sadrzaj>
    <derivirana_varijabla naziv="DomainObject.Predmet.ProtustrankaIDrugiAdressOIB_1">AURORA USLUGE d.o.o., OIB 89524389186, Bledska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USLUGE d.o.o.</item>
      <item>Ksenija Debeljak</item>
    </izvorni_sadrzaj>
    <derivirana_varijabla naziv="DomainObject.Predmet.SudioniciListNaziv_1">
      <item>FINA Regionalni centar Zagreb</item>
      <item>AURORA USLUGE d.o.o.</item>
      <item>Ksenija Debeljak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AURORA USLUGE d.o.o., OIB 89524389186, Bledska 12,10000 Zagreb</item>
      <item>Ksenija Debeljak, OIB 80074256244, Zagrebačka cesta 16,10000 Zagreb</item>
    </izvorni_sadrzaj>
    <derivirana_varijabla naziv="DomainObject.Predmet.SudioniciListAdressOIB_1">
      <item>FINA Regionalni centar Zagreb, OIB 85821130368, Trg svibanjskih žrtava 1995. 1,10000 Zagreb</item>
      <item>AURORA USLUGE d.o.o., OIB 89524389186, Bledska 12,10000 Zagreb</item>
      <item>Ksenija Debeljak, OIB 80074256244, Zagrebačka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89524389186</item>
      <item>, OIB 80074256244</item>
    </izvorni_sadrzaj>
    <derivirana_varijabla naziv="DomainObject.Predmet.SudioniciListNazivOIB_1">
      <item>, OIB 85821130368</item>
      <item>, OIB 89524389186</item>
      <item>, OIB 80074256244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St-3792/2016-8</izvorni_sadrzaj>
    <derivirana_varijabla naziv="DomainObject.PredzadnjaOdlukaIzPredmeta.Oznaka_1">St-3792/2016-8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756</properties:Words>
  <properties:Characters>4258</properties:Characters>
  <properties:Lines>100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2019-06-06T08:57:00Z</dcterms:created>
  <dc:creator>gzubak</dc:creator>
  <cp:lastModifiedBy>Valentina Delač</cp:lastModifiedBy>
  <cp:lastPrinted>2019-06-06T08:58:00Z</cp:lastPrinted>
  <dcterms:modified xmlns:xsi="http://www.w3.org/2001/XMLSchema-instance" xsi:type="dcterms:W3CDTF">2019-06-06T08:58:00Z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(Aurora Uslige   rj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