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7b9b" w14:paraId="f957b9b" w:rsidRDefault="0017395F" w:rsidP="00672A58" w:rsidR="00672A58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 w:rsidRPr="00255D7A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255D7A">
        <w:t>Broj: St-</w:t>
      </w:r>
      <w:r w:rsidR="00255D7A" w:rsidRPr="00255D7A">
        <w:t>126/2016-31</w:t>
      </w:r>
    </w:p>
    <w:p w:rsidRDefault="00255D7A" w:rsidP="00CA7BDE" w:rsidR="0073360D" w:rsidRPr="00255D7A">
      <w:pPr>
        <w:jc w:val="center"/>
      </w:pPr>
      <w:r w:rsidRPr="00255D7A">
        <w:t>R E P U B L I K A     H R V A T S K A</w:t>
      </w:r>
    </w:p>
    <w:p w:rsidRDefault="008E6ED6" w:rsidP="00CA7BDE" w:rsidR="008E6ED6" w:rsidRPr="00255D7A">
      <w:pPr>
        <w:jc w:val="center"/>
      </w:pPr>
      <w:r w:rsidRPr="00255D7A">
        <w:t>R J E Š E N J E</w:t>
      </w:r>
    </w:p>
    <w:p w:rsidRDefault="008E6ED6" w:rsidR="008E6ED6"/>
    <w:p w:rsidRDefault="008E6ED6" w:rsidP="005B1ED1" w:rsidR="008E6ED6">
      <w:pPr>
        <w:jc w:val="both"/>
      </w:pPr>
      <w:r>
        <w:tab/>
        <w:t xml:space="preserve">TRGOVAČKI SUD U </w:t>
      </w:r>
      <w:r w:rsidR="001B55D2">
        <w:t xml:space="preserve">OSIJEKU STALNA SLUŽBA U </w:t>
      </w:r>
      <w:r>
        <w:t xml:space="preserve">SLAVONSKOM BRODU, po stečajnom sucu Vesni Vukelić, u stečajnom postupku nad dužnikom </w:t>
      </w:r>
      <w:r w:rsidR="00255D7A">
        <w:t>AUTO AA d.o.o, u stečaju Nova Gradiška</w:t>
      </w:r>
      <w:r w:rsidR="00F865B2">
        <w:t>,</w:t>
      </w:r>
      <w:r>
        <w:t xml:space="preserve"> odlučujući o </w:t>
      </w:r>
      <w:r w:rsidR="00A250B7">
        <w:t>obračunu stvarnih troškova stečajnog upravitelja</w:t>
      </w:r>
      <w:r w:rsidR="00E015AC">
        <w:t xml:space="preserve">, </w:t>
      </w:r>
      <w:r w:rsidR="008861CA">
        <w:t xml:space="preserve">dana </w:t>
      </w:r>
      <w:r w:rsidR="00255D7A">
        <w:t>13.ožujka 2017</w:t>
      </w:r>
      <w:r w:rsidR="005B1ED1">
        <w:t>.g.</w:t>
      </w:r>
    </w:p>
    <w:p w:rsidRDefault="008E6ED6" w:rsidP="001B7F0D" w:rsidR="00C164A9" w:rsidRPr="00255D7A">
      <w:pPr>
        <w:jc w:val="center"/>
      </w:pPr>
      <w:r w:rsidRPr="00255D7A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8A34A2" w:rsidP="002F004F" w:rsidR="006A532E">
      <w:pPr>
        <w:ind w:firstLine="708"/>
        <w:jc w:val="both"/>
      </w:pPr>
      <w:r>
        <w:rPr>
          <w:b/>
        </w:rPr>
        <w:t xml:space="preserve">  </w:t>
      </w:r>
      <w:r w:rsidR="00BE513E">
        <w:rPr>
          <w:b/>
        </w:rPr>
        <w:t xml:space="preserve">I - </w:t>
      </w:r>
      <w:r w:rsidR="00C164A9">
        <w:t xml:space="preserve">Odobrava se obračun stvarnih troškova stečajnog upravitelja </w:t>
      </w:r>
      <w:r w:rsidR="00255D7A">
        <w:t>Joze Pavičića iz Osijeka</w:t>
      </w:r>
      <w:r w:rsidR="00C164A9">
        <w:t xml:space="preserve"> </w:t>
      </w:r>
      <w:r w:rsidR="002D0DDA">
        <w:t>nastalih</w:t>
      </w:r>
      <w:r w:rsidR="00C164A9">
        <w:t xml:space="preserve"> </w:t>
      </w:r>
      <w:r w:rsidR="00BE513E">
        <w:t>uporabom vlastitog automobila</w:t>
      </w:r>
      <w:r w:rsidR="006A532E">
        <w:t xml:space="preserve"> u službene svrhe</w:t>
      </w:r>
      <w:r w:rsidR="00BE513E">
        <w:t xml:space="preserve"> na relaciji</w:t>
      </w:r>
      <w:r w:rsidR="008861CA">
        <w:t xml:space="preserve"> </w:t>
      </w:r>
      <w:r w:rsidR="00255D7A">
        <w:t>Osijek-Nova Gradiška-Osijek</w:t>
      </w:r>
      <w:r w:rsidR="006A532E">
        <w:t xml:space="preserve"> </w:t>
      </w:r>
      <w:r w:rsidR="00BE513E">
        <w:t xml:space="preserve"> </w:t>
      </w:r>
      <w:r w:rsidR="006A532E">
        <w:t xml:space="preserve">u ukupnom iznosu od </w:t>
      </w:r>
      <w:r w:rsidR="00255D7A">
        <w:t>5.927,00</w:t>
      </w:r>
      <w:r w:rsidR="006A532E">
        <w:t xml:space="preserve"> kn</w:t>
      </w:r>
      <w:r w:rsidR="009A34F5">
        <w:t xml:space="preserve"> </w:t>
      </w:r>
      <w:r w:rsidR="008861CA">
        <w:t xml:space="preserve">neto </w:t>
      </w:r>
      <w:r w:rsidR="009A34F5">
        <w:t xml:space="preserve">za vremensko razdoblje od </w:t>
      </w:r>
      <w:r w:rsidR="00255D7A">
        <w:t>14.3.2016.do 30.12.2016.</w:t>
      </w:r>
    </w:p>
    <w:p w:rsidRDefault="006A532E" w:rsidP="002F004F" w:rsidR="006A532E">
      <w:pPr>
        <w:ind w:firstLine="708"/>
        <w:jc w:val="both"/>
      </w:pPr>
    </w:p>
    <w:p w:rsidRDefault="00411D04" w:rsidP="002F004F" w:rsidR="0066516D">
      <w:pPr>
        <w:ind w:firstLine="708"/>
        <w:jc w:val="both"/>
      </w:pPr>
      <w:r w:rsidRPr="00411D04">
        <w:rPr>
          <w:b/>
        </w:rPr>
        <w:t>II –</w:t>
      </w:r>
      <w:r>
        <w:t xml:space="preserve"> Navedeni iznos </w:t>
      </w:r>
      <w:r w:rsidR="00B40121">
        <w:t>stečajni upravitelj će</w:t>
      </w:r>
      <w:r>
        <w:t xml:space="preserve"> isplatiti na teret troškova stečajnog postupka.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255D7A">
      <w:pPr>
        <w:jc w:val="center"/>
      </w:pPr>
      <w:r w:rsidRPr="00255D7A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9C1F52" w:rsidR="006A532E">
      <w:pPr>
        <w:jc w:val="both"/>
      </w:pPr>
      <w:r>
        <w:tab/>
      </w:r>
      <w:r w:rsidR="009C1F52">
        <w:t xml:space="preserve">Stečajni upravitelj </w:t>
      </w:r>
      <w:r w:rsidR="00255D7A">
        <w:t>Jozo Pavičić iz Osijeka</w:t>
      </w:r>
      <w:r w:rsidR="009C1F52">
        <w:t xml:space="preserve"> podnio je Sudu pisano obrazloženo </w:t>
      </w:r>
      <w:r w:rsidR="002F004F">
        <w:t xml:space="preserve">i dokumentirano </w:t>
      </w:r>
      <w:r w:rsidR="009C1F52">
        <w:t xml:space="preserve">izvješće o </w:t>
      </w:r>
      <w:r w:rsidR="00411D04">
        <w:t xml:space="preserve">stvarnom trošku koji je imao radi uporabe vlastitog automobila </w:t>
      </w:r>
      <w:r w:rsidR="009C1F52">
        <w:t xml:space="preserve"> </w:t>
      </w:r>
      <w:r w:rsidR="00411D04">
        <w:t xml:space="preserve">u službene svrhe zbog </w:t>
      </w:r>
      <w:r w:rsidR="00255D7A">
        <w:t xml:space="preserve">odlaska iz mjesta prebivališta (Osijek) do mjesta sjedišta </w:t>
      </w:r>
      <w:proofErr w:type="spellStart"/>
      <w:r w:rsidR="00255D7A">
        <w:t>steč.dužnika</w:t>
      </w:r>
      <w:proofErr w:type="spellEnd"/>
      <w:r w:rsidR="00255D7A">
        <w:t xml:space="preserve"> (Nova Gradiška) da je putovanje bilo nužno radi preuzimanja poslovne dokumentacije dužnika neposredno nakon otvaranja stečajnog postupka</w:t>
      </w:r>
      <w:r w:rsidR="00A10AA1">
        <w:t>,</w:t>
      </w:r>
      <w:r w:rsidR="00255D7A">
        <w:t xml:space="preserve"> radi zaključenja ugovora o zakupu, dolaska u sjedište suda na ispitno i izvještajno ročište, potrebe vještačenja, te utvrđivanja vrijednosti uredske opreme i zaliha robe. </w:t>
      </w:r>
      <w:r w:rsidR="00411D04">
        <w:t>Uz izvješ</w:t>
      </w:r>
      <w:r w:rsidR="00A10AA1">
        <w:t xml:space="preserve">će </w:t>
      </w:r>
      <w:proofErr w:type="spellStart"/>
      <w:r w:rsidR="00A10AA1">
        <w:t>steč.upravitelj</w:t>
      </w:r>
      <w:proofErr w:type="spellEnd"/>
      <w:r w:rsidR="00A10AA1">
        <w:t xml:space="preserve"> </w:t>
      </w:r>
      <w:r w:rsidR="007759B1">
        <w:t xml:space="preserve">dostavio </w:t>
      </w:r>
      <w:r w:rsidR="00A10AA1">
        <w:t>je</w:t>
      </w:r>
      <w:r w:rsidR="00411D04">
        <w:t xml:space="preserve"> nalog</w:t>
      </w:r>
      <w:r w:rsidR="00CB3A27">
        <w:t>e za službena putovanja</w:t>
      </w:r>
      <w:r w:rsidR="00255D7A">
        <w:t xml:space="preserve"> i dokaze o plaćenoj cestarini.</w:t>
      </w:r>
    </w:p>
    <w:p w:rsidRDefault="009C1F52" w:rsidP="009C1F52" w:rsidR="009C1F52">
      <w:pPr>
        <w:jc w:val="both"/>
      </w:pPr>
      <w:r>
        <w:tab/>
        <w:t>Nakon što je stečajni sudac izvrš</w:t>
      </w:r>
      <w:r w:rsidR="00B40121">
        <w:t xml:space="preserve">io uvid u priložene isprave, </w:t>
      </w:r>
      <w:r>
        <w:t>utvrđeno je da su navedeni troškovi opravdani</w:t>
      </w:r>
      <w:r w:rsidR="00411D04">
        <w:t xml:space="preserve"> </w:t>
      </w:r>
      <w:r w:rsidR="00A10AA1">
        <w:t xml:space="preserve">jer </w:t>
      </w:r>
      <w:r w:rsidR="00255D7A">
        <w:t>je bilo</w:t>
      </w:r>
      <w:r w:rsidR="00B40121">
        <w:t xml:space="preserve"> nužno korištenje vlastitog automobila</w:t>
      </w:r>
      <w:r w:rsidR="00255D7A">
        <w:t xml:space="preserve"> radi obavljanja poslova stečajno upraviteljske službe</w:t>
      </w:r>
      <w:r w:rsidR="00411D04">
        <w:t>,</w:t>
      </w:r>
      <w:r>
        <w:t xml:space="preserve"> zbog čega </w:t>
      </w:r>
      <w:r w:rsidR="00A10AA1">
        <w:t>je odlučeno</w:t>
      </w:r>
      <w:r>
        <w:t xml:space="preserve"> kao u izreci</w:t>
      </w:r>
      <w:r w:rsidR="00A10AA1">
        <w:t xml:space="preserve"> ovog rješenja na temelju čl. 94</w:t>
      </w:r>
      <w:r>
        <w:t xml:space="preserve"> st. 3 Stečajnog zakona (NN br</w:t>
      </w:r>
      <w:r w:rsidR="00411D04">
        <w:t xml:space="preserve">. </w:t>
      </w:r>
      <w:r w:rsidR="00A10AA1">
        <w:t>71/15</w:t>
      </w:r>
      <w:r>
        <w:t>).</w:t>
      </w:r>
    </w:p>
    <w:p w:rsidRDefault="00C164A9" w:rsidP="00C164A9" w:rsidR="00C164A9">
      <w:pPr>
        <w:jc w:val="both"/>
      </w:pPr>
    </w:p>
    <w:p w:rsidRDefault="00C164A9" w:rsidP="00C164A9" w:rsidR="00C164A9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C21E7">
        <w:t xml:space="preserve"> </w:t>
      </w:r>
      <w:r w:rsidR="00255D7A">
        <w:t>13.ožujka 2017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  <w:t>STEČAJNI SUDAC:</w:t>
      </w:r>
    </w:p>
    <w:p w:rsidRDefault="00C164A9" w:rsidP="00C164A9" w:rsidR="00C164A9"/>
    <w:p w:rsidRDefault="00C164A9" w:rsidP="00B86B26" w:rsidR="001B7F0D" w:rsidRPr="00B86B26">
      <w:r>
        <w:t xml:space="preserve">                                                                                         </w:t>
      </w:r>
      <w:r>
        <w:tab/>
      </w:r>
      <w:smartTag w:element="PersonName" w:uri="urn:schemas-microsoft-com:office:smarttags">
        <w:r>
          <w:t>Vesna Vukelić</w:t>
        </w:r>
      </w:smartTag>
      <w:r w:rsidR="00255D7A">
        <w:t xml:space="preserve"> </w:t>
      </w:r>
    </w:p>
    <w:p w:rsidRDefault="004147CF" w:rsidP="00B97F5B" w:rsidR="005B1ED1">
      <w:pPr>
        <w:jc w:val="both"/>
      </w:pPr>
      <w:r>
        <w:t xml:space="preserve">Dostaviti </w:t>
      </w:r>
      <w:r w:rsidR="00255D7A">
        <w:t>putem mrežne stanice e-Oglasna ploča</w:t>
      </w:r>
    </w:p>
    <w:p w:rsidRDefault="004147CF" w:rsidP="005B1ED1" w:rsidR="00B86B26">
      <w:pPr>
        <w:numPr>
          <w:ilvl w:val="0"/>
          <w:numId w:val="5"/>
        </w:numPr>
        <w:jc w:val="both"/>
      </w:pPr>
      <w:r>
        <w:t>stečajnom upravitelju</w:t>
      </w:r>
    </w:p>
    <w:p w:rsidRDefault="00255D7A" w:rsidP="005B1ED1" w:rsidR="005A70A6">
      <w:pPr>
        <w:numPr>
          <w:ilvl w:val="0"/>
          <w:numId w:val="5"/>
        </w:numPr>
        <w:jc w:val="both"/>
      </w:pPr>
      <w:r>
        <w:t>vjerovnicima</w:t>
      </w:r>
    </w:p>
    <w:sectPr w:rsidR="005A70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4741A"/>
    <w:multiLevelType w:val="hybridMultilevel"/>
    <w:tmpl w:val="5BDA45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22D36"/>
    <w:rsid w:val="0009619C"/>
    <w:rsid w:val="000A24DF"/>
    <w:rsid w:val="000C621E"/>
    <w:rsid w:val="00126DD3"/>
    <w:rsid w:val="001403E2"/>
    <w:rsid w:val="0014429B"/>
    <w:rsid w:val="0017395F"/>
    <w:rsid w:val="001B27AA"/>
    <w:rsid w:val="001B55D2"/>
    <w:rsid w:val="001B7F0D"/>
    <w:rsid w:val="0020366C"/>
    <w:rsid w:val="0021712F"/>
    <w:rsid w:val="0023701B"/>
    <w:rsid w:val="00250DF5"/>
    <w:rsid w:val="00255D7A"/>
    <w:rsid w:val="002D0DDA"/>
    <w:rsid w:val="002F004F"/>
    <w:rsid w:val="002F2E75"/>
    <w:rsid w:val="00320B33"/>
    <w:rsid w:val="00353F46"/>
    <w:rsid w:val="00354A97"/>
    <w:rsid w:val="00362A55"/>
    <w:rsid w:val="003A554A"/>
    <w:rsid w:val="003C05F4"/>
    <w:rsid w:val="003C351D"/>
    <w:rsid w:val="004067BB"/>
    <w:rsid w:val="00411D04"/>
    <w:rsid w:val="004147CF"/>
    <w:rsid w:val="00453432"/>
    <w:rsid w:val="004E7FCB"/>
    <w:rsid w:val="00546582"/>
    <w:rsid w:val="005A70A6"/>
    <w:rsid w:val="005B1ED1"/>
    <w:rsid w:val="005B7A6C"/>
    <w:rsid w:val="005F26AD"/>
    <w:rsid w:val="00623755"/>
    <w:rsid w:val="006316DE"/>
    <w:rsid w:val="00651D96"/>
    <w:rsid w:val="006623EF"/>
    <w:rsid w:val="0066516D"/>
    <w:rsid w:val="00670397"/>
    <w:rsid w:val="00670949"/>
    <w:rsid w:val="00672A58"/>
    <w:rsid w:val="00695FBB"/>
    <w:rsid w:val="006A532E"/>
    <w:rsid w:val="006C7B1B"/>
    <w:rsid w:val="006D66CC"/>
    <w:rsid w:val="0073360D"/>
    <w:rsid w:val="007759B1"/>
    <w:rsid w:val="007A57D0"/>
    <w:rsid w:val="007E6E1A"/>
    <w:rsid w:val="00802805"/>
    <w:rsid w:val="00802B56"/>
    <w:rsid w:val="00830C5D"/>
    <w:rsid w:val="008861CA"/>
    <w:rsid w:val="008A34A2"/>
    <w:rsid w:val="008B2719"/>
    <w:rsid w:val="008B6156"/>
    <w:rsid w:val="008C2D8B"/>
    <w:rsid w:val="008E6ED6"/>
    <w:rsid w:val="00913EAC"/>
    <w:rsid w:val="00941FF2"/>
    <w:rsid w:val="009609C0"/>
    <w:rsid w:val="009A34F5"/>
    <w:rsid w:val="009C1F52"/>
    <w:rsid w:val="009D1B8B"/>
    <w:rsid w:val="00A10AA1"/>
    <w:rsid w:val="00A250B7"/>
    <w:rsid w:val="00AC48E4"/>
    <w:rsid w:val="00AC7EB8"/>
    <w:rsid w:val="00AD6624"/>
    <w:rsid w:val="00B30F61"/>
    <w:rsid w:val="00B40121"/>
    <w:rsid w:val="00B86B26"/>
    <w:rsid w:val="00B97F5B"/>
    <w:rsid w:val="00BE1E70"/>
    <w:rsid w:val="00BE513E"/>
    <w:rsid w:val="00BE5981"/>
    <w:rsid w:val="00C164A9"/>
    <w:rsid w:val="00C95E1C"/>
    <w:rsid w:val="00CA4A38"/>
    <w:rsid w:val="00CA7BDE"/>
    <w:rsid w:val="00CB3A27"/>
    <w:rsid w:val="00CC1691"/>
    <w:rsid w:val="00D153FF"/>
    <w:rsid w:val="00DC43AA"/>
    <w:rsid w:val="00E015AC"/>
    <w:rsid w:val="00E27BED"/>
    <w:rsid w:val="00E34446"/>
    <w:rsid w:val="00ED6F32"/>
    <w:rsid w:val="00EF1B00"/>
    <w:rsid w:val="00EF59AD"/>
    <w:rsid w:val="00F865B2"/>
    <w:rsid w:val="00FC21E7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46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300</properties:Words>
  <properties:Characters>1666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2017-03-13T08:31:00Z</dcterms:created>
  <dc:creator>Korisnik</dc:creator>
  <cp:lastModifiedBy>wsadmin</cp:lastModifiedBy>
  <cp:lastPrinted>2017-03-13T08:30:00Z</cp:lastPrinted>
  <dcterms:modified xmlns:xsi="http://www.w3.org/2001/XMLSchema-instance" xsi:type="dcterms:W3CDTF">2017-03-13T08:32:00Z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