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a5c6b" w14:paraId="dda5c6b" w:rsidRDefault="003E1B73" w:rsidR="002E4E9C">
      <w:pPr>
        <w:jc w:val="center"/>
        <w15:collapsed w:val="false"/>
      </w:pPr>
      <w:bookmarkStart w:name="_GoBack" w:id="0"/>
      <w:bookmarkEnd w:id="0"/>
      <w:r>
        <w:rPr>
          <w:rFonts w:cs="Gill Sans MT" w:hAnsi="Gill Sans MT" w:ascii="Gill Sans MT"/>
          <w:sz w:val="24"/>
          <w:szCs w:val="24"/>
        </w:rPr>
        <w:t>Obrazac 20</w:t>
      </w:r>
    </w:p>
    <w:p w:rsidRDefault="002E4E9C" w:rsidR="002E4E9C">
      <w:pPr>
        <w:rPr>
          <w:rFonts w:cs="Gill Sans MT" w:hAnsi="Gill Sans MT" w:ascii="Gill Sans MT"/>
          <w:sz w:val="24"/>
          <w:szCs w:val="24"/>
        </w:rPr>
      </w:pPr>
    </w:p>
    <w:p w:rsidRDefault="003E1B73" w:rsidR="002E4E9C">
      <w:pPr>
        <w:pStyle w:val="Naslov3"/>
      </w:pPr>
      <w:r>
        <w:rPr>
          <w:rFonts w:cs="Gill Sans MT" w:hAnsi="Gill Sans MT" w:ascii="Gill Sans MT"/>
        </w:rPr>
        <w:t>Izvješće stečajnog upravitelja  o tijeku  stečajnog postupka i stanju stečajne mase</w:t>
      </w:r>
    </w:p>
    <w:p w:rsidRDefault="002E4E9C" w:rsidR="002E4E9C">
      <w:pPr>
        <w:rPr>
          <w:rFonts w:cs="Gill Sans MT" w:hAnsi="Gill Sans MT" w:ascii="Gill Sans MT"/>
          <w:sz w:val="24"/>
          <w:szCs w:val="24"/>
        </w:rPr>
      </w:pPr>
    </w:p>
    <w:p w:rsidRDefault="003E1B73" w:rsidR="002E4E9C">
      <w:r>
        <w:rPr>
          <w:rFonts w:cs="Gill Sans MT" w:hAnsi="Gill Sans MT" w:ascii="Gill Sans MT"/>
          <w:sz w:val="24"/>
          <w:szCs w:val="24"/>
        </w:rPr>
        <w:t xml:space="preserve">Nadležni trgovaćki sud:   TRGOVAČKI SUD U ZAGREBU </w:t>
      </w:r>
    </w:p>
    <w:p w:rsidRDefault="003E1B73" w:rsidR="002E4E9C">
      <w:r>
        <w:rPr>
          <w:rFonts w:cs="Gill Sans MT" w:hAnsi="Gill Sans MT" w:ascii="Gill Sans MT"/>
          <w:sz w:val="24"/>
          <w:szCs w:val="24"/>
        </w:rPr>
        <w:t xml:space="preserve">Poslovni broj spisa:        St- 5862/2016        </w:t>
      </w:r>
    </w:p>
    <w:p w:rsidRDefault="003E1B73" w:rsidR="002E4E9C">
      <w:pPr>
        <w:pStyle w:val="Naslov1"/>
      </w:pPr>
      <w:r>
        <w:rPr>
          <w:rFonts w:cs="Gill Sans MT" w:hAnsi="Gill Sans MT" w:ascii="Gill Sans MT"/>
          <w:sz w:val="24"/>
          <w:szCs w:val="24"/>
        </w:rPr>
        <w:t xml:space="preserve">Dužnik :   OPEKA d.o.o. Zagreb, Kennedyjev trg 2                                                     </w:t>
      </w:r>
    </w:p>
    <w:p w:rsidRDefault="003E1B73" w:rsidR="002E4E9C">
      <w:pPr>
        <w:pStyle w:val="Naslov1"/>
      </w:pPr>
      <w:r>
        <w:rPr>
          <w:rFonts w:cs="Gill Sans MT" w:hAnsi="Gill Sans MT" w:ascii="Gill Sans MT"/>
          <w:sz w:val="24"/>
          <w:szCs w:val="24"/>
        </w:rPr>
        <w:t>OIB:03560303369</w:t>
      </w:r>
    </w:p>
    <w:p w:rsidRDefault="003E1B73" w:rsidR="002E4E9C">
      <w:pPr>
        <w:pStyle w:val="Naslov1"/>
      </w:pPr>
      <w:r>
        <w:rPr>
          <w:rFonts w:cs="Gill Sans MT" w:eastAsia="Gill Sans MT" w:hAnsi="Gill Sans MT" w:ascii="Gill Sans MT"/>
          <w:sz w:val="24"/>
          <w:szCs w:val="24"/>
        </w:rPr>
        <w:t xml:space="preserve">                                                                             </w:t>
      </w:r>
    </w:p>
    <w:p w:rsidRDefault="003E1B73" w:rsidR="002E4E9C">
      <w:pPr>
        <w:pStyle w:val="Naslov1"/>
      </w:pPr>
      <w:r>
        <w:rPr>
          <w:rFonts w:cs="Gill Sans MT" w:eastAsia="Gill Sans MT" w:hAnsi="Gill Sans MT" w:ascii="Gill Sans MT"/>
          <w:sz w:val="24"/>
          <w:szCs w:val="24"/>
        </w:rPr>
        <w:t xml:space="preserve">                                                                               </w:t>
      </w:r>
    </w:p>
    <w:p w:rsidRDefault="003E1B73" w:rsidR="002E4E9C">
      <w:pPr>
        <w:numPr>
          <w:ilvl w:val="0"/>
          <w:numId w:val="2"/>
        </w:numPr>
      </w:pPr>
      <w:r>
        <w:rPr>
          <w:rFonts w:cs="Gill Sans MT" w:hAnsi="Gill Sans MT" w:ascii="Gill Sans MT"/>
          <w:sz w:val="24"/>
          <w:szCs w:val="24"/>
        </w:rPr>
        <w:t xml:space="preserve">TIJEK STEČAJNOG POSTUPKA </w:t>
      </w:r>
    </w:p>
    <w:p w:rsidRDefault="002E4E9C" w:rsidR="002E4E9C">
      <w:pPr>
        <w:rPr>
          <w:rFonts w:cs="Gill Sans MT" w:hAnsi="Gill Sans MT" w:ascii="Gill Sans MT"/>
          <w:sz w:val="24"/>
          <w:szCs w:val="24"/>
        </w:rPr>
      </w:pPr>
    </w:p>
    <w:p w:rsidRDefault="002E4E9C" w:rsidR="002E4E9C">
      <w:pPr>
        <w:rPr>
          <w:rFonts w:cs="Gill Sans MT" w:hAnsi="Gill Sans MT" w:ascii="Gill Sans MT"/>
          <w:sz w:val="24"/>
          <w:szCs w:val="24"/>
        </w:rPr>
      </w:pPr>
    </w:p>
    <w:p w:rsidRDefault="003E1B73" w:rsidR="002E4E9C">
      <w:pPr>
        <w:pStyle w:val="Tijeloteksta"/>
        <w:jc w:val="both"/>
      </w:pPr>
      <w:r>
        <w:rPr>
          <w:rFonts w:cs="Gill Sans MT" w:hAnsi="Gill Sans MT" w:ascii="Gill Sans MT"/>
          <w:sz w:val="24"/>
          <w:szCs w:val="24"/>
        </w:rPr>
        <w:t>Rješenjem Trgovačkog suda u Zagrebu posl.broj St- 5862/2016 od 12. listopada  2016. g. otvoren  je stečajni postupak nad dužnikom  OPEKA d.o.o. Zagreb, Kennedyjev trg 2 po prijedlogu Karlovačke banke d.d. iz Karlovca.</w:t>
      </w:r>
    </w:p>
    <w:p w:rsidRDefault="002E4E9C" w:rsidR="002E4E9C">
      <w:pPr>
        <w:pStyle w:val="Tijeloteksta"/>
        <w:jc w:val="both"/>
        <w:rPr>
          <w:rFonts w:cs="Gill Sans MT" w:hAnsi="Gill Sans MT" w:ascii="Gill Sans MT"/>
          <w:sz w:val="24"/>
          <w:szCs w:val="24"/>
        </w:rPr>
      </w:pPr>
    </w:p>
    <w:p w:rsidRDefault="002E4E9C" w:rsidR="002E4E9C">
      <w:pPr>
        <w:pStyle w:val="Tijeloteksta"/>
        <w:jc w:val="both"/>
        <w:rPr>
          <w:rFonts w:cs="Gill Sans MT" w:hAnsi="Gill Sans MT" w:ascii="Gill Sans MT"/>
          <w:sz w:val="24"/>
          <w:szCs w:val="24"/>
        </w:rPr>
      </w:pPr>
    </w:p>
    <w:p w:rsidRDefault="003E1B73" w:rsidR="002E4E9C">
      <w:pPr>
        <w:pStyle w:val="Tijeloteksta"/>
        <w:jc w:val="both"/>
      </w:pPr>
      <w:r>
        <w:rPr>
          <w:rFonts w:cs="Gill Sans MT" w:hAnsi="Gill Sans MT" w:ascii="Gill Sans MT"/>
          <w:sz w:val="24"/>
          <w:szCs w:val="24"/>
        </w:rPr>
        <w:t xml:space="preserve">Društvo, stečajni dužnik, je osnovano 2007. godine radi obavljanja  građevinske djelatnosti,  izgradnje stambenih i nestambenih zgrada radi čega je 2008. godine nabavljeno zemljište upisano u zemljišnim knjigama Općinskog suda u Rijeci, zemljišnoknjižni odjel Rijeka, u k.o. Marčelji, z.k. ul.3453, k.č. 3500/1 i 3500/7 te u z.k. ul.2029, k.č. 3501/1, 3501/4 i 3501/5 ukupne površine 3424 m2. Radi se o tri građevinske parcele pojedinačne površine od nešto veće od  tisuću kvadratnih metara. Na zemljištu nije nikada započeta izgradnja.  </w:t>
      </w:r>
    </w:p>
    <w:p w:rsidRDefault="002E4E9C" w:rsidR="002E4E9C">
      <w:pPr>
        <w:pStyle w:val="Tijeloteksta"/>
        <w:jc w:val="both"/>
        <w:rPr>
          <w:rFonts w:cs="Gill Sans MT" w:hAnsi="Gill Sans MT" w:ascii="Gill Sans MT"/>
          <w:sz w:val="24"/>
          <w:szCs w:val="24"/>
        </w:rPr>
      </w:pPr>
    </w:p>
    <w:p w:rsidRDefault="003E1B73" w:rsidR="002E4E9C">
      <w:pPr>
        <w:pStyle w:val="Tijeloteksta"/>
        <w:jc w:val="both"/>
      </w:pPr>
      <w:r>
        <w:rPr>
          <w:rFonts w:cs="Gill Sans MT" w:hAnsi="Gill Sans MT" w:ascii="Gill Sans MT"/>
          <w:sz w:val="24"/>
          <w:szCs w:val="24"/>
        </w:rPr>
        <w:t xml:space="preserve">Pred Općinskim sudom u Rijeci je u tijeku ovršni postupak radi prodaje ovih nekretnina u vlasništvu dužnika koji se vodi pod poslovnim brojem Ovr- 4105/11. </w:t>
      </w:r>
    </w:p>
    <w:p w:rsidRDefault="002E4E9C" w:rsidR="002E4E9C">
      <w:pPr>
        <w:pStyle w:val="Naslov1"/>
        <w:jc w:val="both"/>
        <w:rPr>
          <w:rFonts w:cs="Gill Sans MT" w:hAnsi="Gill Sans MT" w:ascii="Gill Sans MT"/>
          <w:sz w:val="24"/>
          <w:szCs w:val="24"/>
        </w:rPr>
      </w:pPr>
    </w:p>
    <w:p w:rsidRDefault="002E4E9C" w:rsidR="002E4E9C">
      <w:pPr>
        <w:rPr>
          <w:rFonts w:cs="Gill Sans MT" w:hAnsi="Gill Sans MT" w:ascii="Gill Sans MT"/>
          <w:sz w:val="24"/>
          <w:szCs w:val="24"/>
        </w:rPr>
      </w:pPr>
    </w:p>
    <w:p w:rsidRDefault="002E4E9C" w:rsidR="002E4E9C">
      <w:pPr>
        <w:rPr>
          <w:rFonts w:cs="Gill Sans MT" w:hAnsi="Gill Sans MT" w:ascii="Gill Sans MT"/>
          <w:sz w:val="24"/>
          <w:szCs w:val="24"/>
        </w:rPr>
      </w:pPr>
    </w:p>
    <w:p w:rsidRDefault="003E1B73" w:rsidR="002E4E9C">
      <w:pPr>
        <w:pStyle w:val="Tijeloteksta"/>
        <w:numPr>
          <w:ilvl w:val="0"/>
          <w:numId w:val="2"/>
        </w:numPr>
        <w:jc w:val="both"/>
      </w:pPr>
      <w:r>
        <w:rPr>
          <w:rFonts w:cs="Gill Sans MT" w:hAnsi="Gill Sans MT" w:ascii="Gill Sans MT"/>
          <w:sz w:val="24"/>
          <w:szCs w:val="24"/>
        </w:rPr>
        <w:t>STANJE STEČAJNE MASE</w:t>
      </w:r>
    </w:p>
    <w:p w:rsidRDefault="002E4E9C" w:rsidR="002E4E9C">
      <w:pPr>
        <w:pStyle w:val="Tijeloteksta"/>
        <w:ind w:left="360"/>
        <w:jc w:val="both"/>
        <w:rPr>
          <w:rFonts w:cs="Gill Sans MT" w:hAnsi="Gill Sans MT" w:ascii="Gill Sans MT"/>
          <w:sz w:val="24"/>
          <w:szCs w:val="24"/>
        </w:rPr>
      </w:pPr>
    </w:p>
    <w:p w:rsidRDefault="003E1B73" w:rsidR="002E4E9C">
      <w:pPr>
        <w:pStyle w:val="Tijeloteksta"/>
        <w:jc w:val="both"/>
      </w:pPr>
      <w:r>
        <w:rPr>
          <w:rFonts w:cs="Gill Sans MT" w:hAnsi="Gill Sans MT" w:ascii="Gill Sans MT"/>
          <w:b/>
          <w:sz w:val="24"/>
          <w:szCs w:val="24"/>
        </w:rPr>
        <w:t>Predmeti stečajne mase</w:t>
      </w:r>
    </w:p>
    <w:p w:rsidRDefault="002E4E9C" w:rsidR="002E4E9C">
      <w:pPr>
        <w:pStyle w:val="Tijeloteksta"/>
        <w:jc w:val="both"/>
        <w:rPr>
          <w:rFonts w:cs="Gill Sans MT" w:hAnsi="Gill Sans MT" w:ascii="Gill Sans MT"/>
          <w:b/>
          <w:sz w:val="24"/>
          <w:szCs w:val="24"/>
        </w:rPr>
      </w:pPr>
    </w:p>
    <w:p w:rsidRDefault="003E1B73" w:rsidR="002E4E9C">
      <w:pPr>
        <w:pStyle w:val="Tijeloteksta"/>
        <w:jc w:val="both"/>
      </w:pPr>
      <w:r>
        <w:rPr>
          <w:rFonts w:cs="Gill Sans MT" w:hAnsi="Gill Sans MT" w:ascii="Gill Sans MT"/>
          <w:sz w:val="24"/>
          <w:szCs w:val="24"/>
        </w:rPr>
        <w:t>Nekretnine u vlasništvu dužnika su upisane u zemljišnim knjigama Općinskog suda u Rijeci, zemljišnoknjižni odjel Rijeka, u k.o. Marčelji, z.k. ul.3453, k.č. 3500/1 i 3500/7 te u z.k. ul.2029, k.č. 3501/1, 3501/4 i 3501/5 i ukupne su  površine od 3424 m2. U ovršnom postupku su procijenjene na 1.589.536,00 kuna ( protuvrojednost od 208.000,00 EUR). U ovom postupku je u siječnju 2016. godine izvršena procjena nekretnina. Postupak je nakon prekida radi stečaja nastavljen 27. prosinca 2016 godine, kada je stečajni upravitelj pozvan da preuzme postupak što je i učinjeno.</w:t>
      </w:r>
    </w:p>
    <w:p w:rsidRDefault="002E4E9C" w:rsidR="002E4E9C">
      <w:pPr>
        <w:pStyle w:val="Tijeloteksta"/>
        <w:jc w:val="both"/>
        <w:rPr>
          <w:rFonts w:cs="Gill Sans MT" w:hAnsi="Gill Sans MT" w:ascii="Gill Sans MT"/>
          <w:sz w:val="24"/>
          <w:szCs w:val="24"/>
        </w:rPr>
      </w:pPr>
    </w:p>
    <w:p w:rsidRDefault="003E1B73" w:rsidR="002E4E9C">
      <w:pPr>
        <w:pStyle w:val="Tijeloteksta"/>
        <w:jc w:val="both"/>
      </w:pPr>
      <w:r>
        <w:rPr>
          <w:rFonts w:cs="Gill Sans MT" w:hAnsi="Gill Sans MT" w:ascii="Gill Sans MT"/>
          <w:sz w:val="24"/>
          <w:szCs w:val="24"/>
        </w:rPr>
        <w:t xml:space="preserve">Općina Viškovo, Jedinstveni upravni odjel  je pozvala dužnika da zahtijeva ukidanje rješenja o komunalnom doprinosu za navedeno zemljište obzirom da nije izvršena uplata komunalnog doprinosa kod izdavanja akta za građenje. </w:t>
      </w:r>
    </w:p>
    <w:p w:rsidRDefault="002E4E9C" w:rsidR="002E4E9C">
      <w:pPr>
        <w:pStyle w:val="Tijeloteksta"/>
        <w:jc w:val="both"/>
        <w:rPr>
          <w:rFonts w:cs="Gill Sans MT" w:hAnsi="Gill Sans MT" w:ascii="Gill Sans MT"/>
          <w:b/>
          <w:sz w:val="24"/>
          <w:szCs w:val="24"/>
        </w:rPr>
      </w:pPr>
    </w:p>
    <w:p w:rsidRDefault="002E4E9C" w:rsidR="002E4E9C">
      <w:pPr>
        <w:pStyle w:val="Tijeloteksta"/>
        <w:jc w:val="both"/>
        <w:rPr>
          <w:rFonts w:cs="Gill Sans MT" w:hAnsi="Gill Sans MT" w:ascii="Gill Sans MT"/>
          <w:b/>
          <w:sz w:val="24"/>
          <w:szCs w:val="24"/>
        </w:rPr>
      </w:pPr>
    </w:p>
    <w:p w:rsidRDefault="003E1B73" w:rsidR="002E4E9C">
      <w:pPr>
        <w:pStyle w:val="Tijeloteksta"/>
        <w:jc w:val="both"/>
      </w:pPr>
      <w:r>
        <w:rPr>
          <w:rFonts w:cs="Gill Sans MT" w:hAnsi="Gill Sans MT" w:ascii="Gill Sans MT"/>
          <w:b/>
          <w:sz w:val="24"/>
          <w:szCs w:val="24"/>
        </w:rPr>
        <w:lastRenderedPageBreak/>
        <w:t xml:space="preserve">Tražbine vjerovnika i mogućnost njihovog namirenja </w:t>
      </w:r>
    </w:p>
    <w:p w:rsidRDefault="002E4E9C" w:rsidR="002E4E9C">
      <w:pPr>
        <w:pStyle w:val="Tijeloteksta31"/>
        <w:jc w:val="both"/>
        <w:rPr>
          <w:rFonts w:cs="Gill Sans MT" w:hAnsi="Gill Sans MT" w:ascii="Gill Sans MT"/>
          <w:i w:val="false"/>
          <w:sz w:val="24"/>
          <w:szCs w:val="24"/>
        </w:rPr>
      </w:pPr>
    </w:p>
    <w:p w:rsidRDefault="003E1B73" w:rsidR="002E4E9C">
      <w:pPr>
        <w:pStyle w:val="Tijeloteksta31"/>
        <w:jc w:val="both"/>
      </w:pPr>
      <w:r>
        <w:rPr>
          <w:rFonts w:cs="Gill Sans MT" w:hAnsi="Gill Sans MT" w:ascii="Gill Sans MT"/>
          <w:i w:val="false"/>
          <w:sz w:val="24"/>
          <w:szCs w:val="24"/>
        </w:rPr>
        <w:t xml:space="preserve">Zaprimljene su  i obrađene 2 tražbine stečajnih vjerovnika drugog višeg isplatnog reda koje su prijavljene i priznate u iznosu 2.159.721,21  kuna. Razlučni vjerovnici su poslali dvije obavijesti o postojanju razlučnih prava. Radi se o Karlovačkoj banci d.d. i RH Ministarstvu financija, Poreznoj upravi. U zemljišnim knjigama postoje još dva upisa zaloga na nekretninama. Tražbine razlučnih vjerovnika ukupno iznose 2.611.919,63 kune. </w:t>
      </w:r>
    </w:p>
    <w:p w:rsidRDefault="002E4E9C" w:rsidR="002E4E9C">
      <w:pPr>
        <w:pStyle w:val="Tijeloteksta31"/>
        <w:jc w:val="both"/>
        <w:rPr>
          <w:rFonts w:cs="Gill Sans MT" w:hAnsi="Gill Sans MT" w:ascii="Gill Sans MT"/>
          <w:i w:val="false"/>
          <w:sz w:val="24"/>
          <w:szCs w:val="24"/>
        </w:rPr>
      </w:pPr>
    </w:p>
    <w:p w:rsidRDefault="002E4E9C" w:rsidR="002E4E9C">
      <w:pPr>
        <w:pStyle w:val="Tijeloteksta21"/>
        <w:ind w:left="1080"/>
        <w:rPr>
          <w:rFonts w:cs="Gill Sans MT" w:hAnsi="Gill Sans MT" w:ascii="Gill Sans MT"/>
          <w:i/>
          <w:sz w:val="24"/>
          <w:szCs w:val="24"/>
        </w:rPr>
      </w:pPr>
    </w:p>
    <w:p w:rsidRDefault="003E1B73" w:rsidR="002E4E9C">
      <w:pPr>
        <w:pStyle w:val="Tijeloteksta21"/>
        <w:numPr>
          <w:ilvl w:val="0"/>
          <w:numId w:val="2"/>
        </w:numPr>
      </w:pPr>
      <w:r>
        <w:rPr>
          <w:rFonts w:cs="Gill Sans MT" w:hAnsi="Gill Sans MT" w:ascii="Gill Sans MT"/>
          <w:sz w:val="24"/>
          <w:szCs w:val="24"/>
        </w:rPr>
        <w:t>RADNJE KOJE ĆE SE PODUZETI U NAREDNOM RAZDOBLJU</w:t>
      </w:r>
    </w:p>
    <w:p w:rsidRDefault="002E4E9C" w:rsidR="002E4E9C">
      <w:pPr>
        <w:pStyle w:val="Tijeloteksta21"/>
        <w:ind w:left="1080"/>
        <w:rPr>
          <w:rFonts w:cs="Gill Sans MT" w:hAnsi="Gill Sans MT" w:ascii="Gill Sans MT"/>
          <w:sz w:val="24"/>
          <w:szCs w:val="24"/>
        </w:rPr>
      </w:pPr>
    </w:p>
    <w:p w:rsidRDefault="003E1B73" w:rsidR="002E4E9C">
      <w:pPr>
        <w:pStyle w:val="Tijeloteksta21"/>
      </w:pPr>
      <w:r>
        <w:rPr>
          <w:rFonts w:cs="Gill Sans MT" w:hAnsi="Gill Sans MT" w:ascii="Gill Sans MT"/>
          <w:sz w:val="24"/>
          <w:szCs w:val="24"/>
        </w:rPr>
        <w:t>Poslati požurnicu Općinskom sudu u Rijeci u predmet pod poslovnim brojem Ovr- 4105/11.</w:t>
      </w:r>
    </w:p>
    <w:p w:rsidRDefault="002E4E9C" w:rsidR="002E4E9C">
      <w:pPr>
        <w:pStyle w:val="Tijeloteksta21"/>
        <w:rPr>
          <w:rFonts w:cs="Gill Sans MT" w:hAnsi="Gill Sans MT" w:ascii="Gill Sans MT"/>
          <w:sz w:val="24"/>
          <w:szCs w:val="24"/>
        </w:rPr>
      </w:pPr>
    </w:p>
    <w:p w:rsidRDefault="003E1B73" w:rsidR="002E4E9C">
      <w:r>
        <w:rPr>
          <w:rFonts w:cs="Gill Sans MT" w:hAnsi="Gill Sans MT" w:ascii="Gill Sans MT"/>
          <w:sz w:val="24"/>
          <w:szCs w:val="24"/>
        </w:rPr>
        <w:t>U Rijeci, 18.  srpnja 2017.</w:t>
      </w:r>
    </w:p>
    <w:p w:rsidRDefault="002E4E9C" w:rsidR="002E4E9C">
      <w:pPr>
        <w:pStyle w:val="Tijeloteksta21"/>
        <w:ind w:left="3600"/>
        <w:rPr>
          <w:rFonts w:cs="Gill Sans MT" w:hAnsi="Gill Sans MT" w:ascii="Gill Sans MT"/>
          <w:sz w:val="24"/>
          <w:szCs w:val="24"/>
        </w:rPr>
      </w:pPr>
    </w:p>
    <w:p w:rsidRDefault="003E1B73" w:rsidR="002E4E9C">
      <w:pPr>
        <w:pStyle w:val="Tijeloteksta21"/>
        <w:ind w:left="3600"/>
      </w:pPr>
      <w:r>
        <w:rPr>
          <w:rFonts w:cs="Gill Sans MT" w:hAnsi="Gill Sans MT" w:ascii="Gill Sans MT"/>
          <w:sz w:val="24"/>
          <w:szCs w:val="24"/>
        </w:rPr>
        <w:t>Stečajna upraviteljica:</w:t>
      </w:r>
    </w:p>
    <w:p w:rsidRDefault="003E1B73" w:rsidR="002E4E9C">
      <w:pPr>
        <w:ind w:left="3600"/>
        <w:jc w:val="both"/>
      </w:pPr>
      <w:r>
        <w:rPr>
          <w:rFonts w:cs="Gill Sans MT" w:hAnsi="Gill Sans MT" w:ascii="Gill Sans MT"/>
          <w:sz w:val="24"/>
          <w:szCs w:val="24"/>
        </w:rPr>
        <w:t>Vesna Stančić</w:t>
      </w:r>
    </w:p>
    <w:p w:rsidRDefault="002E4E9C" w:rsidR="002E4E9C">
      <w:pPr>
        <w:jc w:val="both"/>
        <w:rPr>
          <w:rFonts w:cs="Gill Sans MT" w:hAnsi="Gill Sans MT" w:ascii="Gill Sans MT"/>
          <w:sz w:val="24"/>
          <w:szCs w:val="24"/>
        </w:rPr>
      </w:pPr>
    </w:p>
    <w:p w:rsidRDefault="002E4E9C" w:rsidR="002E4E9C">
      <w:pPr>
        <w:jc w:val="both"/>
        <w:rPr>
          <w:rFonts w:cs="Gill Sans MT" w:hAnsi="Gill Sans MT" w:ascii="Gill Sans MT"/>
          <w:sz w:val="24"/>
          <w:szCs w:val="24"/>
        </w:rPr>
      </w:pPr>
    </w:p>
    <w:p w:rsidRDefault="002E4E9C" w:rsidR="002E4E9C">
      <w:pPr>
        <w:jc w:val="both"/>
        <w:rPr>
          <w:rFonts w:cs="Gill Sans MT" w:hAnsi="Gill Sans MT" w:ascii="Gill Sans MT"/>
          <w:sz w:val="24"/>
          <w:szCs w:val="24"/>
        </w:rPr>
      </w:pPr>
    </w:p>
    <w:p w:rsidRDefault="002E4E9C" w:rsidR="002E4E9C">
      <w:pPr>
        <w:pStyle w:val="Tijeloteksta31"/>
        <w:ind w:left="360"/>
        <w:rPr>
          <w:rFonts w:cs="Gill Sans MT" w:hAnsi="Gill Sans MT" w:ascii="Gill Sans MT"/>
          <w:i w:val="false"/>
          <w:sz w:val="24"/>
          <w:szCs w:val="24"/>
        </w:rPr>
      </w:pPr>
    </w:p>
    <w:sectPr w:rsidR="002E4E9C">
      <w:pgSz w:h="16838" w:w="11906"/>
      <w:pgMar w:gutter="0" w:footer="720" w:header="720" w:left="1800" w:bottom="1440" w:right="1800" w:top="144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Gill Sans MT">
    <w:panose1 w:val="020B05020201040202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firstLine="0" w:left="0"/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pos="0" w:val="num"/>
        </w:tabs>
        <w:ind w:firstLine="0" w:left="0"/>
      </w:pPr>
    </w:lvl>
    <w:lvl w:ilvl="2">
      <w:start w:val="1"/>
      <w:numFmt w:val="none"/>
      <w:pStyle w:val="Naslov3"/>
      <w:suff w:val="nothing"/>
      <w:lvlText w:val=""/>
      <w:lvlJc w:val="left"/>
      <w:pPr>
        <w:tabs>
          <w:tab w:pos="0" w:val="num"/>
        </w:tabs>
        <w:ind w:firstLine="0" w:left="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  <w:rPr>
        <w:rFonts w:cs="Gill Sans MT" w:hAnsi="Gill Sans MT" w:ascii="Gill Sans MT" w:hint="default"/>
        <w:sz w:val="24"/>
        <w:szCs w:val="24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displayBackgroundShape/>
  <w:embedSystemFonts/>
  <w:attachedTemplate r:id="rId1"/>
  <w:stylePaneFormatFilter w:val="000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1B73"/>
    <w:rsid w:val="001B5B21"/>
    <w:rsid w:val="002E4E9C"/>
    <w:rsid w:val="003E1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lang w:eastAsia="zh-CN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outlineLvl w:val="0"/>
    </w:pPr>
    <w:rPr>
      <w:sz w:val="28"/>
    </w:rPr>
  </w:style>
  <w:style w:styleId="Naslov2" w:type="paragraph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sz w:val="28"/>
      <w:u w:val="single"/>
    </w:rPr>
  </w:style>
  <w:style w:styleId="Naslov3" w:type="paragraph">
    <w:name w:val="heading 3"/>
    <w:basedOn w:val="Normal"/>
    <w:next w:val="Normal"/>
    <w:qFormat/>
    <w:pPr>
      <w:keepNext/>
      <w:numPr>
        <w:ilvl w:val="2"/>
        <w:numId w:val="1"/>
      </w:numPr>
      <w:outlineLvl w:val="2"/>
    </w:pPr>
    <w:rPr>
      <w:b/>
      <w:sz w:val="28"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  <w:rPr>
      <w:rFonts w:hint="default"/>
    </w:rPr>
  </w:style>
  <w:style w:customStyle="true" w:styleId="WW8Num2z0" w:type="character">
    <w:name w:val="WW8Num2z0"/>
    <w:rPr>
      <w:rFonts w:cs="Symbol" w:hAnsi="Symbol" w:ascii="Symbol" w:hint="default"/>
    </w:rPr>
  </w:style>
  <w:style w:customStyle="true" w:styleId="WW8Num2z1" w:type="character">
    <w:name w:val="WW8Num2z1"/>
    <w:rPr>
      <w:rFonts w:cs="Courier New" w:hAnsi="Courier New" w:ascii="Courier New" w:hint="default"/>
    </w:rPr>
  </w:style>
  <w:style w:customStyle="true" w:styleId="WW8Num2z2" w:type="character">
    <w:name w:val="WW8Num2z2"/>
    <w:rPr>
      <w:rFonts w:cs="Wingdings" w:hAnsi="Wingdings" w:ascii="Wingdings" w:hint="default"/>
    </w:rPr>
  </w:style>
  <w:style w:customStyle="true" w:styleId="WW8Num3z0" w:type="character">
    <w:name w:val="WW8Num3z0"/>
    <w:rPr>
      <w:rFonts w:cs="Symbol" w:hAnsi="Symbol" w:ascii="Symbol" w:hint="default"/>
    </w:rPr>
  </w:style>
  <w:style w:customStyle="true" w:styleId="WW8Num3z1" w:type="character">
    <w:name w:val="WW8Num3z1"/>
    <w:rPr>
      <w:rFonts w:cs="Courier New" w:hAnsi="Courier New" w:ascii="Courier New" w:hint="default"/>
    </w:rPr>
  </w:style>
  <w:style w:customStyle="true" w:styleId="WW8Num3z2" w:type="character">
    <w:name w:val="WW8Num3z2"/>
    <w:rPr>
      <w:rFonts w:cs="Wingdings" w:hAnsi="Wingdings" w:ascii="Wingdings" w:hint="default"/>
    </w:rPr>
  </w:style>
  <w:style w:customStyle="true" w:styleId="WW8Num4z0" w:type="character">
    <w:name w:val="WW8Num4z0"/>
    <w:rPr>
      <w:rFonts w:cs="Gill Sans MT" w:hAnsi="Gill Sans MT" w:ascii="Gill Sans MT" w:hint="default"/>
      <w:sz w:val="24"/>
      <w:szCs w:val="24"/>
    </w:rPr>
  </w:style>
  <w:style w:customStyle="true" w:styleId="WW8Num4z1" w:type="character">
    <w:name w:val="WW8Num4z1"/>
  </w:style>
  <w:style w:customStyle="true" w:styleId="WW8Num4z2" w:type="character">
    <w:name w:val="WW8Num4z2"/>
  </w:style>
  <w:style w:customStyle="true" w:styleId="WW8Num4z3" w:type="character">
    <w:name w:val="WW8Num4z3"/>
  </w:style>
  <w:style w:customStyle="true" w:styleId="WW8Num4z4" w:type="character">
    <w:name w:val="WW8Num4z4"/>
  </w:style>
  <w:style w:customStyle="true" w:styleId="WW8Num4z5" w:type="character">
    <w:name w:val="WW8Num4z5"/>
  </w:style>
  <w:style w:customStyle="true" w:styleId="WW8Num4z6" w:type="character">
    <w:name w:val="WW8Num4z6"/>
  </w:style>
  <w:style w:customStyle="true" w:styleId="WW8Num4z7" w:type="character">
    <w:name w:val="WW8Num4z7"/>
  </w:style>
  <w:style w:customStyle="true" w:styleId="WW8Num4z8" w:type="character">
    <w:name w:val="WW8Num4z8"/>
  </w:style>
  <w:style w:customStyle="true" w:styleId="WW8Num5z0" w:type="character">
    <w:name w:val="WW8Num5z0"/>
    <w:rPr>
      <w:rFonts w:cs="Symbol" w:hAnsi="Symbol" w:ascii="Symbol" w:hint="default"/>
    </w:rPr>
  </w:style>
  <w:style w:customStyle="true" w:styleId="WW8Num5z1" w:type="character">
    <w:name w:val="WW8Num5z1"/>
    <w:rPr>
      <w:rFonts w:cs="Courier New" w:hAnsi="Courier New" w:ascii="Courier New" w:hint="default"/>
    </w:rPr>
  </w:style>
  <w:style w:customStyle="true" w:styleId="WW8Num5z2" w:type="character">
    <w:name w:val="WW8Num5z2"/>
    <w:rPr>
      <w:rFonts w:cs="Wingdings" w:hAnsi="Wingdings" w:ascii="Wingdings" w:hint="default"/>
    </w:rPr>
  </w:style>
  <w:style w:customStyle="true" w:styleId="WW8Num6z0" w:type="character">
    <w:name w:val="WW8Num6z0"/>
    <w:rPr>
      <w:rFonts w:hint="default"/>
    </w:rPr>
  </w:style>
  <w:style w:customStyle="true" w:styleId="WW8Num6z1" w:type="character">
    <w:name w:val="WW8Num6z1"/>
  </w:style>
  <w:style w:customStyle="true" w:styleId="WW8Num6z2" w:type="character">
    <w:name w:val="WW8Num6z2"/>
  </w:style>
  <w:style w:customStyle="true" w:styleId="WW8Num6z3" w:type="character">
    <w:name w:val="WW8Num6z3"/>
  </w:style>
  <w:style w:customStyle="true" w:styleId="WW8Num6z4" w:type="character">
    <w:name w:val="WW8Num6z4"/>
  </w:style>
  <w:style w:customStyle="true" w:styleId="WW8Num6z5" w:type="character">
    <w:name w:val="WW8Num6z5"/>
  </w:style>
  <w:style w:customStyle="true" w:styleId="WW8Num6z6" w:type="character">
    <w:name w:val="WW8Num6z6"/>
  </w:style>
  <w:style w:customStyle="true" w:styleId="WW8Num6z7" w:type="character">
    <w:name w:val="WW8Num6z7"/>
  </w:style>
  <w:style w:customStyle="true" w:styleId="WW8Num6z8" w:type="character">
    <w:name w:val="WW8Num6z8"/>
  </w:style>
  <w:style w:customStyle="true" w:styleId="WW8Num7z0" w:type="character">
    <w:name w:val="WW8Num7z0"/>
    <w:rPr>
      <w:rFonts w:hint="default"/>
    </w:rPr>
  </w:style>
  <w:style w:customStyle="true" w:styleId="WW8Num8z0" w:type="character">
    <w:name w:val="WW8Num8z0"/>
    <w:rPr>
      <w:rFonts w:hint="default"/>
    </w:rPr>
  </w:style>
  <w:style w:customStyle="true" w:styleId="WW8Num8z1" w:type="character">
    <w:name w:val="WW8Num8z1"/>
    <w:rPr>
      <w:rFonts w:cs="Courier New" w:hAnsi="Courier New" w:ascii="Courier New" w:hint="default"/>
    </w:rPr>
  </w:style>
  <w:style w:customStyle="true" w:styleId="WW8Num8z2" w:type="character">
    <w:name w:val="WW8Num8z2"/>
    <w:rPr>
      <w:rFonts w:cs="Wingdings" w:hAnsi="Wingdings" w:ascii="Wingdings" w:hint="default"/>
    </w:rPr>
  </w:style>
  <w:style w:customStyle="true" w:styleId="WW8Num8z3" w:type="character">
    <w:name w:val="WW8Num8z3"/>
    <w:rPr>
      <w:rFonts w:cs="Symbol" w:hAnsi="Symbol" w:ascii="Symbol" w:hint="default"/>
    </w:rPr>
  </w:style>
  <w:style w:customStyle="true" w:styleId="WW8Num9z0" w:type="character">
    <w:name w:val="WW8Num9z0"/>
    <w:rPr>
      <w:rFonts w:hint="default"/>
      <w:b w:val="false"/>
    </w:rPr>
  </w:style>
  <w:style w:customStyle="true" w:styleId="WW8Num10z0" w:type="character">
    <w:name w:val="WW8Num10z0"/>
    <w:rPr>
      <w:rFonts w:hint="default"/>
    </w:rPr>
  </w:style>
  <w:style w:customStyle="true" w:styleId="WW8Num11z0" w:type="character">
    <w:name w:val="WW8Num11z0"/>
    <w:rPr>
      <w:rFonts w:hint="default"/>
    </w:rPr>
  </w:style>
  <w:style w:customStyle="true" w:styleId="WW8Num12z0" w:type="character">
    <w:name w:val="WW8Num12z0"/>
    <w:rPr>
      <w:rFonts w:hint="default"/>
    </w:rPr>
  </w:style>
  <w:style w:customStyle="true" w:styleId="WW8Num13z0" w:type="character">
    <w:name w:val="WW8Num13z0"/>
    <w:rPr>
      <w:rFonts w:cs="Times New Roman" w:eastAsia="Times New Roman" w:hAnsi="Gill Sans MT" w:ascii="Gill Sans MT" w:hint="default"/>
    </w:rPr>
  </w:style>
  <w:style w:customStyle="true" w:styleId="WW8Num13z1" w:type="character">
    <w:name w:val="WW8Num13z1"/>
    <w:rPr>
      <w:rFonts w:cs="Courier New" w:hAnsi="Courier New" w:ascii="Courier New" w:hint="default"/>
    </w:rPr>
  </w:style>
  <w:style w:customStyle="true" w:styleId="WW8Num13z2" w:type="character">
    <w:name w:val="WW8Num13z2"/>
    <w:rPr>
      <w:rFonts w:cs="Wingdings" w:hAnsi="Wingdings" w:ascii="Wingdings" w:hint="default"/>
    </w:rPr>
  </w:style>
  <w:style w:customStyle="true" w:styleId="WW8Num13z3" w:type="character">
    <w:name w:val="WW8Num13z3"/>
    <w:rPr>
      <w:rFonts w:cs="Symbol" w:hAnsi="Symbol" w:ascii="Symbol" w:hint="default"/>
    </w:rPr>
  </w:style>
  <w:style w:customStyle="true" w:styleId="WW8Num14z0" w:type="character">
    <w:name w:val="WW8Num14z0"/>
    <w:rPr>
      <w:rFonts w:hint="default"/>
    </w:rPr>
  </w:style>
  <w:style w:customStyle="true" w:styleId="WW8Num14z1" w:type="character">
    <w:name w:val="WW8Num14z1"/>
  </w:style>
  <w:style w:customStyle="true" w:styleId="WW8Num14z2" w:type="character">
    <w:name w:val="WW8Num14z2"/>
  </w:style>
  <w:style w:customStyle="true" w:styleId="WW8Num14z3" w:type="character">
    <w:name w:val="WW8Num14z3"/>
  </w:style>
  <w:style w:customStyle="true" w:styleId="WW8Num14z4" w:type="character">
    <w:name w:val="WW8Num14z4"/>
  </w:style>
  <w:style w:customStyle="true" w:styleId="WW8Num14z5" w:type="character">
    <w:name w:val="WW8Num14z5"/>
  </w:style>
  <w:style w:customStyle="true" w:styleId="WW8Num14z6" w:type="character">
    <w:name w:val="WW8Num14z6"/>
  </w:style>
  <w:style w:customStyle="true" w:styleId="WW8Num14z7" w:type="character">
    <w:name w:val="WW8Num14z7"/>
  </w:style>
  <w:style w:customStyle="true" w:styleId="WW8Num14z8" w:type="character">
    <w:name w:val="WW8Num14z8"/>
  </w:style>
  <w:style w:customStyle="true" w:styleId="Zadanifontodlomka1" w:type="character">
    <w:name w:val="Zadani font odlomka1"/>
  </w:style>
  <w:style w:customStyle="true" w:styleId="BalloonTextChar" w:type="character">
    <w:name w:val="Balloon Text Char"/>
    <w:rPr>
      <w:rFonts w:cs="Tahoma" w:hAnsi="Tahoma" w:ascii="Tahoma"/>
      <w:sz w:val="16"/>
      <w:szCs w:val="16"/>
    </w:rPr>
  </w:style>
  <w:style w:customStyle="true" w:styleId="HeaderChar" w:type="character">
    <w:name w:val="Header Char"/>
  </w:style>
  <w:style w:customStyle="true" w:styleId="FooterChar" w:type="character">
    <w:name w:val="Footer Char"/>
  </w:style>
  <w:style w:customStyle="true" w:styleId="Stilnaslova" w:type="paragraph">
    <w:name w:val="Stil naslova"/>
    <w:basedOn w:val="Normal"/>
    <w:next w:val="Tijeloteksta"/>
    <w:pPr>
      <w:keepNext/>
      <w:spacing w:after="120" w:before="240"/>
    </w:pPr>
    <w:rPr>
      <w:rFonts w:cs="Lucida Sans"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rPr>
      <w:sz w:val="28"/>
    </w:rPr>
  </w:style>
  <w:style w:styleId="Popis" w:type="paragraph">
    <w:name w:val="List"/>
    <w:basedOn w:val="Tijeloteksta"/>
    <w:rPr>
      <w:rFonts w:cs="Lucida Sans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true" w:styleId="Indeks" w:type="paragraph">
    <w:name w:val="Indeks"/>
    <w:basedOn w:val="Normal"/>
    <w:pPr>
      <w:suppressLineNumbers/>
    </w:pPr>
    <w:rPr>
      <w:rFonts w:cs="Lucida Sans"/>
    </w:rPr>
  </w:style>
  <w:style w:customStyle="true" w:styleId="Tijeloteksta21" w:type="paragraph">
    <w:name w:val="Tijelo teksta 21"/>
    <w:basedOn w:val="Normal"/>
    <w:pPr>
      <w:jc w:val="both"/>
    </w:pPr>
    <w:rPr>
      <w:sz w:val="28"/>
    </w:rPr>
  </w:style>
  <w:style w:customStyle="true" w:styleId="Tijeloteksta31" w:type="paragraph">
    <w:name w:val="Tijelo teksta 31"/>
    <w:basedOn w:val="Normal"/>
    <w:rPr>
      <w:i/>
      <w:sz w:val="28"/>
    </w:rPr>
  </w:style>
  <w:style w:customStyle="true" w:styleId="Kartadokumenta1" w:type="paragraph">
    <w:name w:val="Karta dokumenta1"/>
    <w:basedOn w:val="Normal"/>
    <w:pPr>
      <w:shd w:fill="000080" w:color="auto" w:val="clear"/>
    </w:pPr>
    <w:rPr>
      <w:rFonts w:cs="Tahoma" w:hAnsi="Tahoma" w:ascii="Tahoma"/>
    </w:rPr>
  </w:style>
  <w:style w:customStyle="true" w:styleId="Tekstbalonia1" w:type="paragraph">
    <w:name w:val="Tekst balončića1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B5B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5B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5B21"/>
    <w:rPr>
      <w:rFonts w:cs="Gill Sans MT" w:hAnsi="Gill Sans MT" w:ascii="Gill Sans MT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5B21"/>
    <w:rPr>
      <w:rFonts w:cs="Gill Sans MT" w:hAnsi="Gill Sans MT" w:ascii="Gill Sans MT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5B21"/>
    <w:rPr>
      <w:rFonts w:cs="Gill Sans MT" w:hAnsi="Gill Sans MT" w:ascii="Gill Sans MT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lang w:eastAsia="zh-CN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outlineLvl w:val="0"/>
    </w:pPr>
    <w:rPr>
      <w:sz w:val="28"/>
    </w:rPr>
  </w:style>
  <w:style w:styleId="Naslov2" w:type="paragraph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sz w:val="28"/>
      <w:u w:val="single"/>
    </w:rPr>
  </w:style>
  <w:style w:styleId="Naslov3" w:type="paragraph">
    <w:name w:val="heading 3"/>
    <w:basedOn w:val="Normal"/>
    <w:next w:val="Normal"/>
    <w:qFormat/>
    <w:pPr>
      <w:keepNext/>
      <w:numPr>
        <w:ilvl w:val="2"/>
        <w:numId w:val="1"/>
      </w:numPr>
      <w:outlineLvl w:val="2"/>
    </w:pPr>
    <w:rPr>
      <w:b/>
      <w:sz w:val="28"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1z0" w:type="character">
    <w:name w:val="WW8Num1z0"/>
    <w:rPr>
      <w:rFonts w:hint="default"/>
    </w:rPr>
  </w:style>
  <w:style w:customStyle="1" w:styleId="WW8Num2z0" w:type="character">
    <w:name w:val="WW8Num2z0"/>
    <w:rPr>
      <w:rFonts w:ascii="Symbol" w:cs="Symbol" w:hAnsi="Symbol" w:hint="default"/>
    </w:rPr>
  </w:style>
  <w:style w:customStyle="1" w:styleId="WW8Num2z1" w:type="character">
    <w:name w:val="WW8Num2z1"/>
    <w:rPr>
      <w:rFonts w:ascii="Courier New" w:cs="Courier New" w:hAnsi="Courier New" w:hint="default"/>
    </w:rPr>
  </w:style>
  <w:style w:customStyle="1" w:styleId="WW8Num2z2" w:type="character">
    <w:name w:val="WW8Num2z2"/>
    <w:rPr>
      <w:rFonts w:ascii="Wingdings" w:cs="Wingdings" w:hAnsi="Wingdings" w:hint="default"/>
    </w:rPr>
  </w:style>
  <w:style w:customStyle="1" w:styleId="WW8Num3z0" w:type="character">
    <w:name w:val="WW8Num3z0"/>
    <w:rPr>
      <w:rFonts w:ascii="Symbol" w:cs="Symbol" w:hAnsi="Symbol" w:hint="default"/>
    </w:rPr>
  </w:style>
  <w:style w:customStyle="1" w:styleId="WW8Num3z1" w:type="character">
    <w:name w:val="WW8Num3z1"/>
    <w:rPr>
      <w:rFonts w:ascii="Courier New" w:cs="Courier New" w:hAnsi="Courier New" w:hint="default"/>
    </w:rPr>
  </w:style>
  <w:style w:customStyle="1" w:styleId="WW8Num3z2" w:type="character">
    <w:name w:val="WW8Num3z2"/>
    <w:rPr>
      <w:rFonts w:ascii="Wingdings" w:cs="Wingdings" w:hAnsi="Wingdings" w:hint="default"/>
    </w:rPr>
  </w:style>
  <w:style w:customStyle="1" w:styleId="WW8Num4z0" w:type="character">
    <w:name w:val="WW8Num4z0"/>
    <w:rPr>
      <w:rFonts w:ascii="Gill Sans MT" w:cs="Gill Sans MT" w:hAnsi="Gill Sans MT" w:hint="default"/>
      <w:sz w:val="24"/>
      <w:szCs w:val="24"/>
    </w:rPr>
  </w:style>
  <w:style w:customStyle="1" w:styleId="WW8Num4z1" w:type="character">
    <w:name w:val="WW8Num4z1"/>
  </w:style>
  <w:style w:customStyle="1" w:styleId="WW8Num4z2" w:type="character">
    <w:name w:val="WW8Num4z2"/>
  </w:style>
  <w:style w:customStyle="1" w:styleId="WW8Num4z3" w:type="character">
    <w:name w:val="WW8Num4z3"/>
  </w:style>
  <w:style w:customStyle="1" w:styleId="WW8Num4z4" w:type="character">
    <w:name w:val="WW8Num4z4"/>
  </w:style>
  <w:style w:customStyle="1" w:styleId="WW8Num4z5" w:type="character">
    <w:name w:val="WW8Num4z5"/>
  </w:style>
  <w:style w:customStyle="1" w:styleId="WW8Num4z6" w:type="character">
    <w:name w:val="WW8Num4z6"/>
  </w:style>
  <w:style w:customStyle="1" w:styleId="WW8Num4z7" w:type="character">
    <w:name w:val="WW8Num4z7"/>
  </w:style>
  <w:style w:customStyle="1" w:styleId="WW8Num4z8" w:type="character">
    <w:name w:val="WW8Num4z8"/>
  </w:style>
  <w:style w:customStyle="1" w:styleId="WW8Num5z0" w:type="character">
    <w:name w:val="WW8Num5z0"/>
    <w:rPr>
      <w:rFonts w:ascii="Symbol" w:cs="Symbol" w:hAnsi="Symbol" w:hint="default"/>
    </w:rPr>
  </w:style>
  <w:style w:customStyle="1" w:styleId="WW8Num5z1" w:type="character">
    <w:name w:val="WW8Num5z1"/>
    <w:rPr>
      <w:rFonts w:ascii="Courier New" w:cs="Courier New" w:hAnsi="Courier New" w:hint="default"/>
    </w:rPr>
  </w:style>
  <w:style w:customStyle="1" w:styleId="WW8Num5z2" w:type="character">
    <w:name w:val="WW8Num5z2"/>
    <w:rPr>
      <w:rFonts w:ascii="Wingdings" w:cs="Wingdings" w:hAnsi="Wingdings" w:hint="default"/>
    </w:rPr>
  </w:style>
  <w:style w:customStyle="1" w:styleId="WW8Num6z0" w:type="character">
    <w:name w:val="WW8Num6z0"/>
    <w:rPr>
      <w:rFonts w:hint="default"/>
    </w:rPr>
  </w:style>
  <w:style w:customStyle="1" w:styleId="WW8Num6z1" w:type="character">
    <w:name w:val="WW8Num6z1"/>
  </w:style>
  <w:style w:customStyle="1" w:styleId="WW8Num6z2" w:type="character">
    <w:name w:val="WW8Num6z2"/>
  </w:style>
  <w:style w:customStyle="1" w:styleId="WW8Num6z3" w:type="character">
    <w:name w:val="WW8Num6z3"/>
  </w:style>
  <w:style w:customStyle="1" w:styleId="WW8Num6z4" w:type="character">
    <w:name w:val="WW8Num6z4"/>
  </w:style>
  <w:style w:customStyle="1" w:styleId="WW8Num6z5" w:type="character">
    <w:name w:val="WW8Num6z5"/>
  </w:style>
  <w:style w:customStyle="1" w:styleId="WW8Num6z6" w:type="character">
    <w:name w:val="WW8Num6z6"/>
  </w:style>
  <w:style w:customStyle="1" w:styleId="WW8Num6z7" w:type="character">
    <w:name w:val="WW8Num6z7"/>
  </w:style>
  <w:style w:customStyle="1" w:styleId="WW8Num6z8" w:type="character">
    <w:name w:val="WW8Num6z8"/>
  </w:style>
  <w:style w:customStyle="1" w:styleId="WW8Num7z0" w:type="character">
    <w:name w:val="WW8Num7z0"/>
    <w:rPr>
      <w:rFonts w:hint="default"/>
    </w:rPr>
  </w:style>
  <w:style w:customStyle="1" w:styleId="WW8Num8z0" w:type="character">
    <w:name w:val="WW8Num8z0"/>
    <w:rPr>
      <w:rFonts w:hint="default"/>
    </w:rPr>
  </w:style>
  <w:style w:customStyle="1" w:styleId="WW8Num8z1" w:type="character">
    <w:name w:val="WW8Num8z1"/>
    <w:rPr>
      <w:rFonts w:ascii="Courier New" w:cs="Courier New" w:hAnsi="Courier New" w:hint="default"/>
    </w:rPr>
  </w:style>
  <w:style w:customStyle="1" w:styleId="WW8Num8z2" w:type="character">
    <w:name w:val="WW8Num8z2"/>
    <w:rPr>
      <w:rFonts w:ascii="Wingdings" w:cs="Wingdings" w:hAnsi="Wingdings" w:hint="default"/>
    </w:rPr>
  </w:style>
  <w:style w:customStyle="1" w:styleId="WW8Num8z3" w:type="character">
    <w:name w:val="WW8Num8z3"/>
    <w:rPr>
      <w:rFonts w:ascii="Symbol" w:cs="Symbol" w:hAnsi="Symbol" w:hint="default"/>
    </w:rPr>
  </w:style>
  <w:style w:customStyle="1" w:styleId="WW8Num9z0" w:type="character">
    <w:name w:val="WW8Num9z0"/>
    <w:rPr>
      <w:rFonts w:hint="default"/>
      <w:b w:val="0"/>
    </w:rPr>
  </w:style>
  <w:style w:customStyle="1" w:styleId="WW8Num10z0" w:type="character">
    <w:name w:val="WW8Num10z0"/>
    <w:rPr>
      <w:rFonts w:hint="default"/>
    </w:rPr>
  </w:style>
  <w:style w:customStyle="1" w:styleId="WW8Num11z0" w:type="character">
    <w:name w:val="WW8Num11z0"/>
    <w:rPr>
      <w:rFonts w:hint="default"/>
    </w:rPr>
  </w:style>
  <w:style w:customStyle="1" w:styleId="WW8Num12z0" w:type="character">
    <w:name w:val="WW8Num12z0"/>
    <w:rPr>
      <w:rFonts w:hint="default"/>
    </w:rPr>
  </w:style>
  <w:style w:customStyle="1" w:styleId="WW8Num13z0" w:type="character">
    <w:name w:val="WW8Num13z0"/>
    <w:rPr>
      <w:rFonts w:ascii="Gill Sans MT" w:cs="Times New Roman" w:eastAsia="Times New Roman" w:hAnsi="Gill Sans MT" w:hint="default"/>
    </w:rPr>
  </w:style>
  <w:style w:customStyle="1" w:styleId="WW8Num13z1" w:type="character">
    <w:name w:val="WW8Num13z1"/>
    <w:rPr>
      <w:rFonts w:ascii="Courier New" w:cs="Courier New" w:hAnsi="Courier New" w:hint="default"/>
    </w:rPr>
  </w:style>
  <w:style w:customStyle="1" w:styleId="WW8Num13z2" w:type="character">
    <w:name w:val="WW8Num13z2"/>
    <w:rPr>
      <w:rFonts w:ascii="Wingdings" w:cs="Wingdings" w:hAnsi="Wingdings" w:hint="default"/>
    </w:rPr>
  </w:style>
  <w:style w:customStyle="1" w:styleId="WW8Num13z3" w:type="character">
    <w:name w:val="WW8Num13z3"/>
    <w:rPr>
      <w:rFonts w:ascii="Symbol" w:cs="Symbol" w:hAnsi="Symbol" w:hint="default"/>
    </w:rPr>
  </w:style>
  <w:style w:customStyle="1" w:styleId="WW8Num14z0" w:type="character">
    <w:name w:val="WW8Num14z0"/>
    <w:rPr>
      <w:rFonts w:hint="default"/>
    </w:rPr>
  </w:style>
  <w:style w:customStyle="1" w:styleId="WW8Num14z1" w:type="character">
    <w:name w:val="WW8Num14z1"/>
  </w:style>
  <w:style w:customStyle="1" w:styleId="WW8Num14z2" w:type="character">
    <w:name w:val="WW8Num14z2"/>
  </w:style>
  <w:style w:customStyle="1" w:styleId="WW8Num14z3" w:type="character">
    <w:name w:val="WW8Num14z3"/>
  </w:style>
  <w:style w:customStyle="1" w:styleId="WW8Num14z4" w:type="character">
    <w:name w:val="WW8Num14z4"/>
  </w:style>
  <w:style w:customStyle="1" w:styleId="WW8Num14z5" w:type="character">
    <w:name w:val="WW8Num14z5"/>
  </w:style>
  <w:style w:customStyle="1" w:styleId="WW8Num14z6" w:type="character">
    <w:name w:val="WW8Num14z6"/>
  </w:style>
  <w:style w:customStyle="1" w:styleId="WW8Num14z7" w:type="character">
    <w:name w:val="WW8Num14z7"/>
  </w:style>
  <w:style w:customStyle="1" w:styleId="WW8Num14z8" w:type="character">
    <w:name w:val="WW8Num14z8"/>
  </w:style>
  <w:style w:customStyle="1" w:styleId="Zadanifontodlomka1" w:type="character">
    <w:name w:val="Zadani font odlomka1"/>
  </w:style>
  <w:style w:customStyle="1" w:styleId="BalloonTextChar" w:type="character">
    <w:name w:val="Balloon Text Char"/>
    <w:rPr>
      <w:rFonts w:ascii="Tahoma" w:cs="Tahoma" w:hAnsi="Tahoma"/>
      <w:sz w:val="16"/>
      <w:szCs w:val="16"/>
    </w:rPr>
  </w:style>
  <w:style w:customStyle="1" w:styleId="HeaderChar" w:type="character">
    <w:name w:val="Header Char"/>
  </w:style>
  <w:style w:customStyle="1" w:styleId="FooterChar" w:type="character">
    <w:name w:val="Footer Char"/>
  </w:style>
  <w:style w:customStyle="1" w:styleId="Stilnaslova" w:type="paragraph">
    <w:name w:val="Stil naslova"/>
    <w:basedOn w:val="Normal"/>
    <w:next w:val="Tijeloteksta"/>
    <w:pPr>
      <w:keepNext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styleId="Tijeloteksta" w:type="paragraph">
    <w:name w:val="Body Text"/>
    <w:basedOn w:val="Normal"/>
    <w:rPr>
      <w:sz w:val="28"/>
    </w:rPr>
  </w:style>
  <w:style w:styleId="Popis" w:type="paragraph">
    <w:name w:val="List"/>
    <w:basedOn w:val="Tijeloteksta"/>
    <w:rPr>
      <w:rFonts w:cs="Lucida Sans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1" w:styleId="Indeks" w:type="paragraph">
    <w:name w:val="Indeks"/>
    <w:basedOn w:val="Normal"/>
    <w:pPr>
      <w:suppressLineNumbers/>
    </w:pPr>
    <w:rPr>
      <w:rFonts w:cs="Lucida Sans"/>
    </w:rPr>
  </w:style>
  <w:style w:customStyle="1" w:styleId="Tijeloteksta21" w:type="paragraph">
    <w:name w:val="Tijelo teksta 21"/>
    <w:basedOn w:val="Normal"/>
    <w:pPr>
      <w:jc w:val="both"/>
    </w:pPr>
    <w:rPr>
      <w:sz w:val="28"/>
    </w:rPr>
  </w:style>
  <w:style w:customStyle="1" w:styleId="Tijeloteksta31" w:type="paragraph">
    <w:name w:val="Tijelo teksta 31"/>
    <w:basedOn w:val="Normal"/>
    <w:rPr>
      <w:i/>
      <w:sz w:val="28"/>
    </w:rPr>
  </w:style>
  <w:style w:customStyle="1" w:styleId="Kartadokumenta1" w:type="paragraph">
    <w:name w:val="Karta dokumenta1"/>
    <w:basedOn w:val="Normal"/>
    <w:pPr>
      <w:shd w:color="auto" w:fill="000080" w:val="clear"/>
    </w:pPr>
    <w:rPr>
      <w:rFonts w:ascii="Tahoma" w:cs="Tahoma" w:hAnsi="Tahoma"/>
    </w:rPr>
  </w:style>
  <w:style w:customStyle="1" w:styleId="Tekstbalonia1" w:type="paragraph">
    <w:name w:val="Tekst balončića1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B5B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5B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5B21"/>
    <w:rPr>
      <w:rFonts w:ascii="Gill Sans MT" w:cs="Gill Sans MT" w:hAnsi="Gill Sans MT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5B21"/>
    <w:rPr>
      <w:rFonts w:ascii="Gill Sans MT" w:cs="Gill Sans MT" w:hAnsi="Gill Sans MT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5B21"/>
    <w:rPr>
      <w:rFonts w:ascii="Gill Sans MT" w:cs="Gill Sans MT" w:hAnsi="Gill Sans MT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St-5862/2016-31</izvorni_sadrzaj>
    <derivirana_varijabla naziv="DomainObject.Oznaka_1">St-5862/2016-31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5862</izvorni_sadrzaj>
    <derivirana_varijabla naziv="DomainObject.Predmet.Broj_1">5862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St-5862/2016</izvorni_sadrzaj>
    <derivirana_varijabla naziv="DomainObject.Predmet.OznakaBroj_1">St-5862/2016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OPEKA d.o.o. zastupanog po punomoćniku Josip Galinec</izvorni_sadrzaj>
    <derivirana_varijabla naziv="DomainObject.Predmet.ProtustrankaFormated_1">  OPEKA d.o.o. zastupanog po punomoćniku Josip Galinec</derivirana_varijabla>
  </DomainObject.Predmet.ProtustrankaFormated>
  <DomainObject.Predmet.ProtustrankaFormatedOIB>
    <izvorni_sadrzaj>  OPEKA d.o.o., OIB 03560303369 zastupanog po punomoćniku Josip Galinec</izvorni_sadrzaj>
    <derivirana_varijabla naziv="DomainObject.Predmet.ProtustrankaFormatedOIB_1">  OPEKA d.o.o., OIB 03560303369 zastupanog po punomoćniku Josip Galinec</derivirana_varijabla>
  </DomainObject.Predmet.ProtustrankaFormatedOIB>
  <DomainObject.Predmet.ProtustrankaFormatedWithAdress>
    <izvorni_sadrzaj> OPEKA d.o.o., Kennedyjev trg 2, 10000 Zagreb zastupanog po punomoćniku Josip Galinec</izvorni_sadrzaj>
    <derivirana_varijabla naziv="DomainObject.Predmet.ProtustrankaFormatedWithAdress_1"> OPEKA d.o.o., Kennedyjev trg 2, 10000 Zagreb zastupanog po punomoćniku Josip Galinec</derivirana_varijabla>
  </DomainObject.Predmet.ProtustrankaFormatedWithAdress>
  <DomainObject.Predmet.ProtustrankaFormatedWithAdressOIB>
    <izvorni_sadrzaj> OPEKA d.o.o., OIB 03560303369, Kennedyjev trg 2, 10000 Zagreb zastupanog po punomoćniku Josip Galinec</izvorni_sadrzaj>
    <derivirana_varijabla naziv="DomainObject.Predmet.ProtustrankaFormatedWithAdressOIB_1"> OPEKA d.o.o., OIB 03560303369, Kennedyjev trg 2, 10000 Zagreb zastupanog po punomoćniku Josip Galinec</derivirana_varijabla>
  </DomainObject.Predmet.ProtustrankaFormatedWithAdressOIB>
  <DomainObject.Predmet.ProtustrankaWithAdress>
    <izvorni_sadrzaj>OPEKA d.o.o. Kennedyjev trg 2, 10000 Zagreb</izvorni_sadrzaj>
    <derivirana_varijabla naziv="DomainObject.Predmet.ProtustrankaWithAdress_1">OPEKA d.o.o. Kennedyjev trg 2, 10000 Zagreb</derivirana_varijabla>
  </DomainObject.Predmet.ProtustrankaWithAdress>
  <DomainObject.Predmet.ProtustrankaWithAdressOIB>
    <izvorni_sadrzaj>OPEKA d.o.o., OIB 03560303369, Kennedyjev trg 2, 10000 Zagreb</izvorni_sadrzaj>
    <derivirana_varijabla naziv="DomainObject.Predmet.ProtustrankaWithAdressOIB_1">OPEKA d.o.o., OIB 03560303369, Kennedyjev trg 2, 10000 Zagreb</derivirana_varijabla>
  </DomainObject.Predmet.ProtustrankaWithAdressOIB>
  <DomainObject.Predmet.ProtustrankaNazivFormated>
    <izvorni_sadrzaj>OPEKA d.o.o.</izvorni_sadrzaj>
    <derivirana_varijabla naziv="DomainObject.Predmet.ProtustrankaNazivFormated_1">OPEKA d.o.o.</derivirana_varijabla>
  </DomainObject.Predmet.ProtustrankaNazivFormated>
  <DomainObject.Predmet.ProtustrankaNazivFormatedOIB>
    <izvorni_sadrzaj>OPEKA d.o.o., OIB 03560303369</izvorni_sadrzaj>
    <derivirana_varijabla naziv="DomainObject.Predmet.ProtustrankaNazivFormatedOIB_1">OPEKA d.o.o., OIB 03560303369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OPEKA d.o.o. zastupanog po punomoćniku Josip Galinec</item>
    </izvorni_sadrzaj>
    <derivirana_varijabla naziv="DomainObject.Predmet.ProtuStrankaListFormated_1">
      <item>OPEKA d.o.o. zastupanog po punomoćniku Josip Galinec</item>
    </derivirana_varijabla>
  </DomainObject.Predmet.ProtuStrankaListFormated>
  <DomainObject.Predmet.ProtuStrankaListFormatedOIB>
    <izvorni_sadrzaj>
      <item>OPEKA d.o.o., OIB 03560303369 zastupanog po punomoćniku Josip Galinec</item>
    </izvorni_sadrzaj>
    <derivirana_varijabla naziv="DomainObject.Predmet.ProtuStrankaListFormatedOIB_1">
      <item>OPEKA d.o.o., OIB 03560303369 zastupanog po punomoćniku Josip Galinec</item>
    </derivirana_varijabla>
  </DomainObject.Predmet.ProtuStrankaListFormatedOIB>
  <DomainObject.Predmet.ProtuStrankaListFormatedWithAdress>
    <izvorni_sadrzaj>
      <item>OPEKA d.o.o., Kennedyjev trg 2, 10000 Zagreb zastupanog po punomoćniku Josip Galinec</item>
    </izvorni_sadrzaj>
    <derivirana_varijabla naziv="DomainObject.Predmet.ProtuStrankaListFormatedWithAdress_1">
      <item>OPEKA d.o.o., Kennedyjev trg 2, 10000 Zagreb zastupanog po punomoćniku Josip Galinec</item>
    </derivirana_varijabla>
  </DomainObject.Predmet.ProtuStrankaListFormatedWithAdress>
  <DomainObject.Predmet.ProtuStrankaListFormatedWithAdressOIB>
    <izvorni_sadrzaj>
      <item>OPEKA d.o.o., OIB 03560303369, Kennedyjev trg 2, 10000 Zagreb zastupanog po punomoćniku Josip Galinec</item>
    </izvorni_sadrzaj>
    <derivirana_varijabla naziv="DomainObject.Predmet.ProtuStrankaListFormatedWithAdressOIB_1">
      <item>OPEKA d.o.o., OIB 03560303369, Kennedyjev trg 2, 10000 Zagreb zastupanog po punomoćniku Josip Galinec</item>
    </derivirana_varijabla>
  </DomainObject.Predmet.ProtuStrankaListFormatedWithAdressOIB>
  <DomainObject.Predmet.ProtuStrankaListNazivFormated>
    <izvorni_sadrzaj>
      <item>OPEKA d.o.o.</item>
    </izvorni_sadrzaj>
    <derivirana_varijabla naziv="DomainObject.Predmet.ProtuStrankaListNazivFormated_1">
      <item>OPEKA d.o.o.</item>
    </derivirana_varijabla>
  </DomainObject.Predmet.ProtuStrankaListNazivFormated>
  <DomainObject.Predmet.ProtuStrankaListNazivFormatedOIB>
    <izvorni_sadrzaj>
      <item>OPEKA d.o.o., OIB 03560303369</item>
    </izvorni_sadrzaj>
    <derivirana_varijabla naziv="DomainObject.Predmet.ProtuStrankaListNazivFormatedOIB_1">
      <item>OPEKA d.o.o., OIB 03560303369</item>
    </derivirana_varijabla>
  </DomainObject.Predmet.ProtuStrankaListNazivFormatedOIB>
  <DomainObject.Predmet.OstaliListFormated>
    <izvorni_sadrzaj>
      <item>Josip Galinec punomoćnik sudionika u postupku OPEKA d.o.o.</item>
      <item>KARLOVAČKA BANKA dioničko društvo</item>
      <item>Financijska agencija</item>
      <item>REPUBLIKA HRVATSKA MINISTARSTVO FINANCIJA</item>
      <item>ŽUPANIJSKO DRŽAVNO ODVJETNIŠTVO U ZAGREBU</item>
      <item>MINISTARSTVO PRAVOSUĐA</item>
      <item>OPĆINSKI SUD U RIJECI, zemljišno-knjižni odjel</item>
    </izvorni_sadrzaj>
    <derivirana_varijabla naziv="DomainObject.Predmet.OstaliListFormated_1">
      <item>Josip Galinec punomoćnik sudionika u postupku OPEKA d.o.o.</item>
      <item>KARLOVAČKA BANKA dioničko društvo</item>
      <item>Financijska agencija</item>
      <item>REPUBLIKA HRVATSKA MINISTARSTVO FINANCIJA</item>
      <item>ŽUPANIJSKO DRŽAVNO ODVJETNIŠTVO U ZAGREBU</item>
      <item>MINISTARSTVO PRAVOSUĐA</item>
      <item>OPĆINSKI SUD U RIJECI, zemljišno-knjižni odjel</item>
    </derivirana_varijabla>
  </DomainObject.Predmet.OstaliListFormated>
  <DomainObject.Predmet.OstaliListFormatedOIB>
    <izvorni_sadrzaj>
      <item>Josip Galinec, OIB 58302139318 punomoćnik sudionika u postupku OPEKA d.o.o.</item>
      <item>KARLOVAČKA BANKA dioničko društvo, OIB 08106331075</item>
      <item>Financijska agencija, OIB 85821130368</item>
      <item>REPUBLIKA HRVATSKA MINISTARSTVO FINANCIJA, OIB 18683136487</item>
      <item>ŽUPANIJSKO DRŽAVNO ODVJETNIŠTVO U ZAGREBU, OIB 16488001145</item>
      <item>MINISTARSTVO PRAVOSUĐA, OIB 26635293339</item>
      <item>OPĆINSKI SUD U RIJECI, zemljišno-knjižni odjel, OIB 54566384631</item>
    </izvorni_sadrzaj>
    <derivirana_varijabla naziv="DomainObject.Predmet.OstaliListFormatedOIB_1">
      <item>Josip Galinec, OIB 58302139318 punomoćnik sudionika u postupku OPEKA d.o.o.</item>
      <item>KARLOVAČKA BANKA dioničko društvo, OIB 08106331075</item>
      <item>Financijska agencija, OIB 85821130368</item>
      <item>REPUBLIKA HRVATSKA MINISTARSTVO FINANCIJA, OIB 18683136487</item>
      <item>ŽUPANIJSKO DRŽAVNO ODVJETNIŠTVO U ZAGREBU, OIB 16488001145</item>
      <item>MINISTARSTVO PRAVOSUĐA, OIB 26635293339</item>
      <item>OPĆINSKI SUD U RIJECI, zemljišno-knjižni odjel, OIB 54566384631</item>
    </derivirana_varijabla>
  </DomainObject.Predmet.OstaliListFormatedOIB>
  <DomainObject.Predmet.OstaliListFormatedWithAdress>
    <izvorni_sadrzaj>
      <item>Josip Galinec, Zelinska 3, 10000 Zagreb punomoćnik sudionika u postupku OPEKA d.o.o.</item>
      <item>KARLOVAČKA BANKA dioničko društvo, Ivana Gorana Kovačića 1, 47000 Karlovac</item>
      <item>Financijska agencija, Ulica grada Vukovara 70, 10000 Zagreb</item>
      <item>REPUBLIKA HRVATSKA MINISTARSTVO FINANCIJA, Av. Dubrovnik 32, 10000 Zagreb</item>
      <item>ŽUPANIJSKO DRŽAVNO ODVJETNIŠTVO U ZAGREBU, Trg bana J. Jelačića 6, 10000 Zagreb</item>
      <item>MINISTARSTVO PRAVOSUĐA, Ulica grada Vukovara 49, 10000 Zagreb</item>
      <item>OPĆINSKI SUD U RIJECI, zemljišno-knjižni odjel, Žrtava Fašizma 0, 51000 Rijeka</item>
    </izvorni_sadrzaj>
    <derivirana_varijabla naziv="DomainObject.Predmet.OstaliListFormatedWithAdress_1">
      <item>Josip Galinec, Zelinska 3, 10000 Zagreb punomoćnik sudionika u postupku OPEKA d.o.o.</item>
      <item>KARLOVAČKA BANKA dioničko društvo, Ivana Gorana Kovačića 1, 47000 Karlovac</item>
      <item>Financijska agencija, Ulica grada Vukovara 70, 10000 Zagreb</item>
      <item>REPUBLIKA HRVATSKA MINISTARSTVO FINANCIJA, Av. Dubrovnik 32, 10000 Zagreb</item>
      <item>ŽUPANIJSKO DRŽAVNO ODVJETNIŠTVO U ZAGREBU, Trg bana J. Jelačića 6, 10000 Zagreb</item>
      <item>MINISTARSTVO PRAVOSUĐA, Ulica grada Vukovara 49, 10000 Zagreb</item>
      <item>OPĆINSKI SUD U RIJECI, zemljišno-knjižni odjel, Žrtava Fašizma 0, 51000 Rijeka</item>
    </derivirana_varijabla>
  </DomainObject.Predmet.OstaliListFormatedWithAdress>
  <DomainObject.Predmet.OstaliListFormatedWithAdressOIB>
    <izvorni_sadrzaj>
      <item>Josip Galinec, OIB 58302139318, Zelinska 3, 10000 Zagreb punomoćnik sudionika u postupku OPEKA d.o.o.</item>
      <item>KARLOVAČKA BANKA dioničko društvo, OIB 08106331075, Ivana Gorana Kovačića 1, 47000 Karlovac</item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Trg bana J. Jelačića 6, 10000 Zagreb</item>
      <item>MINISTARSTVO PRAVOSUĐA, OIB 26635293339, Ulica grada Vukovara 49, 10000 Zagreb</item>
      <item>OPĆINSKI SUD U RIJECI, zemljišno-knjižni odjel, OIB 54566384631, Žrtava Fašizma 0, 51000 Rijeka</item>
    </izvorni_sadrzaj>
    <derivirana_varijabla naziv="DomainObject.Predmet.OstaliListFormatedWithAdressOIB_1">
      <item>Josip Galinec, OIB 58302139318, Zelinska 3, 10000 Zagreb punomoćnik sudionika u postupku OPEKA d.o.o.</item>
      <item>KARLOVAČKA BANKA dioničko društvo, OIB 08106331075, Ivana Gorana Kovačića 1, 47000 Karlovac</item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Trg bana J. Jelačića 6, 10000 Zagreb</item>
      <item>MINISTARSTVO PRAVOSUĐA, OIB 26635293339, Ulica grada Vukovara 49, 10000 Zagreb</item>
      <item>OPĆINSKI SUD U RIJECI, zemljišno-knjižni odjel, OIB 54566384631, Žrtava Fašizma 0, 51000 Rijeka</item>
    </derivirana_varijabla>
  </DomainObject.Predmet.OstaliListFormatedWithAdressOIB>
  <DomainObject.Predmet.OstaliListNazivFormated>
    <izvorni_sadrzaj>
      <item>Josip Galinec</item>
      <item>KARLOVAČKA BANKA dioničko društvo</item>
      <item>Financijska agencija</item>
      <item>REPUBLIKA HRVATSKA MINISTARSTVO FINANCIJA</item>
      <item>ŽUPANIJSKO DRŽAVNO ODVJETNIŠTVO U ZAGREBU</item>
      <item>MINISTARSTVO PRAVOSUĐA</item>
      <item>OPĆINSKI SUD U RIJECI, zemljišno-knjižni odjel</item>
    </izvorni_sadrzaj>
    <derivirana_varijabla naziv="DomainObject.Predmet.OstaliListNazivFormated_1">
      <item>Josip Galinec</item>
      <item>KARLOVAČKA BANKA dioničko društvo</item>
      <item>Financijska agencija</item>
      <item>REPUBLIKA HRVATSKA MINISTARSTVO FINANCIJA</item>
      <item>ŽUPANIJSKO DRŽAVNO ODVJETNIŠTVO U ZAGREBU</item>
      <item>MINISTARSTVO PRAVOSUĐA</item>
      <item>OPĆINSKI SUD U RIJECI, zemljišno-knjižni odjel</item>
    </derivirana_varijabla>
  </DomainObject.Predmet.OstaliListNazivFormated>
  <DomainObject.Predmet.OstaliListNazivFormatedOIB>
    <izvorni_sadrzaj>
      <item>Josip Galinec, OIB 58302139318</item>
      <item>KARLOVAČKA BANKA dioničko društvo, OIB 08106331075</item>
      <item>Financijska agencija, OIB 85821130368</item>
      <item>REPUBLIKA HRVATSKA MINISTARSTVO FINANCIJA, OIB 18683136487</item>
      <item>ŽUPANIJSKO DRŽAVNO ODVJETNIŠTVO U ZAGREBU, OIB 16488001145</item>
      <item>MINISTARSTVO PRAVOSUĐA, OIB 26635293339</item>
      <item>OPĆINSKI SUD U RIJECI, zemljišno-knjižni odjel, OIB 54566384631</item>
    </izvorni_sadrzaj>
    <derivirana_varijabla naziv="DomainObject.Predmet.OstaliListNazivFormatedOIB_1">
      <item>Josip Galinec, OIB 58302139318</item>
      <item>KARLOVAČKA BANKA dioničko društvo, OIB 08106331075</item>
      <item>Financijska agencija, OIB 85821130368</item>
      <item>REPUBLIKA HRVATSKA MINISTARSTVO FINANCIJA, OIB 18683136487</item>
      <item>ŽUPANIJSKO DRŽAVNO ODVJETNIŠTVO U ZAGREBU, OIB 16488001145</item>
      <item>MINISTARSTVO PRAVOSUĐA, OIB 26635293339</item>
      <item>OPĆINSKI SUD U RIJECI, zemljišno-knjižni odjel, OIB 54566384631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OPEKA d.o.o.</izvorni_sadrzaj>
    <derivirana_varijabla naziv="DomainObject.Predmet.ProtustrankaIDrugi_1">OPEKA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OPEKA d.o.o., OIB 03560303369, Kennedyjev trg 2, 10000 Zagreb</izvorni_sadrzaj>
    <derivirana_varijabla naziv="DomainObject.Predmet.ProtustrankaIDrugiAdressOIB_1">OPEKA d.o.o., OIB 03560303369, Kennedyjev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OPEKA d.o.o.</item>
      <item>FINA Regionalni centar Zagreb</item>
      <item>Josip Galinec</item>
      <item>KARLOVAČKA BANKA dioničko društvo</item>
      <item>Financijska agencija</item>
      <item>REPUBLIKA HRVATSKA MINISTARSTVO FINANCIJA</item>
      <item>ŽUPANIJSKO DRŽAVNO ODVJETNIŠTVO U ZAGREBU</item>
      <item>MINISTARSTVO PRAVOSUĐA</item>
      <item>OPĆINSKI SUD U RIJECI, zemljišno-knjižni odjel</item>
    </izvorni_sadrzaj>
    <derivirana_varijabla naziv="DomainObject.Predmet.SudioniciListNaziv_1">
      <item>OPEKA d.o.o.</item>
      <item>FINA Regionalni centar Zagreb</item>
      <item>Josip Galinec</item>
      <item>KARLOVAČKA BANKA dioničko društvo</item>
      <item>Financijska agencija</item>
      <item>REPUBLIKA HRVATSKA MINISTARSTVO FINANCIJA</item>
      <item>ŽUPANIJSKO DRŽAVNO ODVJETNIŠTVO U ZAGREBU</item>
      <item>MINISTARSTVO PRAVOSUĐA</item>
      <item>OPĆINSKI SUD U RIJECI, zemljišno-knjižni odjel</item>
    </derivirana_varijabla>
  </DomainObject.Predmet.SudioniciListNaziv>
  <DomainObject.Predmet.SudioniciListAdressOIB>
    <izvorni_sadrzaj>
      <item>OPEKA d.o.o., OIB 03560303369, Kennedyjev trg 2,10000 Zagreb</item>
      <item>FINA Regionalni centar Zagreb, OIB 85821130368, Trg svibanjskih žrtava 1995. 1,10000 Zagreb</item>
      <item>Josip Galinec, OIB 58302139318, Zelinska 3,10000 Zagreb</item>
      <item>KARLOVAČKA BANKA dioničko društvo, OIB 08106331075, Ivana Gorana Kovačića 1,47000 Karlovac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Trg bana J. Jelačića 6,10000 Zagreb</item>
      <item>MINISTARSTVO PRAVOSUĐA, OIB 26635293339, Ulica grada Vukovara 49,10000 Zagreb</item>
      <item>OPĆINSKI SUD U RIJECI, zemljišno-knjižni odjel, OIB 54566384631, Žrtava Fašizma 0,51000 Rijeka</item>
    </izvorni_sadrzaj>
    <derivirana_varijabla naziv="DomainObject.Predmet.SudioniciListAdressOIB_1">
      <item>OPEKA d.o.o., OIB 03560303369, Kennedyjev trg 2,10000 Zagreb</item>
      <item>FINA Regionalni centar Zagreb, OIB 85821130368, Trg svibanjskih žrtava 1995. 1,10000 Zagreb</item>
      <item>Josip Galinec, OIB 58302139318, Zelinska 3,10000 Zagreb</item>
      <item>KARLOVAČKA BANKA dioničko društvo, OIB 08106331075, Ivana Gorana Kovačića 1,47000 Karlovac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Trg bana J. Jelačića 6,10000 Zagreb</item>
      <item>MINISTARSTVO PRAVOSUĐA, OIB 26635293339, Ulica grada Vukovara 49,10000 Zagreb</item>
      <item>OPĆINSKI SUD U RIJECI, zemljišno-knjižni odjel, OIB 54566384631, Žrtava Fašizma 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03560303369</item>
      <item>, OIB 85821130368</item>
      <item>, OIB 58302139318</item>
      <item>, OIB 08106331075</item>
      <item>, OIB 85821130368</item>
      <item>, OIB 18683136487</item>
      <item>, OIB 16488001145</item>
      <item>, OIB 26635293339</item>
      <item>, OIB 54566384631</item>
    </izvorni_sadrzaj>
    <derivirana_varijabla naziv="DomainObject.Predmet.SudioniciListNazivOIB_1">
      <item>, OIB 03560303369</item>
      <item>, OIB 85821130368</item>
      <item>, OIB 58302139318</item>
      <item>, OIB 08106331075</item>
      <item>, OIB 85821130368</item>
      <item>, OIB 18683136487</item>
      <item>, OIB 16488001145</item>
      <item>, OIB 26635293339</item>
      <item>, OIB 54566384631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2308</properties:Characters>
  <properties:Lines>71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Privremena stečajna upraviteljica</vt:lpstr>
    </vt:vector>
  </properties:TitlesOfParts>
  <properties:LinksUpToDate>false</properties:LinksUpToDate>
  <properties:CharactersWithSpaces>2930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2017-07-21T07:08:00Z</dcterms:created>
  <dc:creator>Vesna</dc:creator>
  <cp:lastModifiedBy>Jadranka Zelić</cp:lastModifiedBy>
  <cp:lastPrinted>2017-07-21T07:08:00Z</cp:lastPrinted>
  <dcterms:modified xmlns:xsi="http://www.w3.org/2001/XMLSchema-instance" xsi:type="dcterms:W3CDTF">2017-07-26T05:40:00Z</dcterms:modified>
  <cp:revision>3</cp:revision>
  <dc:title>Privremena stečajna upraviteljica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St-5862/2016-31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