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f7f2" w14:paraId="2c9f7f2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80EA2">
        <w:rPr>
          <w:b/>
        </w:rPr>
        <w:t>Broj:7/ St-</w:t>
      </w:r>
      <w:r w:rsidR="00AF6ED2">
        <w:rPr>
          <w:b/>
        </w:rPr>
        <w:t>892</w:t>
      </w:r>
      <w:r>
        <w:rPr>
          <w:b/>
        </w:rPr>
        <w:t>/201</w:t>
      </w:r>
      <w:r w:rsidR="00336B4D">
        <w:rPr>
          <w:b/>
        </w:rPr>
        <w:t>6</w:t>
      </w:r>
      <w:r>
        <w:rPr>
          <w:b/>
        </w:rPr>
        <w:t>-</w:t>
      </w:r>
      <w:r w:rsidR="00AF6ED2">
        <w:rPr>
          <w:b/>
        </w:rPr>
        <w:t>3</w:t>
      </w:r>
      <w:r w:rsidR="00A1716F">
        <w:rPr>
          <w:b/>
        </w:rPr>
        <w:t>9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AF6ED2" w:rsidRPr="00AF6ED2">
        <w:t>BROD NA SAVI  kreditna unija "u stečaju", Slavonski Brod, Ivana pl. Zajca 21,  OIB: 43254613447</w:t>
      </w:r>
      <w:r w:rsidR="00AF6ED2">
        <w:t>, dana 19</w:t>
      </w:r>
      <w:r>
        <w:t>.</w:t>
      </w:r>
      <w:r w:rsidR="00380EA2">
        <w:t xml:space="preserve"> </w:t>
      </w:r>
      <w:r w:rsidR="00B3481C">
        <w:t>siječnja</w:t>
      </w:r>
      <w:r>
        <w:t xml:space="preserve"> 201</w:t>
      </w:r>
      <w:r w:rsidR="00B3481C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EF774B" w:rsidR="00531E20">
      <w:pPr>
        <w:jc w:val="both"/>
      </w:pPr>
      <w:r w:rsidRPr="004E0314">
        <w:t xml:space="preserve">                          </w:t>
      </w:r>
      <w:r w:rsidRPr="004E0314">
        <w:rPr>
          <w:b/>
        </w:rPr>
        <w:t xml:space="preserve"> </w:t>
      </w:r>
      <w:r w:rsidRPr="004E0314">
        <w:t xml:space="preserve">  Nalaže se računovodstvu suda iznos od </w:t>
      </w:r>
      <w:r w:rsidR="00AF6ED2">
        <w:t>10.000,00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AF6ED2">
        <w:t>St-842/2015 te iznos od 17.500,00 Kn sa kartice predmeta St-892/2016</w:t>
      </w:r>
      <w:r>
        <w:t xml:space="preserve"> prenijeti u korist </w:t>
      </w:r>
      <w:r w:rsidR="00B609D7">
        <w:t>poslovnog računa stečajnog dužnika broj IBAN: HR</w:t>
      </w:r>
      <w:r w:rsidR="00AF6ED2">
        <w:t>75 2485 0031 1102 9612 8 kod Croatia banke d.d. Zagreb.</w:t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AF6ED2">
        <w:t>19</w:t>
      </w:r>
      <w:r>
        <w:t>.</w:t>
      </w:r>
      <w:r w:rsidR="00B3481C">
        <w:t>siječnja</w:t>
      </w:r>
      <w:r>
        <w:t xml:space="preserve"> 201</w:t>
      </w:r>
      <w:r w:rsidR="00B3481C">
        <w:t>8</w:t>
      </w:r>
      <w:r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49B5"/>
    <w:rsid w:val="000D28A2"/>
    <w:rsid w:val="000D2D0F"/>
    <w:rsid w:val="000E2B6A"/>
    <w:rsid w:val="00100A03"/>
    <w:rsid w:val="00221FC6"/>
    <w:rsid w:val="002420DB"/>
    <w:rsid w:val="00336B4D"/>
    <w:rsid w:val="00380189"/>
    <w:rsid w:val="00380EA2"/>
    <w:rsid w:val="003B6DF8"/>
    <w:rsid w:val="003F0DE6"/>
    <w:rsid w:val="004142F8"/>
    <w:rsid w:val="00430229"/>
    <w:rsid w:val="0046555B"/>
    <w:rsid w:val="0048186E"/>
    <w:rsid w:val="004E0314"/>
    <w:rsid w:val="00531E20"/>
    <w:rsid w:val="0057421B"/>
    <w:rsid w:val="005B6881"/>
    <w:rsid w:val="006204AB"/>
    <w:rsid w:val="0064410B"/>
    <w:rsid w:val="00696261"/>
    <w:rsid w:val="006A207E"/>
    <w:rsid w:val="006D4A19"/>
    <w:rsid w:val="00783EBA"/>
    <w:rsid w:val="007C0426"/>
    <w:rsid w:val="007D5282"/>
    <w:rsid w:val="007F4F01"/>
    <w:rsid w:val="007F527E"/>
    <w:rsid w:val="00883444"/>
    <w:rsid w:val="00887D4C"/>
    <w:rsid w:val="00911C29"/>
    <w:rsid w:val="009739E0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C12C61"/>
    <w:rsid w:val="00C400EA"/>
    <w:rsid w:val="00CA02D2"/>
    <w:rsid w:val="00CC25A4"/>
    <w:rsid w:val="00CD14B2"/>
    <w:rsid w:val="00D42F75"/>
    <w:rsid w:val="00D8708E"/>
    <w:rsid w:val="00DB052E"/>
    <w:rsid w:val="00EB51CF"/>
    <w:rsid w:val="00EC4BFC"/>
    <w:rsid w:val="00EC5F04"/>
    <w:rsid w:val="00EF774B"/>
    <w:rsid w:val="00F25C09"/>
    <w:rsid w:val="00F5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punomoćnik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punomoćnik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punomoćnik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punomoćnik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776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2018-01-19T08:24:00Z</dcterms:created>
  <dc:creator>wsadmin</dc:creator>
  <cp:lastModifiedBy>wsadmin</cp:lastModifiedBy>
  <cp:lastPrinted>2018-01-19T08:33:00Z</cp:lastPrinted>
  <dcterms:modified xmlns:xsi="http://www.w3.org/2001/XMLSchema-instance" xsi:type="dcterms:W3CDTF">2018-01-19T09:40:00Z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