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35ba" w14:paraId="ee835ba" w:rsidRDefault="00A95ACA" w:rsidP="00910611" w:rsidR="00A95AC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95ACA" w:rsidP="00910611" w:rsidR="00A95ACA">
      <w:r>
        <w:rPr>
          <w:rFonts w:eastAsia="MS Mincho"/>
          <w:szCs w:val="24"/>
        </w:rPr>
        <w:t>REPUBLIKA HRVATSKA</w:t>
      </w:r>
    </w:p>
    <w:p w:rsidRDefault="00A95ACA" w:rsidP="00910611" w:rsidR="00A95ACA">
      <w:r>
        <w:rPr>
          <w:rFonts w:eastAsia="MS Mincho"/>
          <w:szCs w:val="24"/>
        </w:rPr>
        <w:t>TRGOVAČKI SUD U RIJECI</w:t>
      </w:r>
    </w:p>
    <w:p w:rsidRDefault="00A95ACA" w:rsidR="00A95ACA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P="00C31925" w:rsidR="00C31925"/>
    <w:p w:rsidRDefault="00A95ACA" w:rsidP="00C31925" w:rsidR="00A95ACA"/>
    <w:p w:rsidRDefault="00A95ACA" w:rsidP="00C31925" w:rsidR="00A95ACA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B106C9" w:rsidR="00C31925" w:rsidRPr="00F035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="008A45F7">
        <w:rPr>
          <w:sz w:val="24"/>
          <w:szCs w:val="24"/>
        </w:rPr>
        <w:t xml:space="preserve"> </w:t>
      </w:r>
      <w:r w:rsidR="00A43170" w:rsidRPr="00A43170">
        <w:rPr>
          <w:bCs/>
          <w:sz w:val="24"/>
          <w:szCs w:val="24"/>
        </w:rPr>
        <w:t>GRA. TOM</w:t>
      </w:r>
      <w:r w:rsidR="00A43170" w:rsidRPr="00A43170">
        <w:rPr>
          <w:sz w:val="24"/>
          <w:szCs w:val="24"/>
        </w:rPr>
        <w:t>. d. o. o. za gradnju Viškovo (Općina Viškovo), Dovičići 40</w:t>
      </w:r>
      <w:r w:rsidR="00BF3D4C" w:rsidRPr="00A43170">
        <w:rPr>
          <w:sz w:val="24"/>
          <w:szCs w:val="24"/>
        </w:rPr>
        <w:t xml:space="preserve">, </w:t>
      </w:r>
      <w:r w:rsidR="00BF3D4C" w:rsidRPr="00A4317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43170" w:rsidRPr="00A43170">
        <w:rPr>
          <w:sz w:val="24"/>
          <w:szCs w:val="24"/>
        </w:rPr>
        <w:t>040199061</w:t>
      </w:r>
      <w:r w:rsidR="00BF3D4C" w:rsidRPr="00A43170">
        <w:rPr>
          <w:sz w:val="24"/>
          <w:szCs w:val="24"/>
        </w:rPr>
        <w:t xml:space="preserve">, OIB: </w:t>
      </w:r>
      <w:r w:rsidR="00A43170" w:rsidRPr="00A43170">
        <w:rPr>
          <w:sz w:val="24"/>
          <w:szCs w:val="24"/>
        </w:rPr>
        <w:t>02040760018</w:t>
      </w:r>
      <w:r w:rsidR="008C6E81" w:rsidRPr="00F03537">
        <w:rPr>
          <w:sz w:val="24"/>
          <w:szCs w:val="24"/>
        </w:rPr>
        <w:t xml:space="preserve">, </w:t>
      </w:r>
      <w:r w:rsidR="00D678A9" w:rsidRPr="00F03537">
        <w:rPr>
          <w:sz w:val="24"/>
          <w:szCs w:val="24"/>
        </w:rPr>
        <w:t xml:space="preserve">dana </w:t>
      </w:r>
      <w:r w:rsidR="00A43170">
        <w:rPr>
          <w:sz w:val="24"/>
          <w:szCs w:val="24"/>
        </w:rPr>
        <w:t>22</w:t>
      </w:r>
      <w:r w:rsidR="00EA695E" w:rsidRPr="00F03537">
        <w:rPr>
          <w:sz w:val="24"/>
          <w:szCs w:val="24"/>
        </w:rPr>
        <w:t>. prosinca</w:t>
      </w:r>
      <w:r w:rsidRPr="00F03537">
        <w:rPr>
          <w:sz w:val="24"/>
          <w:szCs w:val="24"/>
        </w:rPr>
        <w:t xml:space="preserve">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BF3D4C" w:rsidR="00C31925" w:rsidRPr="00BF3D4C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A43170" w:rsidRPr="00A43170">
        <w:rPr>
          <w:bCs/>
          <w:sz w:val="24"/>
          <w:szCs w:val="24"/>
        </w:rPr>
        <w:t>GRA. TOM</w:t>
      </w:r>
      <w:r w:rsidR="00A43170" w:rsidRPr="00A43170">
        <w:rPr>
          <w:sz w:val="24"/>
          <w:szCs w:val="24"/>
        </w:rPr>
        <w:t xml:space="preserve">. d. o. o. za gradnju Viškovo (Općina Viškovo), Dovičići 40, </w:t>
      </w:r>
      <w:r w:rsidR="00A43170" w:rsidRPr="00A4317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43170" w:rsidRPr="00A43170">
        <w:rPr>
          <w:sz w:val="24"/>
          <w:szCs w:val="24"/>
        </w:rPr>
        <w:t>040199061, OIB: 02040760018</w:t>
      </w:r>
      <w:r w:rsidR="00A43170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A43170" w:rsidRPr="00A43170">
        <w:rPr>
          <w:bCs/>
          <w:sz w:val="24"/>
          <w:szCs w:val="24"/>
        </w:rPr>
        <w:t>GRA. TOM</w:t>
      </w:r>
      <w:r w:rsidR="00A43170" w:rsidRPr="00A43170">
        <w:rPr>
          <w:sz w:val="24"/>
          <w:szCs w:val="24"/>
        </w:rPr>
        <w:t xml:space="preserve">. d. o. o. za gradnju Viškovo (Općina Viškovo), Dovičići 40, </w:t>
      </w:r>
      <w:r w:rsidR="00A43170" w:rsidRPr="00A43170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A43170" w:rsidRPr="00A43170">
        <w:rPr>
          <w:sz w:val="24"/>
          <w:szCs w:val="24"/>
        </w:rPr>
        <w:t>040199061, OIB: 02040760018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 w:rsidR="00A43170">
        <w:rPr>
          <w:sz w:val="24"/>
          <w:szCs w:val="24"/>
        </w:rPr>
        <w:t>22</w:t>
      </w:r>
      <w:r w:rsidR="00EA695E">
        <w:rPr>
          <w:sz w:val="24"/>
          <w:szCs w:val="24"/>
        </w:rPr>
        <w:t>. prosinca</w:t>
      </w:r>
      <w:r w:rsidRPr="00BF318E">
        <w:rPr>
          <w:sz w:val="24"/>
          <w:szCs w:val="24"/>
        </w:rPr>
        <w:t xml:space="preserve">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491DD7" w:rsidP="00C31925" w:rsidR="00491DD7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0CF7" w:rsidP="00C31925" w:rsidR="00C50CF7">
      <w:r>
        <w:separator/>
      </w:r>
    </w:p>
  </w:endnote>
  <w:endnote w:id="0" w:type="continuationSeparator">
    <w:p w:rsidRDefault="00C50CF7" w:rsidP="00C31925" w:rsidR="00C50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54566930"/>
      <w:docPartObj>
        <w:docPartGallery w:val="Page Numbers (Bottom of Page)"/>
        <w:docPartUnique/>
      </w:docPartObj>
    </w:sdtPr>
    <w:sdtEndPr/>
    <w:sdtContent>
      <w:p w:rsidRDefault="003732E4" w:rsidR="003732E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ACA">
          <w:rPr>
            <w:noProof/>
          </w:rPr>
          <w:t>1</w:t>
        </w:r>
        <w:r>
          <w:fldChar w:fldCharType="end"/>
        </w:r>
      </w:p>
    </w:sdtContent>
  </w:sdt>
  <w:p w:rsidRDefault="003732E4" w:rsidR="003732E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0CF7" w:rsidP="00C31925" w:rsidR="00C50CF7">
      <w:r>
        <w:separator/>
      </w:r>
    </w:p>
  </w:footnote>
  <w:footnote w:id="0" w:type="continuationSeparator">
    <w:p w:rsidRDefault="00C50CF7" w:rsidP="00C31925" w:rsidR="00C50C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2072F1">
      <w:rPr>
        <w:sz w:val="24"/>
        <w:szCs w:val="24"/>
      </w:rPr>
      <w:t>91</w:t>
    </w:r>
    <w:r w:rsidR="00A43170">
      <w:rPr>
        <w:sz w:val="24"/>
        <w:szCs w:val="24"/>
      </w:rPr>
      <w:t>5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03424"/>
    <w:rsid w:val="00004BFD"/>
    <w:rsid w:val="00036602"/>
    <w:rsid w:val="00053F64"/>
    <w:rsid w:val="00066731"/>
    <w:rsid w:val="000946D8"/>
    <w:rsid w:val="000C2C16"/>
    <w:rsid w:val="001369D4"/>
    <w:rsid w:val="0013757B"/>
    <w:rsid w:val="00152162"/>
    <w:rsid w:val="00161769"/>
    <w:rsid w:val="00166B2B"/>
    <w:rsid w:val="00183D25"/>
    <w:rsid w:val="0019678A"/>
    <w:rsid w:val="001A1820"/>
    <w:rsid w:val="001D2A30"/>
    <w:rsid w:val="001F49A8"/>
    <w:rsid w:val="002072F1"/>
    <w:rsid w:val="00255ABB"/>
    <w:rsid w:val="0028378D"/>
    <w:rsid w:val="002B79F7"/>
    <w:rsid w:val="002C445B"/>
    <w:rsid w:val="002E4D91"/>
    <w:rsid w:val="0036315D"/>
    <w:rsid w:val="003732E4"/>
    <w:rsid w:val="00376710"/>
    <w:rsid w:val="003A25F8"/>
    <w:rsid w:val="003D032B"/>
    <w:rsid w:val="003D2DDC"/>
    <w:rsid w:val="004416C3"/>
    <w:rsid w:val="00471684"/>
    <w:rsid w:val="00474B10"/>
    <w:rsid w:val="00490DF2"/>
    <w:rsid w:val="00491DD7"/>
    <w:rsid w:val="004B71DC"/>
    <w:rsid w:val="004C78F1"/>
    <w:rsid w:val="004E0B90"/>
    <w:rsid w:val="004F6C16"/>
    <w:rsid w:val="005072BC"/>
    <w:rsid w:val="00521E4C"/>
    <w:rsid w:val="00525AD4"/>
    <w:rsid w:val="00562610"/>
    <w:rsid w:val="005A0B0E"/>
    <w:rsid w:val="005F1F84"/>
    <w:rsid w:val="0060566B"/>
    <w:rsid w:val="00640DB1"/>
    <w:rsid w:val="00644D6C"/>
    <w:rsid w:val="00651B03"/>
    <w:rsid w:val="006701D2"/>
    <w:rsid w:val="00693245"/>
    <w:rsid w:val="00693821"/>
    <w:rsid w:val="006B31FD"/>
    <w:rsid w:val="006C4BD1"/>
    <w:rsid w:val="006D175E"/>
    <w:rsid w:val="006E116D"/>
    <w:rsid w:val="00707ADF"/>
    <w:rsid w:val="00762D29"/>
    <w:rsid w:val="00767B79"/>
    <w:rsid w:val="00777526"/>
    <w:rsid w:val="007B1DC3"/>
    <w:rsid w:val="007D0517"/>
    <w:rsid w:val="007E0807"/>
    <w:rsid w:val="007E5709"/>
    <w:rsid w:val="007E6B06"/>
    <w:rsid w:val="00800C29"/>
    <w:rsid w:val="00801E56"/>
    <w:rsid w:val="0081006E"/>
    <w:rsid w:val="008127EF"/>
    <w:rsid w:val="0083385E"/>
    <w:rsid w:val="00846A69"/>
    <w:rsid w:val="00851B35"/>
    <w:rsid w:val="008644FF"/>
    <w:rsid w:val="00866629"/>
    <w:rsid w:val="008868FD"/>
    <w:rsid w:val="008A45F7"/>
    <w:rsid w:val="008C63DB"/>
    <w:rsid w:val="008C6E81"/>
    <w:rsid w:val="008D41D4"/>
    <w:rsid w:val="008E2EDF"/>
    <w:rsid w:val="008F6813"/>
    <w:rsid w:val="0091457E"/>
    <w:rsid w:val="00942A0F"/>
    <w:rsid w:val="009E57FF"/>
    <w:rsid w:val="009E5D04"/>
    <w:rsid w:val="009E7247"/>
    <w:rsid w:val="00A20A38"/>
    <w:rsid w:val="00A23664"/>
    <w:rsid w:val="00A43170"/>
    <w:rsid w:val="00A46E9D"/>
    <w:rsid w:val="00A54D91"/>
    <w:rsid w:val="00A70C3C"/>
    <w:rsid w:val="00A84B7C"/>
    <w:rsid w:val="00A95ACA"/>
    <w:rsid w:val="00A97BA6"/>
    <w:rsid w:val="00AE45C2"/>
    <w:rsid w:val="00B106C9"/>
    <w:rsid w:val="00B1127C"/>
    <w:rsid w:val="00B339DF"/>
    <w:rsid w:val="00B7409B"/>
    <w:rsid w:val="00BA1DC4"/>
    <w:rsid w:val="00BA3EB5"/>
    <w:rsid w:val="00BD1955"/>
    <w:rsid w:val="00BE6506"/>
    <w:rsid w:val="00BF3D4C"/>
    <w:rsid w:val="00C16D69"/>
    <w:rsid w:val="00C31925"/>
    <w:rsid w:val="00C41A54"/>
    <w:rsid w:val="00C42E5C"/>
    <w:rsid w:val="00C50CF7"/>
    <w:rsid w:val="00C656D7"/>
    <w:rsid w:val="00C85EFB"/>
    <w:rsid w:val="00C92A25"/>
    <w:rsid w:val="00C95096"/>
    <w:rsid w:val="00CA2225"/>
    <w:rsid w:val="00CF5849"/>
    <w:rsid w:val="00D03E0F"/>
    <w:rsid w:val="00D40DA7"/>
    <w:rsid w:val="00D42E56"/>
    <w:rsid w:val="00D50E52"/>
    <w:rsid w:val="00D678A9"/>
    <w:rsid w:val="00D71009"/>
    <w:rsid w:val="00D9221A"/>
    <w:rsid w:val="00DA284D"/>
    <w:rsid w:val="00DB7423"/>
    <w:rsid w:val="00DF095B"/>
    <w:rsid w:val="00E26D1F"/>
    <w:rsid w:val="00E436DF"/>
    <w:rsid w:val="00E518D1"/>
    <w:rsid w:val="00E67E0D"/>
    <w:rsid w:val="00E80459"/>
    <w:rsid w:val="00E91A71"/>
    <w:rsid w:val="00E97BA7"/>
    <w:rsid w:val="00EA695E"/>
    <w:rsid w:val="00EC77A5"/>
    <w:rsid w:val="00F03537"/>
    <w:rsid w:val="00F0797C"/>
    <w:rsid w:val="00F41D6B"/>
    <w:rsid w:val="00F423DF"/>
    <w:rsid w:val="00F45FD4"/>
    <w:rsid w:val="00F6569D"/>
    <w:rsid w:val="00F86247"/>
    <w:rsid w:val="00FD4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A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5A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5A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5A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5A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5A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5A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5A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5A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5A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2919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041874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5066894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966681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365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86089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9303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77033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5989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789950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087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4312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83420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404574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979962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6544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523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9181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760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086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99861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0546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7589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23397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027505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025244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11742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35240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3882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454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56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9373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22826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5217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0962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427518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31715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53043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05381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22199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8978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4395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17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550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81589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281862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824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4952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98541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81346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57597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4770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8192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626588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585584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480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26954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33896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259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71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7250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56104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6610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28018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244846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20913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60859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5510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9615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833287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25022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103436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382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90435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235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1670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023907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2850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124426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117692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164495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971141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99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26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777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7268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78696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32145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855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48714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8519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9557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90553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02786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4127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130994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22461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6399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4309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84663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379207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90837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016812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6144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45825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8281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10752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35253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18693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45216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58196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133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283454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3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95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880905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165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6878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0747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06997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818228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42212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5559953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98613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008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356530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4687904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580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23395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772629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14573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693255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66934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949390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15596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2921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4133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1567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556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523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1368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1622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17683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03775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9221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596816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09826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590836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180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93287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93398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3620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44882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8005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55051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882809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46802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99687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2593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56787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359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831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92810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26829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9150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21729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656152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2573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679352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8663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06091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0309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20702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78300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00304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28449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777131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28766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12167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6098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13296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4375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3229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202449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6083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4632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53686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415066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526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23859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0989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021263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350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0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37268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44262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84174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981586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1186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81278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2748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419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995466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74846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1551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332744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48645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544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3929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28539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45944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28785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923114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316725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6516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3946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01947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35716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764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96405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7575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90949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0454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20252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31318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8643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5644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2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568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52569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874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25340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278813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286047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23559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45270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477955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423056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27923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58860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0926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80391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17767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7266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943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888244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45042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7727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77030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2770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6324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637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817822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20402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70842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96915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226036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349210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8688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50847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3631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90182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0302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5433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06919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2146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845935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69910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03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9873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58839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755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94925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71420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70367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79069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47115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004476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87867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40446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6222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8338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51190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319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92658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0797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45611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244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030284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76326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792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630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3814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8516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03514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05776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742490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8841774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7137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186767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8048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161555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35293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307883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429747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87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528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03568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5530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7651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4208849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4216033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88097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9557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73327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738913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3234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1976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40841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63271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167580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11887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003278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2608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719766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09124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01765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0972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2869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049905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0808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9715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383754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9357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909694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39110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8542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729515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786258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24155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19853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020263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1554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14515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450418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3857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73191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62522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205412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421813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127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45991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73237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03825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691364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349612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42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92891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93991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5351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48888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5253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91891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160291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84459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0601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5832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56189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464413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74575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0628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69133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39034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4086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6496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615104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180622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1815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613958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97164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0371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6074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47789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0497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01827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77371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50830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48373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6315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799172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48014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5855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558990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87199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29854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58852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30547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5951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8692666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363117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90656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4522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617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30544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5772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05090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96263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279657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96461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90758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74296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33897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0074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1042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8995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47510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9241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50893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30166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06083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84179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86325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990922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5049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6122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6510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9785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51597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370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223678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8385215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1365644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9485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70402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6468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20997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8421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63442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14283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58816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84649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946358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84576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142144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32721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99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839985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16497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8633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004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428065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434500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600955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7671148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05959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852916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856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2230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7504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39660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1492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6639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39740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2166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404690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63007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50460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93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5299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00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367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56608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390443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92016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35157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0720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80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45686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88870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58983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67224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04536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28083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70423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741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543438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577563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39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7640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489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17816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3113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0931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818316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69509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37755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5303300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27916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805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57240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8218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879448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01606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7580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40136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0261742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09477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12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8573719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84877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6937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822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288608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534518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14837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810924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709480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795700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55680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04831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54008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75280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01638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4525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158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489420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3844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83706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25247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555612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819405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49302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647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64523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8710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259658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08114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089388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19386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0591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19941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106063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2365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31481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2530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5558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38710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066058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91698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3779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713087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75072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846839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85036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205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2343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225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66947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8756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78888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657532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239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66067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994579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54867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8910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38314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27297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79945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901108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098917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261262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22675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57295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594033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92436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557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21446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05973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70028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17416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36034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972209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368077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96930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172909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55160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597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854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483251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8909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1687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56429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53925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470844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50345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80895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483930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1012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38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876486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98910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07797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50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26429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605234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10663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467121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918402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0720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270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2136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57553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708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57907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042957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672410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38681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07101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64645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7893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45635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469676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21189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57855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96425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44266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087687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272070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86932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350225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1053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1089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462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43533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6350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9233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31152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81635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75289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43342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776491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891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58278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1306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1443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8983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20438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399489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373682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07369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9974895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66212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981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43643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722256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88087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210156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9813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68663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612269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193625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42465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913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5690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5480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9792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067703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26322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2128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193280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83702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56826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487569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38760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49794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82958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55584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39506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0478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64640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4951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2822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288168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61788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732874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87058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85651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010190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79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889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74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45295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21231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395301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0773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072729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9941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72030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4469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615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275856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7962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0035594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4233398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3325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613088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047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2199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06653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00523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42214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1126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01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1310794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56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9836521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6149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92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185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50366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67943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701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794412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75508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454545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69416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992023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35823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42206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94616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2716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6862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8607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66573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08947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654739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7123799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750547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244130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9446559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421135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18909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3301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925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61586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142954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29174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705403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2999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964547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58847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174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3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7615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8782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08493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1829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185798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508047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31893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10860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05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7676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4397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8597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712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468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6973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54524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08718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600232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70063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5476747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66397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608731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2486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07647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4347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686270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990121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3029324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91301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084863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4856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4526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725889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04112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432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810149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075329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5819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735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15289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758721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645591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84277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269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1832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7116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5928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83582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29917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12919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919182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019149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152667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27068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44474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38064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4330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476114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56298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36697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76618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41250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109542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4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03765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6958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60938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534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191826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2486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107068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41971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2273453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079038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018219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76715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02270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45911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6506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83690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99021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349303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7384869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827440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832605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24519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9265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08848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884721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01607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3368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302561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21175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1033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184135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139448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45470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6885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2969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18794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5988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946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56460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022049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66560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165982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681415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88160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65032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16722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441016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480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005099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2821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224486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57206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775228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038805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35358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68614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85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6717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3475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2955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43021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567006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296805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346450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10947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263599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308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14188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35490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54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88915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628397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230485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498648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4212240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79187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525610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2456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5439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9928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281784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0584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352769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757210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5797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0107928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42418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6630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0896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1757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53672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0099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6293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2055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464633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994027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8506392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30287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89260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4427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678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6793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99144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2399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81445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0304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8982195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441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34240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624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764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913886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245161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27631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7718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359900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921870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65805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40884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18405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052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23820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5384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342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440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61518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6591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54259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087095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68770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090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4922606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88338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48511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444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00675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7868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48177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772985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8171764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822555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80009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22735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806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36807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9212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242849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461038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77441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911336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50296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6971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06160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719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0768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78576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7443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99661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5021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7317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63351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387940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6327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2167476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08115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4917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6956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75758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0819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590759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395796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427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5209762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068788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04116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6725541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8936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21532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88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91445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39885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585662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681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99814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7935638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89989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602732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1895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689735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90435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88273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09552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62869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947471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403397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68772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392185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917880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07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69502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086950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06125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988485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2724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04737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22752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635017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43879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6704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58106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576797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9424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06373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37055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0134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813992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1900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434573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508333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1028837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3329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4552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48103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04618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374147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27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87315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76034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48088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3672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41142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2978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20702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64017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5872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20161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94429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1101489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95494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029049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927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304022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62775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500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19521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0730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2156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76874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27502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243931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1757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68286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5985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23957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4315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1660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0899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3713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01899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34451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93599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93231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958313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48402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24959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22451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8622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97054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908458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02132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04659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24576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317499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19623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81555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5053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8745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68696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693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70076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44882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799470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7402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0349983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8229924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118195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83564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183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5077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06118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52012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93847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06120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063614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010494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316210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7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37783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93662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662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0261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49438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667122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757980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94002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52311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370332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464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26600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71518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523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88785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76827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73510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353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30323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266931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23591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489738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828807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2901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13937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752046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250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95404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086824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29727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5865050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6007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82849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68410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70270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3714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29942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8660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16123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27297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17010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45102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081870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9836585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09218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93617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02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18919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244126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302221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67390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3812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6216504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931463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824660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07219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96339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02854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80641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313966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661378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86681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4765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2863679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2754632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7017098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011595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6744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895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8822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112581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052226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2775677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704886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025284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356693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7675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6918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629267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9213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343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77843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81127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333982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52632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093973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510393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9592542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97764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5653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80435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503060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45132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93540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027573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3597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4775017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50504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2684616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7335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05614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85799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57924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47089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136235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498961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934344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961301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099370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1805943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1445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3777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79148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27371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32676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432443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831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16368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1469275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44331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70525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02426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4640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9581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39073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86009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06538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322825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5577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3502420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8020117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076620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45200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03076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958652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531670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16428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832659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8371075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1899968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961777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593885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8010993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41192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2444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3207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85097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415355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0873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74820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922424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182207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348034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63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60804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62135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96095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65618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788374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799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862859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094374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6064097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967901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1224780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9983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2534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822231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35561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75464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37299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4590736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3230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6922881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34962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945947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7529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920424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300781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69257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67317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693488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3061337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085443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207794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735656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327359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91717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68156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40032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8475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693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7446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959872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16683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6214863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283891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3854671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91748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206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113109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243462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916594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8205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6058446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0952186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54830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105270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274946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077704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56909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47227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8502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13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391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087450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04082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30037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593314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612648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7873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74632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69372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94506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42744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013724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864037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80415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406527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54323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316833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36127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38471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5389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026889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809170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598583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28405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2006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619696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958158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0390122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45435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562486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32771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62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94227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20515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2990929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18711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730681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6990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69535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4614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67861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052274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26960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4143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21694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74052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3786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426831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5809483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517908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4598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81035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9676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74176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06190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889757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8649079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8680418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7852803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5357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728958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1887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938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4303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9946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668323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291911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7148119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8718429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3277495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866684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73616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52777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49333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2622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9102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86919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7315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825965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832915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488166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275053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614101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69881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78164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145854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29151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40532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14422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928801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90772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7563422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90385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71763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86884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097938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6604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33037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19325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192058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265597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164220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359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424516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4269598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7208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7835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29854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7000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05842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763145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0624538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06964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78127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97167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556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13804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6311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04811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8645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140524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129725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8030157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740814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698099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09989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345443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628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13194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757478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29373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93312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9406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930853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402442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4869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993722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9934907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24640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32341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138259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802569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117976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187339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9525654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5297137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6551684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272490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407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03678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8249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1101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60832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30622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St-915/2015</izvorni_sadrzaj>
    <derivirana_varijabla naziv="DomainObject.Predmet.OznakaBroj_1">St-915/2015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GRA. TOM. d. o. o.  Viškovo</izvorni_sadrzaj>
    <derivirana_varijabla naziv="DomainObject.Predmet.ProtustrankaFormated_1">  GRA. TOM. d. o. o.  Viškovo</derivirana_varijabla>
  </DomainObject.Predmet.ProtustrankaFormated>
  <DomainObject.Predmet.ProtustrankaFormatedOIB>
    <izvorni_sadrzaj>  GRA. TOM. d. o. o.  Viškovo, OIB 02040760018</izvorni_sadrzaj>
    <derivirana_varijabla naziv="DomainObject.Predmet.ProtustrankaFormatedOIB_1">  GRA. TOM. d. o. o.  Viškovo, OIB 02040760018</derivirana_varijabla>
  </DomainObject.Predmet.ProtustrankaFormatedOIB>
  <DomainObject.Predmet.ProtustrankaFormatedWithAdress>
    <izvorni_sadrzaj> GRA. TOM. d. o. o.  Viškovo, Dovičići 40, 51216 Viškovo</izvorni_sadrzaj>
    <derivirana_varijabla naziv="DomainObject.Predmet.ProtustrankaFormatedWithAdress_1"> GRA. TOM. d. o. o.  Viškovo, Dovičići 40, 51216 Viškovo</derivirana_varijabla>
  </DomainObject.Predmet.ProtustrankaFormatedWithAdress>
  <DomainObject.Predmet.ProtustrankaFormatedWithAdressOIB>
    <izvorni_sadrzaj> GRA. TOM. d. o. o.  Viškovo, OIB 02040760018, Dovičići 40, 51216 Viškovo</izvorni_sadrzaj>
    <derivirana_varijabla naziv="DomainObject.Predmet.ProtustrankaFormatedWithAdressOIB_1"> GRA. TOM. d. o. o.  Viškovo, OIB 02040760018, Dovičići 40, 51216 Viškovo</derivirana_varijabla>
  </DomainObject.Predmet.ProtustrankaFormatedWithAdressOIB>
  <DomainObject.Predmet.ProtustrankaWithAdress>
    <izvorni_sadrzaj>GRA. TOM. d. o. o.  Viškovo Dovičići 40, 51216 Viškovo</izvorni_sadrzaj>
    <derivirana_varijabla naziv="DomainObject.Predmet.ProtustrankaWithAdress_1">GRA. TOM. d. o. o.  Viškovo Dovičići 40, 51216 Viškovo</derivirana_varijabla>
  </DomainObject.Predmet.ProtustrankaWithAdress>
  <DomainObject.Predmet.ProtustrankaWithAdressOIB>
    <izvorni_sadrzaj>GRA. TOM. d. o. o.  Viškovo, OIB 02040760018, Dovičići 40, 51216 Viškovo</izvorni_sadrzaj>
    <derivirana_varijabla naziv="DomainObject.Predmet.ProtustrankaWithAdressOIB_1">GRA. TOM. d. o. o.  Viškovo, OIB 02040760018, Dovičići 40, 51216 Viškovo</derivirana_varijabla>
  </DomainObject.Predmet.ProtustrankaWithAdressOIB>
  <DomainObject.Predmet.ProtustrankaNazivFormated>
    <izvorni_sadrzaj>GRA. TOM. d. o. o.  Viškovo</izvorni_sadrzaj>
    <derivirana_varijabla naziv="DomainObject.Predmet.ProtustrankaNazivFormated_1">GRA. TOM. d. o. o.  Viškovo</derivirana_varijabla>
  </DomainObject.Predmet.ProtustrankaNazivFormated>
  <DomainObject.Predmet.ProtustrankaNazivFormatedOIB>
    <izvorni_sadrzaj>GRA. TOM. d. o. o.  Viškovo, OIB 02040760018</izvorni_sadrzaj>
    <derivirana_varijabla naziv="DomainObject.Predmet.ProtustrankaNazivFormatedOIB_1">GRA. TOM. d. o. o.  Viškovo, OIB 02040760018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GRA. TOM. d. o. o.  Viškovo</item>
    </izvorni_sadrzaj>
    <derivirana_varijabla naziv="DomainObject.Predmet.ProtuStrankaListFormated_1">
      <item>GRA. TOM. d. o. o.  Viškovo</item>
    </derivirana_varijabla>
  </DomainObject.Predmet.ProtuStrankaListFormated>
  <DomainObject.Predmet.ProtuStrankaListFormatedOIB>
    <izvorni_sadrzaj>
      <item>GRA. TOM. d. o. o.  Viškovo, OIB 02040760018</item>
    </izvorni_sadrzaj>
    <derivirana_varijabla naziv="DomainObject.Predmet.ProtuStrankaListFormatedOIB_1">
      <item>GRA. TOM. d. o. o.  Viškovo, OIB 02040760018</item>
    </derivirana_varijabla>
  </DomainObject.Predmet.ProtuStrankaListFormatedOIB>
  <DomainObject.Predmet.ProtuStrankaListFormatedWithAdress>
    <izvorni_sadrzaj>
      <item>GRA. TOM. d. o. o.  Viškovo, Dovičići 40, 51216 Viškovo</item>
    </izvorni_sadrzaj>
    <derivirana_varijabla naziv="DomainObject.Predmet.ProtuStrankaListFormatedWithAdress_1">
      <item>GRA. TOM. d. o. o.  Viškovo, Dovičići 40, 51216 Viškovo</item>
    </derivirana_varijabla>
  </DomainObject.Predmet.ProtuStrankaListFormatedWithAdress>
  <DomainObject.Predmet.ProtuStrankaListFormatedWithAdressOIB>
    <izvorni_sadrzaj>
      <item>GRA. TOM. d. o. o.  Viškovo, OIB 02040760018, Dovičići 40, 51216 Viškovo</item>
    </izvorni_sadrzaj>
    <derivirana_varijabla naziv="DomainObject.Predmet.ProtuStrankaListFormatedWithAdressOIB_1">
      <item>GRA. TOM. d. o. o.  Viškovo, OIB 02040760018, Dovičići 40, 51216 Viškovo</item>
    </derivirana_varijabla>
  </DomainObject.Predmet.ProtuStrankaListFormatedWithAdressOIB>
  <DomainObject.Predmet.ProtuStrankaListNazivFormated>
    <izvorni_sadrzaj>
      <item>GRA. TOM. d. o. o.  Viškovo</item>
    </izvorni_sadrzaj>
    <derivirana_varijabla naziv="DomainObject.Predmet.ProtuStrankaListNazivFormated_1">
      <item>GRA. TOM. d. o. o.  Viškovo</item>
    </derivirana_varijabla>
  </DomainObject.Predmet.ProtuStrankaListNazivFormated>
  <DomainObject.Predmet.ProtuStrankaListNazivFormatedOIB>
    <izvorni_sadrzaj>
      <item>GRA. TOM. d. o. o.  Viškovo, OIB 02040760018</item>
    </izvorni_sadrzaj>
    <derivirana_varijabla naziv="DomainObject.Predmet.ProtuStrankaListNazivFormatedOIB_1">
      <item>GRA. TOM. d. o. o.  Viškovo, OIB 02040760018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GRA. TOM. d. o. o.  Viškovo</izvorni_sadrzaj>
    <derivirana_varijabla naziv="DomainObject.Predmet.ProtustrankaIDrugi_1">GRA. TOM. d. o. o.  Viškovo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GRA. TOM. d. o. o.  Viškovo, OIB 02040760018, Dovičići 40, 51216 Viškovo</izvorni_sadrzaj>
    <derivirana_varijabla naziv="DomainObject.Predmet.ProtustrankaIDrugiAdressOIB_1">GRA. TOM. d. o. o.  Viškovo, OIB 02040760018, Dovičići 40,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GRA. TOM. d. o. o.  Viškovo</item>
    </izvorni_sadrzaj>
    <derivirana_varijabla naziv="DomainObject.Predmet.SudioniciListNaziv_1">
      <item>FINA  Rijeka</item>
      <item>GRA. TOM. d. o. o.  Viškovo</item>
    </derivirana_varijabla>
  </DomainObject.Predmet.SudioniciListNaziv>
  <DomainObject.Predmet.SudioniciListAdressOIB>
    <izvorni_sadrzaj>
      <item>FINA  Rijeka, OIB 85821130368, Frana Kurelca 8,51000 Rijeka</item>
      <item>GRA. TOM. d. o. o.  Viškovo, OIB 02040760018, Dovičići 40,51216 Viškovo</item>
    </izvorni_sadrzaj>
    <derivirana_varijabla naziv="DomainObject.Predmet.SudioniciListAdressOIB_1">
      <item>FINA  Rijeka, OIB 85821130368, Frana Kurelca 8,51000 Rijeka</item>
      <item>GRA. TOM. d. o. o.  Viškovo, OIB 02040760018, Dovičići 40,51216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02040760018</item>
    </izvorni_sadrzaj>
    <derivirana_varijabla naziv="DomainObject.Predmet.SudioniciListNazivOIB_1">
      <item>, OIB 85821130368</item>
      <item>, OIB 02040760018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372</properties:Words>
  <properties:Characters>1978</properties:Characters>
  <properties:Lines>57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2015-12-22T07:53:00Z</dcterms:created>
  <dc:creator>Vera Jelenović</dc:creator>
  <cp:lastModifiedBy>Danijela Fumić</cp:lastModifiedBy>
  <cp:lastPrinted>2015-12-22T07:53:00Z</cp:lastPrinted>
  <dcterms:modified xmlns:xsi="http://www.w3.org/2001/XMLSchema-instance" xsi:type="dcterms:W3CDTF">2015-12-22T07:55:00Z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