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49606" w14:paraId="bb49606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D81ECD" w:rsidRP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ITALA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</w:t>
      </w:r>
      <w:r w:rsidR="00D81ECD" w:rsidRP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Vrtnjakovec, Vrtnjakovec 16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D81ECD" w:rsidRP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43569320600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D81ECD" w:rsidRP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ITALA d.o.o., Vrtnjakovec, Vrtnjakovec 16, OIB: 43569320600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Nada Reljić, Slavonski Brod, Naselje A. Hebranga 7/9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94D57">
        <w:rPr>
          <w:rFonts w:cs="Times New Roman" w:eastAsia="Times New Roman" w:hAnsi="Times New Roman" w:ascii="Times New Roman"/>
          <w:sz w:val="24"/>
          <w:szCs w:val="24"/>
          <w:lang w:eastAsia="hr-HR"/>
        </w:rPr>
        <w:t>63776354688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D81ECD" w:rsidRP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ITALA d.o.o., Vrtnjakovec, Vrtnjakovec 16, OIB: 43569320600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D81ECD">
        <w:rPr>
          <w:rFonts w:cs="Times New Roman" w:eastAsia="Times New Roman" w:hAnsi="Times New Roman" w:ascii="Times New Roman"/>
          <w:sz w:val="24"/>
          <w:szCs w:val="20"/>
          <w:lang w:eastAsia="hr-HR"/>
        </w:rPr>
        <w:t>ožujka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D81ECD">
        <w:rPr>
          <w:rFonts w:cs="Times New Roman" w:eastAsia="Times New Roman" w:hAnsi="Times New Roman" w:ascii="Times New Roman"/>
          <w:sz w:val="24"/>
          <w:szCs w:val="20"/>
          <w:lang w:eastAsia="hr-HR"/>
        </w:rPr>
        <w:t>20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81EC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953209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953209" w:rsidP="00953209" w:rsidR="00953209" w:rsidRPr="009532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53209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9A2345" w:rsidP="00953209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D81ECD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7173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D81ECD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B35DB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42E3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7ACE"/>
    <w:rsid w:val="0093580A"/>
    <w:rsid w:val="009472C2"/>
    <w:rsid w:val="009504F7"/>
    <w:rsid w:val="00953209"/>
    <w:rsid w:val="009861EC"/>
    <w:rsid w:val="0099143D"/>
    <w:rsid w:val="009921A8"/>
    <w:rsid w:val="00994D57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C511E"/>
    <w:rsid w:val="00CD509D"/>
    <w:rsid w:val="00D024FA"/>
    <w:rsid w:val="00D20FE5"/>
    <w:rsid w:val="00D5296B"/>
    <w:rsid w:val="00D81ECD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B3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5D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B35D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B35D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B35D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B3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5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B35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B35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B35D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7173</izvorni_sadrzaj>
    <derivirana_varijabla naziv="DomainObject.Predmet.Broj_1">7173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St-7173/2015</izvorni_sadrzaj>
    <derivirana_varijabla naziv="DomainObject.Predmet.OznakaBroj_1">St-7173/2015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ITALA d.o.o. zastupanog po punomoćniku ZDENKO FILIPAJ</izvorni_sadrzaj>
    <derivirana_varijabla naziv="DomainObject.Predmet.ProtustrankaFormated_1">  ITALA d.o.o. zastupanog po punomoćniku ZDENKO FILIPAJ</derivirana_varijabla>
  </DomainObject.Predmet.ProtustrankaFormated>
  <DomainObject.Predmet.ProtustrankaFormatedOIB>
    <izvorni_sadrzaj>  ITALA d.o.o., OIB 43569320600 zastupanog po punomoćniku ZDENKO FILIPAJ</izvorni_sadrzaj>
    <derivirana_varijabla naziv="DomainObject.Predmet.ProtustrankaFormatedOIB_1">  ITALA d.o.o., OIB 43569320600 zastupanog po punomoćniku ZDENKO FILIPAJ</derivirana_varijabla>
  </DomainObject.Predmet.ProtustrankaFormatedOIB>
  <DomainObject.Predmet.ProtustrankaFormatedWithAdress>
    <izvorni_sadrzaj> ITALA d.o.o., Vrtnjakovec 16, 49217 Vrtnjakovec zastupanog po punomoćniku ZDENKO FILIPAJ</izvorni_sadrzaj>
    <derivirana_varijabla naziv="DomainObject.Predmet.ProtustrankaFormatedWithAdress_1"> ITALA d.o.o., Vrtnjakovec 16, 49217 Vrtnjakovec zastupanog po punomoćniku ZDENKO FILIPAJ</derivirana_varijabla>
  </DomainObject.Predmet.ProtustrankaFormatedWithAdress>
  <DomainObject.Predmet.ProtustrankaFormatedWithAdressOIB>
    <izvorni_sadrzaj> ITALA d.o.o., OIB 43569320600, Vrtnjakovec 16, 49217 Vrtnjakovec zastupanog po punomoćniku ZDENKO FILIPAJ</izvorni_sadrzaj>
    <derivirana_varijabla naziv="DomainObject.Predmet.ProtustrankaFormatedWithAdressOIB_1"> ITALA d.o.o., OIB 43569320600, Vrtnjakovec 16, 49217 Vrtnjakovec zastupanog po punomoćniku ZDENKO FILIPAJ</derivirana_varijabla>
  </DomainObject.Predmet.ProtustrankaFormatedWithAdressOIB>
  <DomainObject.Predmet.ProtustrankaWithAdress>
    <izvorni_sadrzaj>ITALA d.o.o. Vrtnjakovec 16, 49217 Vrtnjakovec</izvorni_sadrzaj>
    <derivirana_varijabla naziv="DomainObject.Predmet.ProtustrankaWithAdress_1">ITALA d.o.o. Vrtnjakovec 16, 49217 Vrtnjakovec</derivirana_varijabla>
  </DomainObject.Predmet.ProtustrankaWithAdress>
  <DomainObject.Predmet.ProtustrankaWithAdressOIB>
    <izvorni_sadrzaj>ITALA d.o.o., OIB 43569320600, Vrtnjakovec 16, 49217 Vrtnjakovec</izvorni_sadrzaj>
    <derivirana_varijabla naziv="DomainObject.Predmet.ProtustrankaWithAdressOIB_1">ITALA d.o.o., OIB 43569320600, Vrtnjakovec 16, 49217 Vrtnjakovec</derivirana_varijabla>
  </DomainObject.Predmet.ProtustrankaWithAdressOIB>
  <DomainObject.Predmet.ProtustrankaNazivFormated>
    <izvorni_sadrzaj>ITALA d.o.o.</izvorni_sadrzaj>
    <derivirana_varijabla naziv="DomainObject.Predmet.ProtustrankaNazivFormated_1">ITALA d.o.o.</derivirana_varijabla>
  </DomainObject.Predmet.ProtustrankaNazivFormated>
  <DomainObject.Predmet.ProtustrankaNazivFormatedOIB>
    <izvorni_sadrzaj>ITALA d.o.o., OIB 43569320600</izvorni_sadrzaj>
    <derivirana_varijabla naziv="DomainObject.Predmet.ProtustrankaNazivFormatedOIB_1">ITALA d.o.o., OIB 43569320600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ITALA d.o.o. zastupanog po punomoćniku ZDENKO FILIPAJ</item>
    </izvorni_sadrzaj>
    <derivirana_varijabla naziv="DomainObject.Predmet.ProtuStrankaListFormated_1">
      <item>ITALA d.o.o. zastupanog po punomoćniku ZDENKO FILIPAJ</item>
    </derivirana_varijabla>
  </DomainObject.Predmet.ProtuStrankaListFormated>
  <DomainObject.Predmet.ProtuStrankaListFormatedOIB>
    <izvorni_sadrzaj>
      <item>ITALA d.o.o., OIB 43569320600 zastupanog po punomoćniku ZDENKO FILIPAJ</item>
    </izvorni_sadrzaj>
    <derivirana_varijabla naziv="DomainObject.Predmet.ProtuStrankaListFormatedOIB_1">
      <item>ITALA d.o.o., OIB 43569320600 zastupanog po punomoćniku ZDENKO FILIPAJ</item>
    </derivirana_varijabla>
  </DomainObject.Predmet.ProtuStrankaListFormatedOIB>
  <DomainObject.Predmet.ProtuStrankaListFormatedWithAdress>
    <izvorni_sadrzaj>
      <item>ITALA d.o.o., Vrtnjakovec 16, 49217 Vrtnjakovec zastupanog po punomoćniku ZDENKO FILIPAJ</item>
    </izvorni_sadrzaj>
    <derivirana_varijabla naziv="DomainObject.Predmet.ProtuStrankaListFormatedWithAdress_1">
      <item>ITALA d.o.o., Vrtnjakovec 16, 49217 Vrtnjakovec zastupanog po punomoćniku ZDENKO FILIPAJ</item>
    </derivirana_varijabla>
  </DomainObject.Predmet.ProtuStrankaListFormatedWithAdress>
  <DomainObject.Predmet.ProtuStrankaListFormatedWithAdressOIB>
    <izvorni_sadrzaj>
      <item>ITALA d.o.o., OIB 43569320600, Vrtnjakovec 16, 49217 Vrtnjakovec zastupanog po punomoćniku ZDENKO FILIPAJ</item>
    </izvorni_sadrzaj>
    <derivirana_varijabla naziv="DomainObject.Predmet.ProtuStrankaListFormatedWithAdressOIB_1">
      <item>ITALA d.o.o., OIB 43569320600, Vrtnjakovec 16, 49217 Vrtnjakovec zastupanog po punomoćniku ZDENKO FILIPAJ</item>
    </derivirana_varijabla>
  </DomainObject.Predmet.ProtuStrankaListFormatedWithAdressOIB>
  <DomainObject.Predmet.ProtuStrankaListNazivFormated>
    <izvorni_sadrzaj>
      <item>ITALA d.o.o.</item>
    </izvorni_sadrzaj>
    <derivirana_varijabla naziv="DomainObject.Predmet.ProtuStrankaListNazivFormated_1">
      <item>ITALA d.o.o.</item>
    </derivirana_varijabla>
  </DomainObject.Predmet.ProtuStrankaListNazivFormated>
  <DomainObject.Predmet.ProtuStrankaListNazivFormatedOIB>
    <izvorni_sadrzaj>
      <item>ITALA d.o.o., OIB 43569320600</item>
    </izvorni_sadrzaj>
    <derivirana_varijabla naziv="DomainObject.Predmet.ProtuStrankaListNazivFormatedOIB_1">
      <item>ITALA d.o.o., OIB 43569320600</item>
    </derivirana_varijabla>
  </DomainObject.Predmet.ProtuStrankaListNazivFormatedOIB>
  <DomainObject.Predmet.OstaliListFormated>
    <izvorni_sadrzaj>
      <item>ZDENKO FILIPAJ punomoćnik sudionika u postupku ITALA d.o.o.</item>
    </izvorni_sadrzaj>
    <derivirana_varijabla naziv="DomainObject.Predmet.OstaliListFormated_1">
      <item>ZDENKO FILIPAJ punomoćnik sudionika u postupku ITALA d.o.o.</item>
    </derivirana_varijabla>
  </DomainObject.Predmet.OstaliListFormated>
  <DomainObject.Predmet.OstaliListFormatedOIB>
    <izvorni_sadrzaj>
      <item>ZDENKO FILIPAJ, OIB 56521535709 punomoćnik sudionika u postupku ITALA d.o.o.</item>
    </izvorni_sadrzaj>
    <derivirana_varijabla naziv="DomainObject.Predmet.OstaliListFormatedOIB_1">
      <item>ZDENKO FILIPAJ, OIB 56521535709 punomoćnik sudionika u postupku ITALA d.o.o.</item>
    </derivirana_varijabla>
  </DomainObject.Predmet.OstaliListFormatedOIB>
  <DomainObject.Predmet.OstaliListFormatedWithAdress>
    <izvorni_sadrzaj>
      <item>ZDENKO FILIPAJ, VRTNJAKOVEC 16, 49217 Vrtnjakovec punomoćnik sudionika u postupku ITALA d.o.o.</item>
    </izvorni_sadrzaj>
    <derivirana_varijabla naziv="DomainObject.Predmet.OstaliListFormatedWithAdress_1">
      <item>ZDENKO FILIPAJ, VRTNJAKOVEC 16, 49217 Vrtnjakovec punomoćnik sudionika u postupku ITALA d.o.o.</item>
    </derivirana_varijabla>
  </DomainObject.Predmet.OstaliListFormatedWithAdress>
  <DomainObject.Predmet.OstaliListFormatedWithAdressOIB>
    <izvorni_sadrzaj>
      <item>ZDENKO FILIPAJ, OIB 56521535709, VRTNJAKOVEC 16, 49217 Vrtnjakovec punomoćnik sudionika u postupku ITALA d.o.o.</item>
    </izvorni_sadrzaj>
    <derivirana_varijabla naziv="DomainObject.Predmet.OstaliListFormatedWithAdressOIB_1">
      <item>ZDENKO FILIPAJ, OIB 56521535709, VRTNJAKOVEC 16, 49217 Vrtnjakovec punomoćnik sudionika u postupku ITALA d.o.o.</item>
    </derivirana_varijabla>
  </DomainObject.Predmet.OstaliListFormatedWithAdressOIB>
  <DomainObject.Predmet.OstaliListNazivFormated>
    <izvorni_sadrzaj>
      <item>ZDENKO FILIPAJ</item>
    </izvorni_sadrzaj>
    <derivirana_varijabla naziv="DomainObject.Predmet.OstaliListNazivFormated_1">
      <item>ZDENKO FILIPAJ</item>
    </derivirana_varijabla>
  </DomainObject.Predmet.OstaliListNazivFormated>
  <DomainObject.Predmet.OstaliListNazivFormatedOIB>
    <izvorni_sadrzaj>
      <item>ZDENKO FILIPAJ, OIB 56521535709</item>
    </izvorni_sadrzaj>
    <derivirana_varijabla naziv="DomainObject.Predmet.OstaliListNazivFormatedOIB_1">
      <item>ZDENKO FILIPAJ, OIB 56521535709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ITALA d.o.o.</izvorni_sadrzaj>
    <derivirana_varijabla naziv="DomainObject.Predmet.ProtustrankaIDrugi_1">ITALA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ITALA d.o.o., OIB 43569320600, Vrtnjakovec 16, 49217 Vrtnjakovec</izvorni_sadrzaj>
    <derivirana_varijabla naziv="DomainObject.Predmet.ProtustrankaIDrugiAdressOIB_1">ITALA d.o.o., OIB 43569320600, Vrtnjakovec 16, 49217 Vrtnjakovec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ITALA d.o.o.</item>
      <item>FINA Regionalni centar Zagreb</item>
      <item>ZDENKO FILIPAJ</item>
    </izvorni_sadrzaj>
    <derivirana_varijabla naziv="DomainObject.Predmet.SudioniciListNaziv_1">
      <item>ITALA d.o.o.</item>
      <item>FINA Regionalni centar Zagreb</item>
      <item>ZDENKO FILIPAJ</item>
    </derivirana_varijabla>
  </DomainObject.Predmet.SudioniciListNaziv>
  <DomainObject.Predmet.SudioniciListAdressOIB>
    <izvorni_sadrzaj>
      <item>ITALA d.o.o., OIB 43569320600, Vrtnjakovec 16,49217 Vrtnjakovec</item>
      <item>FINA Regionalni centar Zagreb, OIB 85821130368, Trg svibanjskih žrtava 1995. 1,10000 Zagreb</item>
      <item>ZDENKO FILIPAJ, OIB 56521535709, VRTNJAKOVEC 16,49217 Vrtnjakovec</item>
    </izvorni_sadrzaj>
    <derivirana_varijabla naziv="DomainObject.Predmet.SudioniciListAdressOIB_1">
      <item>ITALA d.o.o., OIB 43569320600, Vrtnjakovec 16,49217 Vrtnjakovec</item>
      <item>FINA Regionalni centar Zagreb, OIB 85821130368, Trg svibanjskih žrtava 1995. 1,10000 Zagreb</item>
      <item>ZDENKO FILIPAJ, OIB 56521535709, VRTNJAKOVEC 16,49217 Vrtnjakovec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43569320600</item>
      <item>, OIB 85821130368</item>
      <item>, OIB 56521535709</item>
    </izvorni_sadrzaj>
    <derivirana_varijabla naziv="DomainObject.Predmet.SudioniciListNazivOIB_1">
      <item>, OIB 43569320600</item>
      <item>, OIB 85821130368</item>
      <item>, OIB 56521535709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2464</properties:Characters>
  <properties:Lines>91</properties:Lines>
  <properties:Paragraphs>33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2016-09-20T06:21:00Z</dcterms:modified>
  <cp:revision>73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