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049d" w14:paraId="0ba049d" w:rsidRDefault="00E20D06" w:rsidP="004663E1" w:rsidR="00D13057" w:rsidRPr="00D024D0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D024D0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D13057" w:rsidRPr="00D024D0">
      <w:pPr>
        <w:jc w:val="both"/>
        <w:rPr>
          <w:b/>
          <w:sz w:val="24"/>
          <w:szCs w:val="24"/>
        </w:rPr>
      </w:pPr>
      <w:r w:rsidRPr="00D024D0">
        <w:rPr>
          <w:b/>
          <w:sz w:val="24"/>
          <w:szCs w:val="24"/>
        </w:rPr>
        <w:t>REPUBLIKA HRVATSKA</w:t>
      </w:r>
    </w:p>
    <w:p w:rsidRDefault="00D13057" w:rsidP="004663E1" w:rsidR="00D13057" w:rsidRPr="00D024D0">
      <w:pPr>
        <w:jc w:val="both"/>
        <w:rPr>
          <w:b/>
          <w:sz w:val="24"/>
          <w:szCs w:val="24"/>
        </w:rPr>
      </w:pPr>
      <w:r w:rsidRPr="00D024D0">
        <w:rPr>
          <w:b/>
          <w:sz w:val="24"/>
          <w:szCs w:val="24"/>
        </w:rPr>
        <w:t>TRGOVAČKI SUD U SPLITU</w:t>
      </w:r>
    </w:p>
    <w:p w:rsidRDefault="00D13057" w:rsidP="004663E1" w:rsidR="00D13057" w:rsidRPr="00D024D0">
      <w:pPr>
        <w:jc w:val="both"/>
        <w:rPr>
          <w:b/>
          <w:sz w:val="24"/>
          <w:szCs w:val="24"/>
        </w:rPr>
      </w:pPr>
      <w:r w:rsidRPr="00D024D0">
        <w:rPr>
          <w:b/>
          <w:sz w:val="24"/>
          <w:szCs w:val="24"/>
        </w:rPr>
        <w:t>STALNA SLUŽBA U DUBROVNIKU</w:t>
      </w:r>
    </w:p>
    <w:p w:rsidRDefault="00D13057" w:rsidP="004663E1" w:rsidR="00D13057" w:rsidRPr="00D024D0">
      <w:pPr>
        <w:jc w:val="both"/>
        <w:rPr>
          <w:b/>
          <w:sz w:val="24"/>
          <w:szCs w:val="24"/>
        </w:rPr>
      </w:pPr>
      <w:r w:rsidRPr="00D024D0">
        <w:rPr>
          <w:b/>
          <w:sz w:val="24"/>
          <w:szCs w:val="24"/>
        </w:rPr>
        <w:t>Dubrovnik, Dr. A. Starčevića 23</w:t>
      </w:r>
    </w:p>
    <w:p w:rsidRDefault="00326099" w:rsidP="00FE3213" w:rsidR="00326099" w:rsidRPr="00D024D0">
      <w:pPr>
        <w:jc w:val="right"/>
        <w:rPr>
          <w:sz w:val="24"/>
          <w:szCs w:val="24"/>
        </w:rPr>
      </w:pPr>
      <w:r w:rsidRPr="00D024D0">
        <w:rPr>
          <w:sz w:val="24"/>
          <w:szCs w:val="24"/>
        </w:rPr>
        <w:t>Posl</w:t>
      </w:r>
      <w:r w:rsidR="006971B6" w:rsidRPr="00D024D0">
        <w:rPr>
          <w:sz w:val="24"/>
          <w:szCs w:val="24"/>
        </w:rPr>
        <w:t>.br.7.St.</w:t>
      </w:r>
      <w:r w:rsidR="00856FFB" w:rsidRPr="00D024D0">
        <w:rPr>
          <w:sz w:val="24"/>
          <w:szCs w:val="24"/>
        </w:rPr>
        <w:t>772/11</w:t>
      </w:r>
    </w:p>
    <w:p w:rsidRDefault="00326099" w:rsidP="004663E1" w:rsidR="00326099" w:rsidRPr="00D024D0">
      <w:pPr>
        <w:jc w:val="both"/>
        <w:rPr>
          <w:b/>
          <w:sz w:val="24"/>
          <w:szCs w:val="24"/>
        </w:rPr>
      </w:pPr>
    </w:p>
    <w:p w:rsidRDefault="0037736E" w:rsidP="004663E1" w:rsidR="0037736E" w:rsidRPr="00D024D0">
      <w:pPr>
        <w:jc w:val="center"/>
        <w:rPr>
          <w:b/>
          <w:sz w:val="24"/>
          <w:szCs w:val="24"/>
        </w:rPr>
      </w:pPr>
    </w:p>
    <w:p w:rsidRDefault="002610FC" w:rsidP="004663E1" w:rsidR="00923FF9" w:rsidRPr="00D024D0">
      <w:pPr>
        <w:jc w:val="center"/>
        <w:rPr>
          <w:b/>
          <w:sz w:val="24"/>
          <w:szCs w:val="24"/>
        </w:rPr>
      </w:pPr>
      <w:r w:rsidRPr="00D024D0">
        <w:rPr>
          <w:b/>
          <w:sz w:val="24"/>
          <w:szCs w:val="24"/>
        </w:rPr>
        <w:t>R E P U B L I K A  H R V A T S K A</w:t>
      </w:r>
    </w:p>
    <w:p w:rsidRDefault="00326099" w:rsidP="004663E1" w:rsidR="00326099" w:rsidRPr="00D024D0">
      <w:pPr>
        <w:pStyle w:val="Naslov2"/>
        <w:rPr>
          <w:sz w:val="24"/>
          <w:szCs w:val="24"/>
        </w:rPr>
      </w:pPr>
      <w:r w:rsidRPr="00D024D0">
        <w:rPr>
          <w:sz w:val="24"/>
          <w:szCs w:val="24"/>
        </w:rPr>
        <w:t>R J E Š E N J E</w:t>
      </w:r>
    </w:p>
    <w:p w:rsidRDefault="00326099" w:rsidP="004663E1" w:rsidR="00326099" w:rsidRPr="00D024D0">
      <w:pPr>
        <w:jc w:val="both"/>
        <w:rPr>
          <w:b/>
          <w:sz w:val="24"/>
          <w:szCs w:val="24"/>
        </w:rPr>
      </w:pPr>
    </w:p>
    <w:p w:rsidRDefault="00326099" w:rsidP="0054726C" w:rsidR="0037736E" w:rsidRPr="00D024D0">
      <w:pPr>
        <w:ind w:firstLine="720" w:right="-2"/>
        <w:jc w:val="both"/>
        <w:rPr>
          <w:sz w:val="24"/>
          <w:szCs w:val="24"/>
        </w:rPr>
      </w:pPr>
      <w:r w:rsidRPr="00D024D0">
        <w:rPr>
          <w:sz w:val="24"/>
          <w:szCs w:val="24"/>
        </w:rPr>
        <w:t>Trgovački sud u</w:t>
      </w:r>
      <w:r w:rsidR="002F4C8B" w:rsidRPr="00D024D0">
        <w:rPr>
          <w:sz w:val="24"/>
          <w:szCs w:val="24"/>
        </w:rPr>
        <w:t xml:space="preserve"> Splitu, Stalna služba u </w:t>
      </w:r>
      <w:r w:rsidRPr="00D024D0">
        <w:rPr>
          <w:sz w:val="24"/>
          <w:szCs w:val="24"/>
        </w:rPr>
        <w:t>Dubrovniku</w:t>
      </w:r>
      <w:r w:rsidR="002F4C8B" w:rsidRPr="00D024D0">
        <w:rPr>
          <w:sz w:val="24"/>
          <w:szCs w:val="24"/>
        </w:rPr>
        <w:t>, u ime Republike Hrvatske</w:t>
      </w:r>
      <w:r w:rsidRPr="00D024D0">
        <w:rPr>
          <w:sz w:val="24"/>
          <w:szCs w:val="24"/>
        </w:rPr>
        <w:t xml:space="preserve"> p</w:t>
      </w:r>
      <w:r w:rsidR="0044238A" w:rsidRPr="00D024D0">
        <w:rPr>
          <w:sz w:val="24"/>
          <w:szCs w:val="24"/>
        </w:rPr>
        <w:t xml:space="preserve">o sucu tog suda Diani Butigan Granić </w:t>
      </w:r>
      <w:r w:rsidRPr="00D024D0">
        <w:rPr>
          <w:sz w:val="24"/>
          <w:szCs w:val="24"/>
        </w:rPr>
        <w:t>kao stečajnom sucu u stečajnom postupku nad stečajnim dužnikom</w:t>
      </w:r>
      <w:r w:rsidR="0037736E" w:rsidRPr="00D024D0">
        <w:rPr>
          <w:sz w:val="24"/>
          <w:szCs w:val="24"/>
        </w:rPr>
        <w:t xml:space="preserve"> </w:t>
      </w:r>
      <w:r w:rsidR="00D024D0" w:rsidRPr="00D024D0">
        <w:rPr>
          <w:sz w:val="24"/>
          <w:szCs w:val="24"/>
        </w:rPr>
        <w:t>INFORMATIK DUBROVNIK d.o.o. u stečaju, Dubrovnik, Iva Dulčića 8, OIB: 38062117209</w:t>
      </w:r>
      <w:r w:rsidR="00EF0396" w:rsidRPr="00D024D0">
        <w:rPr>
          <w:sz w:val="24"/>
          <w:szCs w:val="24"/>
        </w:rPr>
        <w:t xml:space="preserve">, zastupanog po stečajnom upravitelju </w:t>
      </w:r>
      <w:r w:rsidR="00D024D0" w:rsidRPr="00D024D0">
        <w:rPr>
          <w:sz w:val="24"/>
          <w:szCs w:val="24"/>
        </w:rPr>
        <w:t>Matu Mariću</w:t>
      </w:r>
      <w:r w:rsidR="00EF0396" w:rsidRPr="00D024D0">
        <w:rPr>
          <w:sz w:val="24"/>
          <w:szCs w:val="24"/>
        </w:rPr>
        <w:t xml:space="preserve"> iz Dubrovnika</w:t>
      </w:r>
      <w:r w:rsidR="0037736E" w:rsidRPr="00D024D0">
        <w:rPr>
          <w:sz w:val="24"/>
          <w:szCs w:val="24"/>
        </w:rPr>
        <w:t xml:space="preserve">, </w:t>
      </w:r>
      <w:r w:rsidRPr="00D024D0">
        <w:rPr>
          <w:sz w:val="24"/>
          <w:szCs w:val="24"/>
        </w:rPr>
        <w:t>nakon javnog roči</w:t>
      </w:r>
      <w:r w:rsidR="0044238A" w:rsidRPr="00D024D0">
        <w:rPr>
          <w:sz w:val="24"/>
          <w:szCs w:val="24"/>
        </w:rPr>
        <w:t>šta za diobu kupovine</w:t>
      </w:r>
      <w:r w:rsidR="007451A0" w:rsidRPr="00D024D0">
        <w:rPr>
          <w:sz w:val="24"/>
          <w:szCs w:val="24"/>
        </w:rPr>
        <w:t>, dana</w:t>
      </w:r>
      <w:r w:rsidR="0037736E" w:rsidRPr="00D024D0">
        <w:rPr>
          <w:sz w:val="24"/>
          <w:szCs w:val="24"/>
        </w:rPr>
        <w:t xml:space="preserve"> </w:t>
      </w:r>
      <w:r w:rsidR="00D024D0">
        <w:rPr>
          <w:sz w:val="24"/>
          <w:szCs w:val="24"/>
        </w:rPr>
        <w:t>09</w:t>
      </w:r>
      <w:r w:rsidR="0037736E" w:rsidRPr="00D024D0">
        <w:rPr>
          <w:sz w:val="24"/>
          <w:szCs w:val="24"/>
        </w:rPr>
        <w:t xml:space="preserve">. </w:t>
      </w:r>
      <w:r w:rsidR="00D024D0">
        <w:rPr>
          <w:sz w:val="24"/>
          <w:szCs w:val="24"/>
        </w:rPr>
        <w:t>veljače 2018</w:t>
      </w:r>
      <w:r w:rsidR="0037736E" w:rsidRPr="00D024D0">
        <w:rPr>
          <w:sz w:val="24"/>
          <w:szCs w:val="24"/>
        </w:rPr>
        <w:t>.g.</w:t>
      </w:r>
    </w:p>
    <w:p w:rsidRDefault="002562BA" w:rsidP="0037736E" w:rsidR="002562BA" w:rsidRPr="00D024D0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D024D0">
      <w:pPr>
        <w:jc w:val="center"/>
        <w:rPr>
          <w:b/>
          <w:sz w:val="24"/>
          <w:szCs w:val="24"/>
        </w:rPr>
      </w:pPr>
      <w:r w:rsidRPr="00D024D0">
        <w:rPr>
          <w:b/>
          <w:sz w:val="24"/>
          <w:szCs w:val="24"/>
        </w:rPr>
        <w:t>r i j e š i o    j e</w:t>
      </w:r>
    </w:p>
    <w:p w:rsidRDefault="007451A0" w:rsidP="004663E1" w:rsidR="007451A0" w:rsidRPr="00D024D0">
      <w:pPr>
        <w:jc w:val="center"/>
        <w:rPr>
          <w:b/>
          <w:sz w:val="24"/>
          <w:szCs w:val="24"/>
        </w:rPr>
      </w:pPr>
    </w:p>
    <w:p w:rsidRDefault="0037736E" w:rsidP="0037736E" w:rsidR="002A639C" w:rsidRPr="00D024D0">
      <w:pPr>
        <w:pStyle w:val="Naslov3"/>
        <w:rPr>
          <w:szCs w:val="24"/>
        </w:rPr>
      </w:pPr>
      <w:r w:rsidRPr="00D024D0">
        <w:rPr>
          <w:b/>
          <w:szCs w:val="24"/>
        </w:rPr>
        <w:t>I</w:t>
      </w:r>
      <w:r w:rsidR="00EF0396" w:rsidRPr="00D024D0">
        <w:rPr>
          <w:szCs w:val="24"/>
        </w:rPr>
        <w:t>.</w:t>
      </w:r>
      <w:r w:rsidRPr="00D024D0">
        <w:rPr>
          <w:szCs w:val="24"/>
        </w:rPr>
        <w:tab/>
      </w:r>
      <w:r w:rsidR="007007BB" w:rsidRPr="00D024D0">
        <w:rPr>
          <w:szCs w:val="24"/>
        </w:rPr>
        <w:t xml:space="preserve">Iz </w:t>
      </w:r>
      <w:r w:rsidR="0095656D" w:rsidRPr="00D024D0">
        <w:rPr>
          <w:szCs w:val="24"/>
        </w:rPr>
        <w:t xml:space="preserve">utrška </w:t>
      </w:r>
      <w:r w:rsidR="00291DDA" w:rsidRPr="00D024D0">
        <w:rPr>
          <w:szCs w:val="24"/>
        </w:rPr>
        <w:t xml:space="preserve">dijela </w:t>
      </w:r>
      <w:r w:rsidR="0095656D" w:rsidRPr="00D024D0">
        <w:rPr>
          <w:szCs w:val="24"/>
        </w:rPr>
        <w:t xml:space="preserve">kupovine </w:t>
      </w:r>
      <w:r w:rsidR="00FF33CB" w:rsidRPr="00D024D0">
        <w:rPr>
          <w:szCs w:val="24"/>
        </w:rPr>
        <w:t>u izno</w:t>
      </w:r>
      <w:r w:rsidR="007007BB" w:rsidRPr="00D024D0">
        <w:rPr>
          <w:szCs w:val="24"/>
        </w:rPr>
        <w:t>s</w:t>
      </w:r>
      <w:r w:rsidR="00FF33CB" w:rsidRPr="00D024D0">
        <w:rPr>
          <w:szCs w:val="24"/>
        </w:rPr>
        <w:t>u</w:t>
      </w:r>
      <w:r w:rsidR="007007BB" w:rsidRPr="00D024D0">
        <w:rPr>
          <w:szCs w:val="24"/>
        </w:rPr>
        <w:t xml:space="preserve"> od </w:t>
      </w:r>
      <w:r w:rsidR="00856FFB" w:rsidRPr="00D024D0">
        <w:rPr>
          <w:szCs w:val="24"/>
        </w:rPr>
        <w:t>15</w:t>
      </w:r>
      <w:r w:rsidR="0088328C" w:rsidRPr="00D024D0">
        <w:rPr>
          <w:szCs w:val="24"/>
        </w:rPr>
        <w:t>.</w:t>
      </w:r>
      <w:r w:rsidR="00856FFB" w:rsidRPr="00D024D0">
        <w:rPr>
          <w:szCs w:val="24"/>
        </w:rPr>
        <w:t>001</w:t>
      </w:r>
      <w:r w:rsidR="0088328C" w:rsidRPr="00D024D0">
        <w:rPr>
          <w:szCs w:val="24"/>
        </w:rPr>
        <w:t>,</w:t>
      </w:r>
      <w:r w:rsidR="00856FFB" w:rsidRPr="00D024D0">
        <w:rPr>
          <w:szCs w:val="24"/>
        </w:rPr>
        <w:t>00</w:t>
      </w:r>
      <w:r w:rsidR="0088328C" w:rsidRPr="00D024D0">
        <w:rPr>
          <w:szCs w:val="24"/>
        </w:rPr>
        <w:t xml:space="preserve"> kuna</w:t>
      </w:r>
      <w:r w:rsidR="006971B6" w:rsidRPr="00D024D0">
        <w:rPr>
          <w:szCs w:val="24"/>
        </w:rPr>
        <w:t xml:space="preserve"> </w:t>
      </w:r>
      <w:r w:rsidR="002A639C" w:rsidRPr="00D024D0">
        <w:rPr>
          <w:szCs w:val="24"/>
        </w:rPr>
        <w:t>ostvarenog</w:t>
      </w:r>
      <w:r w:rsidR="00326099" w:rsidRPr="00D024D0">
        <w:rPr>
          <w:szCs w:val="24"/>
        </w:rPr>
        <w:t xml:space="preserve"> </w:t>
      </w:r>
      <w:r w:rsidR="007007BB" w:rsidRPr="00D024D0">
        <w:rPr>
          <w:szCs w:val="24"/>
        </w:rPr>
        <w:t>prodajom</w:t>
      </w:r>
      <w:r w:rsidR="006971B6" w:rsidRPr="00D024D0">
        <w:rPr>
          <w:szCs w:val="24"/>
        </w:rPr>
        <w:t xml:space="preserve"> imovine stečajnog dužnika</w:t>
      </w:r>
      <w:r w:rsidR="00641A60" w:rsidRPr="00D024D0">
        <w:rPr>
          <w:szCs w:val="24"/>
        </w:rPr>
        <w:t xml:space="preserve"> </w:t>
      </w:r>
      <w:r w:rsidR="00D024D0" w:rsidRPr="00D024D0">
        <w:rPr>
          <w:szCs w:val="24"/>
        </w:rPr>
        <w:t>INFORMATIK DUBROVNIK d.o.o. u stečaju, Dubrovnik, Iva Dulčića 8, OIB: 38062117209</w:t>
      </w:r>
      <w:r w:rsidR="00EF0396" w:rsidRPr="00D024D0">
        <w:rPr>
          <w:szCs w:val="24"/>
        </w:rPr>
        <w:t xml:space="preserve">, </w:t>
      </w:r>
      <w:r w:rsidR="008C3DC9" w:rsidRPr="00D024D0">
        <w:rPr>
          <w:szCs w:val="24"/>
        </w:rPr>
        <w:t>i to</w:t>
      </w:r>
      <w:r w:rsidR="007007BB" w:rsidRPr="00D024D0">
        <w:rPr>
          <w:szCs w:val="24"/>
        </w:rPr>
        <w:t>:</w:t>
      </w:r>
    </w:p>
    <w:p w:rsidRDefault="00591A6A" w:rsidP="004663E1" w:rsidR="00591A6A" w:rsidRPr="00D024D0">
      <w:pPr>
        <w:pStyle w:val="Tijeloteksta"/>
        <w:rPr>
          <w:b/>
          <w:sz w:val="24"/>
          <w:szCs w:val="24"/>
        </w:rPr>
      </w:pPr>
    </w:p>
    <w:p w:rsidRDefault="00BD6933" w:rsidP="00904EF8" w:rsidR="00BD6933" w:rsidRPr="00D024D0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D024D0">
        <w:rPr>
          <w:sz w:val="24"/>
          <w:szCs w:val="24"/>
        </w:rPr>
        <w:t xml:space="preserve">nekretnine kat.čest. 1475/3, 1475/4, 1478/3 i 1478/4 upisane u zk. ul. 366, k.o. Uskoplje, Općinskog suda u Dubrovniku </w:t>
      </w:r>
    </w:p>
    <w:p w:rsidRDefault="00BD6933" w:rsidP="00BD6933" w:rsidR="00BD6933" w:rsidRPr="00D024D0">
      <w:pPr>
        <w:pStyle w:val="Odlomakpopisa"/>
        <w:jc w:val="both"/>
        <w:rPr>
          <w:sz w:val="24"/>
          <w:szCs w:val="24"/>
        </w:rPr>
      </w:pPr>
    </w:p>
    <w:p w:rsidRDefault="00BD6933" w:rsidP="00BD6933" w:rsidR="00BD6933" w:rsidRPr="00D024D0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D024D0">
        <w:rPr>
          <w:sz w:val="24"/>
          <w:szCs w:val="24"/>
        </w:rPr>
        <w:t>vrsta predmeta prodaje:  skupni predmet prodaje,</w:t>
      </w:r>
    </w:p>
    <w:p w:rsidRDefault="00BD6933" w:rsidP="00BD6933" w:rsidR="00BD6933" w:rsidRPr="00D024D0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D024D0">
        <w:rPr>
          <w:sz w:val="24"/>
          <w:szCs w:val="24"/>
        </w:rPr>
        <w:t xml:space="preserve">identifikator prodaje: 544. </w:t>
      </w:r>
    </w:p>
    <w:p w:rsidRDefault="006971B6" w:rsidP="00904EF8" w:rsidR="006971B6" w:rsidRPr="00D024D0">
      <w:pPr>
        <w:ind w:left="360"/>
        <w:jc w:val="both"/>
        <w:rPr>
          <w:sz w:val="24"/>
          <w:szCs w:val="24"/>
        </w:rPr>
      </w:pPr>
      <w:r w:rsidRPr="00D024D0">
        <w:rPr>
          <w:sz w:val="24"/>
          <w:szCs w:val="24"/>
        </w:rPr>
        <w:t xml:space="preserve">  </w:t>
      </w:r>
    </w:p>
    <w:p w:rsidRDefault="006971B6" w:rsidP="003D7534" w:rsidR="00267C79" w:rsidRPr="00D024D0">
      <w:pPr>
        <w:pStyle w:val="Tijeloteksta"/>
        <w:ind w:left="360"/>
        <w:rPr>
          <w:sz w:val="24"/>
          <w:szCs w:val="24"/>
        </w:rPr>
      </w:pPr>
      <w:r w:rsidRPr="00D024D0">
        <w:rPr>
          <w:sz w:val="24"/>
          <w:szCs w:val="24"/>
        </w:rPr>
        <w:t xml:space="preserve">     </w:t>
      </w:r>
      <w:r w:rsidR="007451A0" w:rsidRPr="00D024D0">
        <w:rPr>
          <w:sz w:val="24"/>
          <w:szCs w:val="24"/>
        </w:rPr>
        <w:t xml:space="preserve"> </w:t>
      </w:r>
      <w:r w:rsidR="00E17144" w:rsidRPr="00D024D0">
        <w:rPr>
          <w:sz w:val="24"/>
          <w:szCs w:val="24"/>
        </w:rPr>
        <w:t>namiruju se</w:t>
      </w:r>
      <w:r w:rsidRPr="00D024D0">
        <w:rPr>
          <w:sz w:val="24"/>
          <w:szCs w:val="24"/>
        </w:rPr>
        <w:t xml:space="preserve"> troškovi unovčenja u iznosu</w:t>
      </w:r>
      <w:r w:rsidR="0088328C" w:rsidRPr="00D024D0">
        <w:rPr>
          <w:sz w:val="24"/>
          <w:szCs w:val="24"/>
        </w:rPr>
        <w:t xml:space="preserve"> od </w:t>
      </w:r>
      <w:r w:rsidR="00BD6933" w:rsidRPr="00D024D0">
        <w:rPr>
          <w:sz w:val="24"/>
          <w:szCs w:val="24"/>
        </w:rPr>
        <w:t>7.375,00</w:t>
      </w:r>
      <w:r w:rsidR="0088328C" w:rsidRPr="00D024D0">
        <w:rPr>
          <w:sz w:val="24"/>
          <w:szCs w:val="24"/>
        </w:rPr>
        <w:t xml:space="preserve"> </w:t>
      </w:r>
      <w:r w:rsidR="003D7534" w:rsidRPr="00D024D0">
        <w:rPr>
          <w:sz w:val="24"/>
          <w:szCs w:val="24"/>
        </w:rPr>
        <w:t>kuna.</w:t>
      </w:r>
      <w:r w:rsidR="00267C79" w:rsidRPr="00D024D0">
        <w:rPr>
          <w:sz w:val="24"/>
          <w:szCs w:val="24"/>
        </w:rPr>
        <w:t xml:space="preserve"> </w:t>
      </w:r>
    </w:p>
    <w:p w:rsidRDefault="00EC117A" w:rsidP="004663E1" w:rsidR="00EC117A" w:rsidRPr="00D024D0">
      <w:pPr>
        <w:pStyle w:val="Tijeloteksta"/>
        <w:rPr>
          <w:b/>
          <w:sz w:val="24"/>
          <w:szCs w:val="24"/>
        </w:rPr>
      </w:pPr>
    </w:p>
    <w:p w:rsidRDefault="0037736E" w:rsidP="0037736E" w:rsidR="008C3DC9" w:rsidRPr="00D024D0">
      <w:pPr>
        <w:pStyle w:val="Tijeloteksta"/>
        <w:rPr>
          <w:sz w:val="24"/>
          <w:szCs w:val="24"/>
        </w:rPr>
      </w:pPr>
      <w:r w:rsidRPr="00D024D0">
        <w:rPr>
          <w:b/>
          <w:sz w:val="24"/>
          <w:szCs w:val="24"/>
        </w:rPr>
        <w:t>II</w:t>
      </w:r>
      <w:r w:rsidR="00EF0396" w:rsidRPr="00D024D0">
        <w:rPr>
          <w:b/>
          <w:sz w:val="24"/>
          <w:szCs w:val="24"/>
        </w:rPr>
        <w:t>.</w:t>
      </w:r>
      <w:r w:rsidRPr="00D024D0">
        <w:rPr>
          <w:sz w:val="24"/>
          <w:szCs w:val="24"/>
        </w:rPr>
        <w:t xml:space="preserve"> </w:t>
      </w:r>
      <w:r w:rsidRPr="00D024D0">
        <w:rPr>
          <w:sz w:val="24"/>
          <w:szCs w:val="24"/>
        </w:rPr>
        <w:tab/>
      </w:r>
      <w:r w:rsidR="003D7534" w:rsidRPr="00D024D0">
        <w:rPr>
          <w:sz w:val="24"/>
          <w:szCs w:val="24"/>
        </w:rPr>
        <w:t>P</w:t>
      </w:r>
      <w:r w:rsidR="008C3DC9" w:rsidRPr="00D024D0">
        <w:rPr>
          <w:sz w:val="24"/>
          <w:szCs w:val="24"/>
        </w:rPr>
        <w:t>o odbitku iznosa troškova stečajnog postupka navedenog</w:t>
      </w:r>
      <w:r w:rsidR="00D97BCE" w:rsidRPr="00D024D0">
        <w:rPr>
          <w:sz w:val="24"/>
          <w:szCs w:val="24"/>
        </w:rPr>
        <w:t xml:space="preserve"> u točki I ovog rješenja </w:t>
      </w:r>
      <w:r w:rsidR="008C3DC9" w:rsidRPr="00D024D0">
        <w:rPr>
          <w:sz w:val="24"/>
          <w:szCs w:val="24"/>
        </w:rPr>
        <w:t>iz ostvarenog utrška</w:t>
      </w:r>
      <w:r w:rsidR="00B73957" w:rsidRPr="00D024D0">
        <w:rPr>
          <w:sz w:val="24"/>
          <w:szCs w:val="24"/>
        </w:rPr>
        <w:t xml:space="preserve"> </w:t>
      </w:r>
      <w:r w:rsidR="008C3DC9" w:rsidRPr="00D024D0">
        <w:rPr>
          <w:sz w:val="24"/>
          <w:szCs w:val="24"/>
        </w:rPr>
        <w:t>namir</w:t>
      </w:r>
      <w:r w:rsidR="003D7534" w:rsidRPr="00D024D0">
        <w:rPr>
          <w:sz w:val="24"/>
          <w:szCs w:val="24"/>
        </w:rPr>
        <w:t>uje se</w:t>
      </w:r>
      <w:r w:rsidR="008C3DC9" w:rsidRPr="00D024D0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D024D0">
      <w:pPr>
        <w:pStyle w:val="Odlomakpopisa"/>
        <w:rPr>
          <w:sz w:val="24"/>
          <w:szCs w:val="24"/>
        </w:rPr>
      </w:pPr>
    </w:p>
    <w:p w:rsidRDefault="00BD6933" w:rsidP="00A90B7E" w:rsidR="00A90B7E" w:rsidRPr="00D024D0">
      <w:pPr>
        <w:pStyle w:val="Odlomakpopisa"/>
        <w:rPr>
          <w:sz w:val="24"/>
          <w:szCs w:val="24"/>
        </w:rPr>
      </w:pPr>
      <w:r w:rsidRPr="00D024D0">
        <w:rPr>
          <w:sz w:val="24"/>
          <w:szCs w:val="24"/>
        </w:rPr>
        <w:t>Republika Hrvatska, Ministarstvo financija u iznosu od  7.626,00</w:t>
      </w:r>
      <w:r w:rsidRPr="00D024D0">
        <w:rPr>
          <w:b/>
          <w:sz w:val="24"/>
          <w:szCs w:val="24"/>
        </w:rPr>
        <w:t xml:space="preserve"> </w:t>
      </w:r>
      <w:r w:rsidRPr="00D024D0">
        <w:rPr>
          <w:sz w:val="24"/>
          <w:szCs w:val="24"/>
        </w:rPr>
        <w:t>kuna</w:t>
      </w:r>
    </w:p>
    <w:p w:rsidRDefault="00A90B7E" w:rsidP="00E24CC7" w:rsidR="00A90B7E" w:rsidRPr="00D024D0">
      <w:pPr>
        <w:rPr>
          <w:sz w:val="24"/>
          <w:szCs w:val="24"/>
        </w:rPr>
      </w:pPr>
    </w:p>
    <w:p w:rsidRDefault="003D7534" w:rsidP="00AC5D65" w:rsidR="007451A0" w:rsidRPr="00D024D0">
      <w:pPr>
        <w:pStyle w:val="Tijeloteksta"/>
        <w:rPr>
          <w:sz w:val="24"/>
          <w:szCs w:val="24"/>
        </w:rPr>
      </w:pPr>
      <w:r w:rsidRPr="00D024D0">
        <w:rPr>
          <w:b/>
          <w:sz w:val="24"/>
          <w:szCs w:val="24"/>
        </w:rPr>
        <w:t>III</w:t>
      </w:r>
      <w:r w:rsidR="00EF0396" w:rsidRPr="00D024D0">
        <w:rPr>
          <w:b/>
          <w:sz w:val="24"/>
          <w:szCs w:val="24"/>
        </w:rPr>
        <w:t>.</w:t>
      </w:r>
      <w:r w:rsidR="008C69AB" w:rsidRPr="00D024D0">
        <w:rPr>
          <w:sz w:val="24"/>
          <w:szCs w:val="24"/>
        </w:rPr>
        <w:tab/>
      </w:r>
      <w:r w:rsidR="008C3DC9" w:rsidRPr="00D024D0">
        <w:rPr>
          <w:sz w:val="24"/>
          <w:szCs w:val="24"/>
        </w:rPr>
        <w:t xml:space="preserve">Nalaže se </w:t>
      </w:r>
      <w:r w:rsidRPr="00D024D0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D024D0">
        <w:rPr>
          <w:sz w:val="24"/>
          <w:szCs w:val="24"/>
        </w:rPr>
        <w:t xml:space="preserve">isplatiti iznos </w:t>
      </w:r>
      <w:r w:rsidR="0032352D" w:rsidRPr="00D024D0">
        <w:rPr>
          <w:sz w:val="24"/>
          <w:szCs w:val="24"/>
        </w:rPr>
        <w:t xml:space="preserve">iz točke I. i II. ovog rješenja i to iznos </w:t>
      </w:r>
      <w:r w:rsidR="00267C79" w:rsidRPr="00D024D0">
        <w:rPr>
          <w:sz w:val="24"/>
          <w:szCs w:val="24"/>
        </w:rPr>
        <w:t xml:space="preserve">od </w:t>
      </w:r>
      <w:r w:rsidR="00BD6933" w:rsidRPr="00D024D0">
        <w:rPr>
          <w:sz w:val="24"/>
          <w:szCs w:val="24"/>
        </w:rPr>
        <w:t>7</w:t>
      </w:r>
      <w:r w:rsidR="0088328C" w:rsidRPr="00D024D0">
        <w:rPr>
          <w:sz w:val="24"/>
          <w:szCs w:val="24"/>
        </w:rPr>
        <w:t>.</w:t>
      </w:r>
      <w:r w:rsidR="00BD6933" w:rsidRPr="00D024D0">
        <w:rPr>
          <w:sz w:val="24"/>
          <w:szCs w:val="24"/>
        </w:rPr>
        <w:t>375,00</w:t>
      </w:r>
      <w:r w:rsidR="0088328C" w:rsidRPr="00D024D0">
        <w:rPr>
          <w:sz w:val="24"/>
          <w:szCs w:val="24"/>
        </w:rPr>
        <w:t xml:space="preserve"> kuna </w:t>
      </w:r>
      <w:r w:rsidR="002D1A88" w:rsidRPr="00D024D0">
        <w:rPr>
          <w:sz w:val="24"/>
          <w:szCs w:val="24"/>
        </w:rPr>
        <w:t>u korist stečajnog dužnika</w:t>
      </w:r>
      <w:r w:rsidR="00544F4A" w:rsidRPr="00D024D0">
        <w:rPr>
          <w:sz w:val="24"/>
          <w:szCs w:val="24"/>
        </w:rPr>
        <w:t xml:space="preserve"> </w:t>
      </w:r>
      <w:r w:rsidR="00D024D0" w:rsidRPr="00D024D0">
        <w:rPr>
          <w:sz w:val="24"/>
          <w:szCs w:val="24"/>
        </w:rPr>
        <w:t xml:space="preserve">INFORMATIK DUBROVNIK d.o.o. u stečaju, Dubrovnik, Iva Dulčića 8, OIB: 38062117209 </w:t>
      </w:r>
      <w:r w:rsidR="00267C79" w:rsidRPr="00D024D0">
        <w:rPr>
          <w:sz w:val="24"/>
          <w:szCs w:val="24"/>
        </w:rPr>
        <w:t xml:space="preserve">na račun </w:t>
      </w:r>
      <w:r w:rsidR="00AC5D65" w:rsidRPr="00D024D0">
        <w:rPr>
          <w:sz w:val="24"/>
          <w:szCs w:val="24"/>
        </w:rPr>
        <w:t>broj HR</w:t>
      </w:r>
      <w:r w:rsidR="00BD6933" w:rsidRPr="00D024D0">
        <w:rPr>
          <w:sz w:val="24"/>
          <w:szCs w:val="24"/>
        </w:rPr>
        <w:t>4324840081106099208</w:t>
      </w:r>
      <w:r w:rsidR="00AC5D65" w:rsidRPr="00D024D0">
        <w:rPr>
          <w:sz w:val="24"/>
          <w:szCs w:val="24"/>
        </w:rPr>
        <w:t xml:space="preserve"> otvoren kod </w:t>
      </w:r>
      <w:r w:rsidR="00BD6933" w:rsidRPr="00D024D0">
        <w:rPr>
          <w:sz w:val="24"/>
          <w:szCs w:val="24"/>
        </w:rPr>
        <w:t>RAIFEISENBANK AUSTRIA d.d. Zagreb</w:t>
      </w:r>
      <w:r w:rsidR="005A51D8" w:rsidRPr="00D024D0">
        <w:rPr>
          <w:sz w:val="24"/>
          <w:szCs w:val="24"/>
        </w:rPr>
        <w:t>,</w:t>
      </w:r>
      <w:r w:rsidR="00B201BE" w:rsidRPr="00D024D0">
        <w:rPr>
          <w:sz w:val="24"/>
          <w:szCs w:val="24"/>
        </w:rPr>
        <w:t xml:space="preserve"> a preostali iznos od </w:t>
      </w:r>
      <w:r w:rsidR="00BD6933" w:rsidRPr="00D024D0">
        <w:rPr>
          <w:sz w:val="24"/>
          <w:szCs w:val="24"/>
        </w:rPr>
        <w:t>7</w:t>
      </w:r>
      <w:r w:rsidR="00AC5D65" w:rsidRPr="00D024D0">
        <w:rPr>
          <w:sz w:val="24"/>
          <w:szCs w:val="24"/>
        </w:rPr>
        <w:t>.</w:t>
      </w:r>
      <w:r w:rsidR="00BD6933" w:rsidRPr="00D024D0">
        <w:rPr>
          <w:sz w:val="24"/>
          <w:szCs w:val="24"/>
        </w:rPr>
        <w:t>626</w:t>
      </w:r>
      <w:r w:rsidR="00AC5D65" w:rsidRPr="00D024D0">
        <w:rPr>
          <w:sz w:val="24"/>
          <w:szCs w:val="24"/>
        </w:rPr>
        <w:t>,</w:t>
      </w:r>
      <w:r w:rsidR="00BD6933" w:rsidRPr="00D024D0">
        <w:rPr>
          <w:sz w:val="24"/>
          <w:szCs w:val="24"/>
        </w:rPr>
        <w:t>00</w:t>
      </w:r>
      <w:r w:rsidR="00AC5D65" w:rsidRPr="00D024D0">
        <w:rPr>
          <w:sz w:val="24"/>
          <w:szCs w:val="24"/>
        </w:rPr>
        <w:t xml:space="preserve"> kuna</w:t>
      </w:r>
      <w:r w:rsidR="00B201BE" w:rsidRPr="00D024D0">
        <w:rPr>
          <w:sz w:val="24"/>
          <w:szCs w:val="24"/>
        </w:rPr>
        <w:t xml:space="preserve"> doznači razlučnom vjerovniku </w:t>
      </w:r>
      <w:r w:rsidR="00BD6933" w:rsidRPr="00D024D0">
        <w:rPr>
          <w:sz w:val="24"/>
          <w:szCs w:val="24"/>
        </w:rPr>
        <w:t xml:space="preserve">Republika Hrvatska, Ministarstvo financija </w:t>
      </w:r>
      <w:r w:rsidR="00AC5D65" w:rsidRPr="00D024D0">
        <w:rPr>
          <w:sz w:val="24"/>
          <w:szCs w:val="24"/>
        </w:rPr>
        <w:t xml:space="preserve">na račun broj </w:t>
      </w:r>
      <w:r w:rsidR="00AC5D65" w:rsidRPr="00D024D0">
        <w:rPr>
          <w:bCs/>
          <w:sz w:val="24"/>
          <w:szCs w:val="24"/>
        </w:rPr>
        <w:t>IBAN: HR</w:t>
      </w:r>
      <w:r w:rsidR="00BD6933" w:rsidRPr="00D024D0">
        <w:rPr>
          <w:bCs/>
          <w:sz w:val="24"/>
          <w:szCs w:val="24"/>
        </w:rPr>
        <w:t>6310010051709816066, Model: HR68</w:t>
      </w:r>
      <w:r w:rsidR="00AC5D65" w:rsidRPr="00D024D0">
        <w:rPr>
          <w:bCs/>
          <w:sz w:val="24"/>
          <w:szCs w:val="24"/>
        </w:rPr>
        <w:t xml:space="preserve">, poziv na broj odobrenja: </w:t>
      </w:r>
      <w:r w:rsidR="00BD6933" w:rsidRPr="00D024D0">
        <w:rPr>
          <w:bCs/>
          <w:sz w:val="24"/>
          <w:szCs w:val="24"/>
        </w:rPr>
        <w:t>1651-38062117209</w:t>
      </w:r>
      <w:r w:rsidR="00AC5D65" w:rsidRPr="00D024D0">
        <w:rPr>
          <w:bCs/>
          <w:sz w:val="24"/>
          <w:szCs w:val="24"/>
        </w:rPr>
        <w:t>.</w:t>
      </w:r>
    </w:p>
    <w:p w:rsidRDefault="00B56B61" w:rsidP="00B56B61" w:rsidR="00B56B61" w:rsidRPr="00D024D0">
      <w:pPr>
        <w:rPr>
          <w:sz w:val="24"/>
          <w:szCs w:val="24"/>
        </w:rPr>
      </w:pPr>
    </w:p>
    <w:p w:rsidRDefault="005A51D8" w:rsidP="004663E1" w:rsidR="005A51D8" w:rsidRPr="00D024D0">
      <w:pPr>
        <w:pStyle w:val="Naslov2"/>
        <w:rPr>
          <w:sz w:val="24"/>
          <w:szCs w:val="24"/>
        </w:rPr>
      </w:pPr>
    </w:p>
    <w:p w:rsidRDefault="00D024D0" w:rsidP="004663E1" w:rsidR="00D024D0">
      <w:pPr>
        <w:pStyle w:val="Naslov2"/>
        <w:rPr>
          <w:sz w:val="24"/>
          <w:szCs w:val="24"/>
        </w:rPr>
      </w:pPr>
    </w:p>
    <w:p w:rsidRDefault="00326099" w:rsidP="004663E1" w:rsidR="00326099" w:rsidRPr="00D024D0">
      <w:pPr>
        <w:pStyle w:val="Naslov2"/>
        <w:rPr>
          <w:sz w:val="24"/>
          <w:szCs w:val="24"/>
        </w:rPr>
      </w:pPr>
      <w:r w:rsidRPr="00D024D0">
        <w:rPr>
          <w:sz w:val="24"/>
          <w:szCs w:val="24"/>
        </w:rPr>
        <w:t>Obrazloženje</w:t>
      </w:r>
    </w:p>
    <w:p w:rsidRDefault="00B56B61" w:rsidP="004663E1" w:rsidR="00B56B61" w:rsidRPr="00D024D0">
      <w:pPr>
        <w:jc w:val="both"/>
        <w:rPr>
          <w:b/>
          <w:sz w:val="24"/>
          <w:szCs w:val="24"/>
        </w:rPr>
      </w:pPr>
    </w:p>
    <w:p w:rsidRDefault="00326099" w:rsidP="005324B2" w:rsidR="0009682F" w:rsidRPr="00D024D0">
      <w:pPr>
        <w:pStyle w:val="Tijeloteksta"/>
        <w:rPr>
          <w:sz w:val="24"/>
          <w:szCs w:val="24"/>
        </w:rPr>
      </w:pPr>
      <w:r w:rsidRPr="00D024D0">
        <w:rPr>
          <w:sz w:val="24"/>
          <w:szCs w:val="24"/>
        </w:rPr>
        <w:tab/>
      </w:r>
      <w:r w:rsidR="001178F2" w:rsidRPr="00D024D0">
        <w:rPr>
          <w:sz w:val="24"/>
          <w:szCs w:val="24"/>
        </w:rPr>
        <w:t xml:space="preserve">Nekretnine stečajnog dužnika, i to </w:t>
      </w:r>
      <w:r w:rsidR="005324B2" w:rsidRPr="00D024D0">
        <w:rPr>
          <w:sz w:val="24"/>
          <w:szCs w:val="24"/>
        </w:rPr>
        <w:t xml:space="preserve">nekretnina </w:t>
      </w:r>
      <w:r w:rsidR="00AC5D65" w:rsidRPr="00D024D0">
        <w:rPr>
          <w:sz w:val="24"/>
          <w:szCs w:val="24"/>
        </w:rPr>
        <w:t xml:space="preserve">naznačene u točki I. ovog rješenja </w:t>
      </w:r>
      <w:r w:rsidR="001178F2" w:rsidRPr="00D024D0">
        <w:rPr>
          <w:sz w:val="24"/>
          <w:szCs w:val="24"/>
        </w:rPr>
        <w:t xml:space="preserve">unovčene su u </w:t>
      </w:r>
      <w:r w:rsidR="00246CE0" w:rsidRPr="00D024D0">
        <w:rPr>
          <w:sz w:val="24"/>
          <w:szCs w:val="24"/>
        </w:rPr>
        <w:t>ovom postupku</w:t>
      </w:r>
      <w:r w:rsidR="005324B2" w:rsidRPr="00D024D0">
        <w:rPr>
          <w:sz w:val="24"/>
          <w:szCs w:val="24"/>
        </w:rPr>
        <w:t xml:space="preserve"> za iznos kupovnine od </w:t>
      </w:r>
      <w:r w:rsidR="00BD6933" w:rsidRPr="00D024D0">
        <w:rPr>
          <w:sz w:val="24"/>
          <w:szCs w:val="24"/>
        </w:rPr>
        <w:t>15.001</w:t>
      </w:r>
      <w:r w:rsidR="00AC5D65" w:rsidRPr="00D024D0">
        <w:rPr>
          <w:sz w:val="24"/>
          <w:szCs w:val="24"/>
        </w:rPr>
        <w:t>,</w:t>
      </w:r>
      <w:r w:rsidR="00BD6933" w:rsidRPr="00D024D0">
        <w:rPr>
          <w:sz w:val="24"/>
          <w:szCs w:val="24"/>
        </w:rPr>
        <w:t>00</w:t>
      </w:r>
      <w:r w:rsidR="00AC5D65" w:rsidRPr="00D024D0">
        <w:rPr>
          <w:sz w:val="24"/>
          <w:szCs w:val="24"/>
        </w:rPr>
        <w:t xml:space="preserve"> kuna</w:t>
      </w:r>
      <w:r w:rsidR="005324B2" w:rsidRPr="00D024D0">
        <w:rPr>
          <w:sz w:val="24"/>
          <w:szCs w:val="24"/>
        </w:rPr>
        <w:t>.</w:t>
      </w:r>
    </w:p>
    <w:p w:rsidRDefault="005324B2" w:rsidP="005324B2" w:rsidR="005324B2" w:rsidRPr="00D024D0">
      <w:pPr>
        <w:pStyle w:val="Tijeloteksta"/>
        <w:rPr>
          <w:sz w:val="24"/>
          <w:szCs w:val="24"/>
        </w:rPr>
      </w:pPr>
    </w:p>
    <w:p w:rsidRDefault="00E06E01" w:rsidP="004663E1" w:rsidR="00643274" w:rsidRPr="00D024D0">
      <w:pPr>
        <w:ind w:firstLine="720"/>
        <w:jc w:val="both"/>
        <w:rPr>
          <w:sz w:val="24"/>
          <w:szCs w:val="24"/>
        </w:rPr>
      </w:pPr>
      <w:r w:rsidRPr="00D024D0">
        <w:rPr>
          <w:sz w:val="24"/>
          <w:szCs w:val="24"/>
        </w:rPr>
        <w:t xml:space="preserve">Na ročištu za diobu kupovine predmet </w:t>
      </w:r>
      <w:r w:rsidR="00643274" w:rsidRPr="00D024D0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D024D0">
        <w:rPr>
          <w:sz w:val="24"/>
          <w:szCs w:val="24"/>
        </w:rPr>
        <w:t xml:space="preserve"> </w:t>
      </w:r>
    </w:p>
    <w:p w:rsidRDefault="001F7BF2" w:rsidP="004663E1" w:rsidR="001F7BF2" w:rsidRPr="00D024D0">
      <w:pPr>
        <w:ind w:firstLine="720"/>
        <w:jc w:val="both"/>
        <w:rPr>
          <w:sz w:val="24"/>
          <w:szCs w:val="24"/>
        </w:rPr>
      </w:pPr>
    </w:p>
    <w:p w:rsidRDefault="000A3D42" w:rsidP="006D7AB5" w:rsidR="00627CB3" w:rsidRPr="00D024D0">
      <w:pPr>
        <w:jc w:val="both"/>
        <w:rPr>
          <w:sz w:val="24"/>
          <w:szCs w:val="24"/>
        </w:rPr>
      </w:pPr>
      <w:r w:rsidRPr="00D024D0">
        <w:rPr>
          <w:sz w:val="24"/>
          <w:szCs w:val="24"/>
        </w:rPr>
        <w:t xml:space="preserve">            </w:t>
      </w:r>
      <w:r w:rsidR="006B6607" w:rsidRPr="00D024D0">
        <w:rPr>
          <w:sz w:val="24"/>
          <w:szCs w:val="24"/>
        </w:rPr>
        <w:t xml:space="preserve">Temeljem čl. </w:t>
      </w:r>
      <w:r w:rsidR="005324B2" w:rsidRPr="00D024D0">
        <w:rPr>
          <w:sz w:val="24"/>
          <w:szCs w:val="24"/>
        </w:rPr>
        <w:t>253</w:t>
      </w:r>
      <w:r w:rsidR="006B6607" w:rsidRPr="00D024D0">
        <w:rPr>
          <w:sz w:val="24"/>
          <w:szCs w:val="24"/>
        </w:rPr>
        <w:t xml:space="preserve">. st. 1. Stečajnog zakona (NN </w:t>
      </w:r>
      <w:r w:rsidR="005324B2" w:rsidRPr="00D024D0">
        <w:rPr>
          <w:sz w:val="24"/>
          <w:szCs w:val="24"/>
        </w:rPr>
        <w:t>71/15</w:t>
      </w:r>
      <w:r w:rsidR="008C3DC9" w:rsidRPr="00D024D0">
        <w:rPr>
          <w:sz w:val="24"/>
          <w:szCs w:val="24"/>
        </w:rPr>
        <w:t>,</w:t>
      </w:r>
      <w:r w:rsidR="006B6607" w:rsidRPr="00D024D0">
        <w:rPr>
          <w:sz w:val="24"/>
          <w:szCs w:val="24"/>
        </w:rPr>
        <w:t xml:space="preserve"> dalje u tekstu: SZ) </w:t>
      </w:r>
      <w:r w:rsidR="00372EB3" w:rsidRPr="00D024D0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D024D0">
        <w:rPr>
          <w:sz w:val="24"/>
          <w:szCs w:val="24"/>
        </w:rPr>
        <w:t>utvrđivanja tražbine</w:t>
      </w:r>
      <w:r w:rsidR="00372EB3" w:rsidRPr="00D024D0">
        <w:rPr>
          <w:sz w:val="24"/>
          <w:szCs w:val="24"/>
        </w:rPr>
        <w:t xml:space="preserve"> ili unovčenja. Iz preostalog iznosa bez odgode će se namiriti razlučni vjerovnik. Prema čl. 254. st. 2 SZ-a troškovi unovčenja obuhvaćaju </w:t>
      </w:r>
      <w:r w:rsidR="00627CB3" w:rsidRPr="00D024D0">
        <w:rPr>
          <w:sz w:val="24"/>
          <w:szCs w:val="24"/>
        </w:rPr>
        <w:t xml:space="preserve">stvarno nastale troškove i ostale obveze stečajne mase, te iznos poreza nastao unovčenjem. Prema čl. 254. stečajni upravitelj je obračuna troškove unovčenja koji se sastoje od: </w:t>
      </w:r>
      <w:r w:rsidR="00AC5D65" w:rsidRPr="00D024D0">
        <w:rPr>
          <w:sz w:val="24"/>
          <w:szCs w:val="24"/>
        </w:rPr>
        <w:t>iznos od 2.800,00 kn po osnovi troškova provođenja prodaje nekretnine putem Financijske agencije</w:t>
      </w:r>
      <w:bookmarkStart w:name="OLE_LINK30" w:id="1"/>
      <w:r w:rsidR="00AC5D65" w:rsidRPr="00D024D0">
        <w:rPr>
          <w:sz w:val="24"/>
          <w:szCs w:val="24"/>
        </w:rPr>
        <w:t xml:space="preserve">, iznos od </w:t>
      </w:r>
      <w:r w:rsidR="001F7BF2" w:rsidRPr="00D024D0">
        <w:rPr>
          <w:sz w:val="24"/>
          <w:szCs w:val="24"/>
        </w:rPr>
        <w:t>225</w:t>
      </w:r>
      <w:r w:rsidR="00AC5D65" w:rsidRPr="00D024D0">
        <w:rPr>
          <w:sz w:val="24"/>
          <w:szCs w:val="24"/>
        </w:rPr>
        <w:t xml:space="preserve">,00 kn po osnovi troškova </w:t>
      </w:r>
      <w:r w:rsidR="001F7BF2" w:rsidRPr="00D024D0">
        <w:rPr>
          <w:sz w:val="24"/>
          <w:szCs w:val="24"/>
        </w:rPr>
        <w:t xml:space="preserve">izrade pečeta, </w:t>
      </w:r>
      <w:r w:rsidR="00AC5D65" w:rsidRPr="00D024D0">
        <w:rPr>
          <w:sz w:val="24"/>
          <w:szCs w:val="24"/>
        </w:rPr>
        <w:t xml:space="preserve">iznos od </w:t>
      </w:r>
      <w:r w:rsidR="001F7BF2" w:rsidRPr="00D024D0">
        <w:rPr>
          <w:sz w:val="24"/>
          <w:szCs w:val="24"/>
        </w:rPr>
        <w:t>1.400</w:t>
      </w:r>
      <w:r w:rsidR="00AC5D65" w:rsidRPr="00D024D0">
        <w:rPr>
          <w:sz w:val="24"/>
          <w:szCs w:val="24"/>
        </w:rPr>
        <w:t>,</w:t>
      </w:r>
      <w:r w:rsidR="001F7BF2" w:rsidRPr="00D024D0">
        <w:rPr>
          <w:sz w:val="24"/>
          <w:szCs w:val="24"/>
        </w:rPr>
        <w:t>0</w:t>
      </w:r>
      <w:r w:rsidR="00AC5D65" w:rsidRPr="00D024D0">
        <w:rPr>
          <w:sz w:val="24"/>
          <w:szCs w:val="24"/>
        </w:rPr>
        <w:t xml:space="preserve">0 kn po osnovi </w:t>
      </w:r>
      <w:r w:rsidR="001F7BF2" w:rsidRPr="00D024D0">
        <w:rPr>
          <w:sz w:val="24"/>
          <w:szCs w:val="24"/>
        </w:rPr>
        <w:t>troškova knjigovodstava,</w:t>
      </w:r>
      <w:bookmarkEnd w:id="1"/>
      <w:r w:rsidR="00AC5D65" w:rsidRPr="00D024D0">
        <w:rPr>
          <w:sz w:val="24"/>
          <w:szCs w:val="24"/>
        </w:rPr>
        <w:t xml:space="preserve"> iznos od </w:t>
      </w:r>
      <w:r w:rsidR="006D7AB5" w:rsidRPr="00D024D0">
        <w:rPr>
          <w:sz w:val="24"/>
          <w:szCs w:val="24"/>
        </w:rPr>
        <w:t>2.580,00</w:t>
      </w:r>
      <w:r w:rsidR="00AC5D65" w:rsidRPr="00D024D0">
        <w:rPr>
          <w:sz w:val="24"/>
          <w:szCs w:val="24"/>
        </w:rPr>
        <w:t xml:space="preserve"> kn po osnovi troška nagrade stečajnom upravitelju</w:t>
      </w:r>
      <w:r w:rsidR="00627CB3" w:rsidRPr="00D024D0">
        <w:rPr>
          <w:sz w:val="24"/>
          <w:szCs w:val="24"/>
        </w:rPr>
        <w:t xml:space="preserve"> </w:t>
      </w:r>
      <w:r w:rsidR="00B201BE" w:rsidRPr="00D024D0">
        <w:rPr>
          <w:sz w:val="24"/>
          <w:szCs w:val="24"/>
        </w:rPr>
        <w:t xml:space="preserve">odnosno ukupno </w:t>
      </w:r>
      <w:r w:rsidR="006D7AB5" w:rsidRPr="00D024D0">
        <w:rPr>
          <w:sz w:val="24"/>
          <w:szCs w:val="24"/>
        </w:rPr>
        <w:t>7.375,00</w:t>
      </w:r>
      <w:r w:rsidR="00D04DA5" w:rsidRPr="00D024D0">
        <w:rPr>
          <w:sz w:val="24"/>
          <w:szCs w:val="24"/>
        </w:rPr>
        <w:t xml:space="preserve"> kuna.</w:t>
      </w:r>
    </w:p>
    <w:p w:rsidRDefault="002C7307" w:rsidP="00162E04" w:rsidR="00D04DA5" w:rsidRPr="00D024D0">
      <w:pPr>
        <w:pStyle w:val="Tijeloteksta"/>
        <w:rPr>
          <w:sz w:val="24"/>
          <w:szCs w:val="24"/>
        </w:rPr>
      </w:pPr>
      <w:r w:rsidRPr="00D024D0">
        <w:rPr>
          <w:sz w:val="24"/>
          <w:szCs w:val="24"/>
        </w:rPr>
        <w:t xml:space="preserve">             </w:t>
      </w:r>
    </w:p>
    <w:p w:rsidRDefault="00D04DA5" w:rsidP="00162E04" w:rsidR="00162E04" w:rsidRPr="00D024D0">
      <w:pPr>
        <w:pStyle w:val="Tijeloteksta"/>
        <w:rPr>
          <w:sz w:val="24"/>
          <w:szCs w:val="24"/>
        </w:rPr>
      </w:pPr>
      <w:r w:rsidRPr="00D024D0">
        <w:rPr>
          <w:sz w:val="24"/>
          <w:szCs w:val="24"/>
        </w:rPr>
        <w:t xml:space="preserve">            </w:t>
      </w:r>
      <w:r w:rsidR="00EA79C1" w:rsidRPr="00D024D0">
        <w:rPr>
          <w:sz w:val="24"/>
          <w:szCs w:val="24"/>
        </w:rPr>
        <w:t>P</w:t>
      </w:r>
      <w:r w:rsidR="00E06E01" w:rsidRPr="00D024D0">
        <w:rPr>
          <w:sz w:val="24"/>
          <w:szCs w:val="24"/>
        </w:rPr>
        <w:t xml:space="preserve">o odbitku iznosa troškova stečajnog postupka iz čl. </w:t>
      </w:r>
      <w:r w:rsidR="00544F4A" w:rsidRPr="00D024D0">
        <w:rPr>
          <w:sz w:val="24"/>
          <w:szCs w:val="24"/>
        </w:rPr>
        <w:t>254</w:t>
      </w:r>
      <w:r w:rsidR="00E06E01" w:rsidRPr="00D024D0">
        <w:rPr>
          <w:sz w:val="24"/>
          <w:szCs w:val="24"/>
        </w:rPr>
        <w:t xml:space="preserve"> SZ</w:t>
      </w:r>
      <w:r w:rsidR="00544F4A" w:rsidRPr="00D024D0">
        <w:rPr>
          <w:sz w:val="24"/>
          <w:szCs w:val="24"/>
        </w:rPr>
        <w:t>-a</w:t>
      </w:r>
      <w:r w:rsidR="00E06E01" w:rsidRPr="00D024D0">
        <w:rPr>
          <w:sz w:val="24"/>
          <w:szCs w:val="24"/>
        </w:rPr>
        <w:t xml:space="preserve"> u ukupnom iznosu od </w:t>
      </w:r>
      <w:r w:rsidR="006D7AB5" w:rsidRPr="00D024D0">
        <w:rPr>
          <w:sz w:val="24"/>
          <w:szCs w:val="24"/>
        </w:rPr>
        <w:t>7.375,00</w:t>
      </w:r>
      <w:r w:rsidRPr="00D024D0">
        <w:rPr>
          <w:sz w:val="24"/>
          <w:szCs w:val="24"/>
        </w:rPr>
        <w:t xml:space="preserve"> kuna</w:t>
      </w:r>
      <w:r w:rsidR="006D7AB5" w:rsidRPr="00D024D0">
        <w:rPr>
          <w:sz w:val="24"/>
          <w:szCs w:val="24"/>
        </w:rPr>
        <w:t xml:space="preserve"> </w:t>
      </w:r>
      <w:r w:rsidR="00E06E01" w:rsidRPr="00D024D0">
        <w:rPr>
          <w:sz w:val="24"/>
          <w:szCs w:val="24"/>
        </w:rPr>
        <w:t>namir</w:t>
      </w:r>
      <w:r w:rsidR="005D4F7E" w:rsidRPr="00D024D0">
        <w:rPr>
          <w:sz w:val="24"/>
          <w:szCs w:val="24"/>
        </w:rPr>
        <w:t xml:space="preserve">ena </w:t>
      </w:r>
      <w:r w:rsidR="00544F4A" w:rsidRPr="00D024D0">
        <w:rPr>
          <w:sz w:val="24"/>
          <w:szCs w:val="24"/>
        </w:rPr>
        <w:t xml:space="preserve">je </w:t>
      </w:r>
      <w:r w:rsidR="00E06E01" w:rsidRPr="00D024D0">
        <w:rPr>
          <w:sz w:val="24"/>
          <w:szCs w:val="24"/>
        </w:rPr>
        <w:t>tražbina razlučn</w:t>
      </w:r>
      <w:r w:rsidR="00D150DA" w:rsidRPr="00D024D0">
        <w:rPr>
          <w:sz w:val="24"/>
          <w:szCs w:val="24"/>
        </w:rPr>
        <w:t>o</w:t>
      </w:r>
      <w:r w:rsidR="004A1C1C" w:rsidRPr="00D024D0">
        <w:rPr>
          <w:sz w:val="24"/>
          <w:szCs w:val="24"/>
        </w:rPr>
        <w:t>g</w:t>
      </w:r>
      <w:r w:rsidR="00D150DA" w:rsidRPr="00D024D0">
        <w:rPr>
          <w:sz w:val="24"/>
          <w:szCs w:val="24"/>
        </w:rPr>
        <w:t xml:space="preserve"> vjerovni</w:t>
      </w:r>
      <w:r w:rsidR="00E06E01" w:rsidRPr="00D024D0">
        <w:rPr>
          <w:sz w:val="24"/>
          <w:szCs w:val="24"/>
        </w:rPr>
        <w:t>ka</w:t>
      </w:r>
      <w:r w:rsidR="005D4F7E" w:rsidRPr="00D024D0">
        <w:rPr>
          <w:sz w:val="24"/>
          <w:szCs w:val="24"/>
        </w:rPr>
        <w:t xml:space="preserve"> </w:t>
      </w:r>
      <w:r w:rsidR="006D7AB5" w:rsidRPr="00D024D0">
        <w:rPr>
          <w:sz w:val="24"/>
          <w:szCs w:val="24"/>
        </w:rPr>
        <w:t>Republika Hrvatska, Ministarstvo financija</w:t>
      </w:r>
      <w:r w:rsidR="00B201BE" w:rsidRPr="00D024D0">
        <w:rPr>
          <w:sz w:val="24"/>
          <w:szCs w:val="24"/>
        </w:rPr>
        <w:t xml:space="preserve">,  </w:t>
      </w:r>
      <w:r w:rsidR="005D4F7E" w:rsidRPr="00D024D0">
        <w:rPr>
          <w:sz w:val="24"/>
          <w:szCs w:val="24"/>
        </w:rPr>
        <w:t xml:space="preserve">u iznosu od </w:t>
      </w:r>
      <w:r w:rsidR="006D7AB5" w:rsidRPr="00D024D0">
        <w:rPr>
          <w:sz w:val="24"/>
          <w:szCs w:val="24"/>
        </w:rPr>
        <w:t>7.626,00</w:t>
      </w:r>
      <w:r w:rsidRPr="00D024D0">
        <w:rPr>
          <w:sz w:val="24"/>
          <w:szCs w:val="24"/>
        </w:rPr>
        <w:t xml:space="preserve"> kuna</w:t>
      </w:r>
      <w:r w:rsidR="00162E04" w:rsidRPr="00D024D0">
        <w:rPr>
          <w:sz w:val="24"/>
          <w:szCs w:val="24"/>
        </w:rPr>
        <w:t>.</w:t>
      </w:r>
    </w:p>
    <w:p w:rsidRDefault="00D15D95" w:rsidP="00D15D95" w:rsidR="00F54A19" w:rsidRPr="00D024D0">
      <w:pPr>
        <w:pStyle w:val="Tijeloteksta"/>
        <w:rPr>
          <w:sz w:val="24"/>
          <w:szCs w:val="24"/>
        </w:rPr>
      </w:pPr>
      <w:r w:rsidRPr="00D024D0">
        <w:rPr>
          <w:sz w:val="24"/>
          <w:szCs w:val="24"/>
        </w:rPr>
        <w:t xml:space="preserve"> </w:t>
      </w:r>
    </w:p>
    <w:p w:rsidRDefault="00B64B75" w:rsidP="004663E1" w:rsidR="00B64B75" w:rsidRPr="00D024D0">
      <w:pPr>
        <w:ind w:firstLine="720"/>
        <w:jc w:val="both"/>
        <w:rPr>
          <w:sz w:val="24"/>
          <w:szCs w:val="24"/>
        </w:rPr>
      </w:pPr>
      <w:r w:rsidRPr="00D024D0">
        <w:rPr>
          <w:sz w:val="24"/>
          <w:szCs w:val="24"/>
        </w:rPr>
        <w:t>Zbog navedenog, na temelju spomenutih propisa</w:t>
      </w:r>
      <w:r w:rsidR="00544F4A" w:rsidRPr="00D024D0">
        <w:rPr>
          <w:sz w:val="24"/>
          <w:szCs w:val="24"/>
        </w:rPr>
        <w:t xml:space="preserve"> </w:t>
      </w:r>
      <w:r w:rsidRPr="00D024D0">
        <w:rPr>
          <w:sz w:val="24"/>
          <w:szCs w:val="24"/>
        </w:rPr>
        <w:t>odlučeno kao u izre</w:t>
      </w:r>
      <w:r w:rsidR="005430BB" w:rsidRPr="00D024D0">
        <w:rPr>
          <w:sz w:val="24"/>
          <w:szCs w:val="24"/>
        </w:rPr>
        <w:t>ci</w:t>
      </w:r>
      <w:r w:rsidRPr="00D024D0">
        <w:rPr>
          <w:sz w:val="24"/>
          <w:szCs w:val="24"/>
        </w:rPr>
        <w:t>.</w:t>
      </w:r>
    </w:p>
    <w:p w:rsidRDefault="00D836B4" w:rsidP="004663E1" w:rsidR="00D836B4" w:rsidRPr="00D024D0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D024D0">
      <w:pPr>
        <w:pStyle w:val="Naslov2"/>
        <w:rPr>
          <w:sz w:val="24"/>
          <w:szCs w:val="24"/>
        </w:rPr>
      </w:pPr>
      <w:r w:rsidRPr="00D024D0">
        <w:rPr>
          <w:sz w:val="24"/>
          <w:szCs w:val="24"/>
        </w:rPr>
        <w:t xml:space="preserve">U Dubrovniku, </w:t>
      </w:r>
      <w:r w:rsidR="00D024D0" w:rsidRPr="00D024D0">
        <w:rPr>
          <w:sz w:val="24"/>
          <w:szCs w:val="24"/>
        </w:rPr>
        <w:t>09</w:t>
      </w:r>
      <w:r w:rsidR="0037736E" w:rsidRPr="00D024D0">
        <w:rPr>
          <w:sz w:val="24"/>
          <w:szCs w:val="24"/>
        </w:rPr>
        <w:t xml:space="preserve">. </w:t>
      </w:r>
      <w:r w:rsidR="00D024D0" w:rsidRPr="00D024D0">
        <w:rPr>
          <w:sz w:val="24"/>
          <w:szCs w:val="24"/>
        </w:rPr>
        <w:t>veljače 2018</w:t>
      </w:r>
      <w:r w:rsidRPr="00D024D0">
        <w:rPr>
          <w:sz w:val="24"/>
          <w:szCs w:val="24"/>
        </w:rPr>
        <w:t>.</w:t>
      </w:r>
      <w:r w:rsidR="005430BB" w:rsidRPr="00D024D0">
        <w:rPr>
          <w:sz w:val="24"/>
          <w:szCs w:val="24"/>
        </w:rPr>
        <w:t xml:space="preserve"> </w:t>
      </w:r>
      <w:r w:rsidRPr="00D024D0">
        <w:rPr>
          <w:sz w:val="24"/>
          <w:szCs w:val="24"/>
        </w:rPr>
        <w:t>godine</w:t>
      </w:r>
    </w:p>
    <w:p w:rsidRDefault="00D836B4" w:rsidP="00D836B4" w:rsidR="00D836B4" w:rsidRPr="00D024D0">
      <w:pPr>
        <w:rPr>
          <w:sz w:val="24"/>
          <w:szCs w:val="24"/>
        </w:rPr>
      </w:pPr>
    </w:p>
    <w:p w:rsidRDefault="006B17CC" w:rsidP="004663E1" w:rsidR="00326099" w:rsidRPr="00D024D0">
      <w:pPr>
        <w:jc w:val="both"/>
        <w:rPr>
          <w:b/>
          <w:sz w:val="24"/>
          <w:szCs w:val="24"/>
        </w:rPr>
      </w:pPr>
      <w:r w:rsidRPr="00D024D0">
        <w:rPr>
          <w:b/>
          <w:sz w:val="24"/>
          <w:szCs w:val="24"/>
        </w:rPr>
        <w:tab/>
      </w:r>
      <w:r w:rsidRPr="00D024D0">
        <w:rPr>
          <w:b/>
          <w:sz w:val="24"/>
          <w:szCs w:val="24"/>
        </w:rPr>
        <w:tab/>
      </w:r>
      <w:r w:rsidRPr="00D024D0">
        <w:rPr>
          <w:b/>
          <w:sz w:val="24"/>
          <w:szCs w:val="24"/>
        </w:rPr>
        <w:tab/>
      </w:r>
      <w:r w:rsidRPr="00D024D0">
        <w:rPr>
          <w:b/>
          <w:sz w:val="24"/>
          <w:szCs w:val="24"/>
        </w:rPr>
        <w:tab/>
      </w:r>
      <w:r w:rsidRPr="00D024D0">
        <w:rPr>
          <w:b/>
          <w:sz w:val="24"/>
          <w:szCs w:val="24"/>
        </w:rPr>
        <w:tab/>
      </w:r>
      <w:r w:rsidRPr="00D024D0">
        <w:rPr>
          <w:b/>
          <w:sz w:val="24"/>
          <w:szCs w:val="24"/>
        </w:rPr>
        <w:tab/>
      </w:r>
      <w:r w:rsidR="004663E1" w:rsidRPr="00D024D0">
        <w:rPr>
          <w:b/>
          <w:sz w:val="24"/>
          <w:szCs w:val="24"/>
        </w:rPr>
        <w:tab/>
      </w:r>
      <w:r w:rsidR="00326099" w:rsidRPr="00D024D0">
        <w:rPr>
          <w:b/>
          <w:sz w:val="24"/>
          <w:szCs w:val="24"/>
        </w:rPr>
        <w:t>Stečajni sudac:</w:t>
      </w:r>
    </w:p>
    <w:p w:rsidRDefault="00326099" w:rsidP="004663E1" w:rsidR="00326099" w:rsidRPr="00D024D0">
      <w:pPr>
        <w:jc w:val="both"/>
        <w:rPr>
          <w:b/>
          <w:sz w:val="24"/>
          <w:szCs w:val="24"/>
        </w:rPr>
      </w:pPr>
    </w:p>
    <w:p w:rsidRDefault="006B17CC" w:rsidP="004663E1" w:rsidR="00326099" w:rsidRPr="00D024D0">
      <w:pPr>
        <w:jc w:val="both"/>
        <w:rPr>
          <w:b/>
          <w:sz w:val="24"/>
          <w:szCs w:val="24"/>
        </w:rPr>
      </w:pPr>
      <w:r w:rsidRPr="00D024D0">
        <w:rPr>
          <w:b/>
          <w:sz w:val="24"/>
          <w:szCs w:val="24"/>
        </w:rPr>
        <w:tab/>
      </w:r>
      <w:r w:rsidRPr="00D024D0">
        <w:rPr>
          <w:b/>
          <w:sz w:val="24"/>
          <w:szCs w:val="24"/>
        </w:rPr>
        <w:tab/>
      </w:r>
      <w:r w:rsidRPr="00D024D0">
        <w:rPr>
          <w:b/>
          <w:sz w:val="24"/>
          <w:szCs w:val="24"/>
        </w:rPr>
        <w:tab/>
      </w:r>
      <w:r w:rsidRPr="00D024D0">
        <w:rPr>
          <w:b/>
          <w:sz w:val="24"/>
          <w:szCs w:val="24"/>
        </w:rPr>
        <w:tab/>
      </w:r>
      <w:r w:rsidRPr="00D024D0">
        <w:rPr>
          <w:b/>
          <w:sz w:val="24"/>
          <w:szCs w:val="24"/>
        </w:rPr>
        <w:tab/>
        <w:t xml:space="preserve">            </w:t>
      </w:r>
      <w:r w:rsidR="00FE3213" w:rsidRPr="00D024D0">
        <w:rPr>
          <w:b/>
          <w:sz w:val="24"/>
          <w:szCs w:val="24"/>
        </w:rPr>
        <w:tab/>
      </w:r>
      <w:r w:rsidRPr="00D024D0">
        <w:rPr>
          <w:b/>
          <w:sz w:val="24"/>
          <w:szCs w:val="24"/>
        </w:rPr>
        <w:t>Diana Butigan Granić</w:t>
      </w:r>
      <w:r w:rsidR="00D024D0">
        <w:rPr>
          <w:b/>
          <w:sz w:val="24"/>
          <w:szCs w:val="24"/>
        </w:rPr>
        <w:t>, v.r.</w:t>
      </w:r>
    </w:p>
    <w:p w:rsidRDefault="00B56B61" w:rsidP="004663E1" w:rsidR="00B56B61" w:rsidRPr="00D024D0">
      <w:pPr>
        <w:jc w:val="both"/>
        <w:rPr>
          <w:b/>
          <w:sz w:val="24"/>
          <w:szCs w:val="24"/>
        </w:rPr>
      </w:pPr>
    </w:p>
    <w:p w:rsidRDefault="0054726C" w:rsidP="004663E1" w:rsidR="0054726C" w:rsidRPr="00D024D0">
      <w:pPr>
        <w:jc w:val="both"/>
        <w:rPr>
          <w:b/>
          <w:sz w:val="24"/>
          <w:szCs w:val="24"/>
        </w:rPr>
      </w:pPr>
    </w:p>
    <w:p w:rsidRDefault="00326099" w:rsidP="004663E1" w:rsidR="00326099" w:rsidRPr="00D024D0">
      <w:pPr>
        <w:jc w:val="both"/>
        <w:rPr>
          <w:b/>
          <w:sz w:val="24"/>
          <w:szCs w:val="24"/>
        </w:rPr>
      </w:pPr>
      <w:r w:rsidRPr="00D024D0">
        <w:rPr>
          <w:b/>
          <w:sz w:val="24"/>
          <w:szCs w:val="24"/>
        </w:rPr>
        <w:t>POUKA O PRAVNOM LIJEKU</w:t>
      </w:r>
    </w:p>
    <w:p w:rsidRDefault="00326099" w:rsidP="004663E1" w:rsidR="00326099" w:rsidRPr="00D024D0">
      <w:pPr>
        <w:pStyle w:val="Tijeloteksta"/>
        <w:rPr>
          <w:sz w:val="24"/>
          <w:szCs w:val="24"/>
        </w:rPr>
      </w:pPr>
      <w:r w:rsidRPr="00D024D0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D024D0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D024D0">
      <w:pPr>
        <w:jc w:val="both"/>
        <w:rPr>
          <w:b/>
          <w:sz w:val="24"/>
          <w:szCs w:val="24"/>
        </w:rPr>
      </w:pPr>
    </w:p>
    <w:p w:rsidRDefault="00326099" w:rsidP="004663E1" w:rsidR="00326099" w:rsidRPr="00D024D0">
      <w:pPr>
        <w:jc w:val="both"/>
        <w:rPr>
          <w:b/>
          <w:sz w:val="24"/>
          <w:szCs w:val="24"/>
        </w:rPr>
      </w:pPr>
      <w:r w:rsidRPr="00D024D0">
        <w:rPr>
          <w:b/>
          <w:sz w:val="24"/>
          <w:szCs w:val="24"/>
        </w:rPr>
        <w:t>DN-a:</w:t>
      </w:r>
    </w:p>
    <w:p w:rsidRDefault="00326099" w:rsidP="004663E1" w:rsidR="00326099" w:rsidRPr="00D024D0">
      <w:pPr>
        <w:numPr>
          <w:ilvl w:val="0"/>
          <w:numId w:val="1"/>
        </w:numPr>
        <w:jc w:val="both"/>
        <w:rPr>
          <w:sz w:val="24"/>
          <w:szCs w:val="24"/>
        </w:rPr>
      </w:pPr>
      <w:r w:rsidRPr="00D024D0">
        <w:rPr>
          <w:sz w:val="24"/>
          <w:szCs w:val="24"/>
        </w:rPr>
        <w:t>stečajnom upravitelju</w:t>
      </w:r>
      <w:r w:rsidR="002F2920" w:rsidRPr="00D024D0">
        <w:rPr>
          <w:sz w:val="24"/>
          <w:szCs w:val="24"/>
        </w:rPr>
        <w:t xml:space="preserve"> – </w:t>
      </w:r>
      <w:r w:rsidR="0077383D" w:rsidRPr="00D024D0">
        <w:rPr>
          <w:sz w:val="24"/>
          <w:szCs w:val="24"/>
        </w:rPr>
        <w:t>e-</w:t>
      </w:r>
      <w:r w:rsidR="002F2920" w:rsidRPr="00D024D0">
        <w:rPr>
          <w:sz w:val="24"/>
          <w:szCs w:val="24"/>
        </w:rPr>
        <w:t>oglasna ploča</w:t>
      </w:r>
      <w:r w:rsidR="002562BA" w:rsidRPr="00D024D0">
        <w:rPr>
          <w:sz w:val="24"/>
          <w:szCs w:val="24"/>
        </w:rPr>
        <w:t xml:space="preserve"> suda</w:t>
      </w:r>
    </w:p>
    <w:p w:rsidRDefault="000A3D42" w:rsidP="004663E1" w:rsidR="000A3D42" w:rsidRPr="00D024D0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D024D0">
        <w:rPr>
          <w:sz w:val="24"/>
          <w:szCs w:val="24"/>
        </w:rPr>
        <w:t>GUO ŽDO</w:t>
      </w:r>
      <w:r w:rsidR="006D7AB5" w:rsidRPr="00D024D0">
        <w:rPr>
          <w:sz w:val="24"/>
          <w:szCs w:val="24"/>
        </w:rPr>
        <w:t>- e-oglasna ploča</w:t>
      </w:r>
    </w:p>
    <w:p w:rsidRDefault="0077383D" w:rsidP="004663E1" w:rsidR="00326099" w:rsidRPr="00D024D0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D024D0">
        <w:rPr>
          <w:sz w:val="24"/>
          <w:szCs w:val="24"/>
        </w:rPr>
        <w:t>e-</w:t>
      </w:r>
      <w:r w:rsidR="00CC09F3" w:rsidRPr="00D024D0">
        <w:rPr>
          <w:sz w:val="24"/>
          <w:szCs w:val="24"/>
        </w:rPr>
        <w:t>oglasna ploča</w:t>
      </w:r>
      <w:r w:rsidR="002562BA" w:rsidRPr="00D024D0">
        <w:rPr>
          <w:sz w:val="24"/>
          <w:szCs w:val="24"/>
        </w:rPr>
        <w:t xml:space="preserve"> suda</w:t>
      </w:r>
    </w:p>
    <w:p w:rsidRDefault="0012554B" w:rsidP="004663E1" w:rsidR="0012554B" w:rsidRPr="00D024D0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D024D0">
        <w:rPr>
          <w:sz w:val="24"/>
          <w:szCs w:val="24"/>
        </w:rPr>
        <w:t>FINA Split – nakon pravomoćnosti</w:t>
      </w:r>
    </w:p>
    <w:sectPr w:rsidSect="0012554B" w:rsidR="0012554B" w:rsidRPr="00D024D0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269" w:rsidR="00CB3269">
      <w:r>
        <w:separator/>
      </w:r>
    </w:p>
  </w:endnote>
  <w:endnote w:id="0" w:type="continuationSeparator">
    <w:p w:rsidRDefault="00CB3269" w:rsidR="00CB3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269" w:rsidR="00CB3269">
      <w:r>
        <w:separator/>
      </w:r>
    </w:p>
  </w:footnote>
  <w:footnote w:id="0" w:type="continuationSeparator">
    <w:p w:rsidRDefault="00CB3269" w:rsidR="00CB3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73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6D7AB5">
      <w:rPr>
        <w:sz w:val="22"/>
        <w:szCs w:val="22"/>
      </w:rPr>
      <w:t>772/11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14"/>
  </w:num>
  <w:num w:numId="3">
    <w:abstractNumId w:val="0"/>
  </w:num>
  <w:num w:numId="4">
    <w:abstractNumId w:val="3"/>
  </w:num>
  <w:num w:numId="5">
    <w:abstractNumId w:val="12"/>
  </w:num>
  <w:num w:numId="6">
    <w:abstractNumId w:val="9"/>
  </w:num>
  <w:num w:numId="7">
    <w:abstractNumId w:val="8"/>
  </w:num>
  <w:num w:numId="8">
    <w:abstractNumId w:val="1"/>
  </w:num>
  <w:num w:numId="9">
    <w:abstractNumId w:val="2"/>
  </w:num>
  <w:num w:numId="10">
    <w:abstractNumId w:val="10"/>
  </w:num>
  <w:num w:numId="11">
    <w:abstractNumId w:val="11"/>
  </w:num>
  <w:num w:numId="12">
    <w:abstractNumId w:val="13"/>
  </w:num>
  <w:num w:numId="13">
    <w:abstractNumId w:val="7"/>
  </w:num>
  <w:num w:numId="14">
    <w:abstractNumId w:val="5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3454D"/>
    <w:rsid w:val="0004732E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1F7BF2"/>
    <w:rsid w:val="00216B9D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D4F7E"/>
    <w:rsid w:val="00604456"/>
    <w:rsid w:val="0060549D"/>
    <w:rsid w:val="006223C9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451A0"/>
    <w:rsid w:val="00753FE7"/>
    <w:rsid w:val="007576B6"/>
    <w:rsid w:val="00764214"/>
    <w:rsid w:val="0077383D"/>
    <w:rsid w:val="007A0DE4"/>
    <w:rsid w:val="007C214B"/>
    <w:rsid w:val="007E4729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74E3"/>
    <w:rsid w:val="008C3DC9"/>
    <w:rsid w:val="008C69AB"/>
    <w:rsid w:val="008D1111"/>
    <w:rsid w:val="008D2F53"/>
    <w:rsid w:val="00904EF8"/>
    <w:rsid w:val="009055DC"/>
    <w:rsid w:val="00910259"/>
    <w:rsid w:val="00923FF9"/>
    <w:rsid w:val="0093499E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6112C"/>
    <w:rsid w:val="00A6186F"/>
    <w:rsid w:val="00A72314"/>
    <w:rsid w:val="00A73B62"/>
    <w:rsid w:val="00A87512"/>
    <w:rsid w:val="00A90B7E"/>
    <w:rsid w:val="00A923B3"/>
    <w:rsid w:val="00AB21CE"/>
    <w:rsid w:val="00AC5D65"/>
    <w:rsid w:val="00AC74BF"/>
    <w:rsid w:val="00AE1861"/>
    <w:rsid w:val="00AF166B"/>
    <w:rsid w:val="00B00D42"/>
    <w:rsid w:val="00B15B4F"/>
    <w:rsid w:val="00B201BE"/>
    <w:rsid w:val="00B56B61"/>
    <w:rsid w:val="00B64B75"/>
    <w:rsid w:val="00B73957"/>
    <w:rsid w:val="00B80584"/>
    <w:rsid w:val="00B94619"/>
    <w:rsid w:val="00B95BE4"/>
    <w:rsid w:val="00BA14C0"/>
    <w:rsid w:val="00BC034F"/>
    <w:rsid w:val="00BD241B"/>
    <w:rsid w:val="00BD6933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836B4"/>
    <w:rsid w:val="00D84BF1"/>
    <w:rsid w:val="00D91E37"/>
    <w:rsid w:val="00D97BCE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73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32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32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32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32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73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32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32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32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32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St-772/2011</izvorni_sadrzaj>
    <derivirana_varijabla naziv="DomainObject.Predmet.OznakaBroj_1">St-772/2011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INFORMATIK DUBROVNIK d.o.o. za trgovinu i informatiku zastupanog po punomoćniku AMIR SUBAŠIĆ</izvorni_sadrzaj>
    <derivirana_varijabla naziv="DomainObject.Predmet.ProtustrankaFormated_1">  INFORMATIK DUBROVNIK d.o.o. za trgovinu i informatiku zastupanog po punomoćniku AMIR SUBAŠIĆ</derivirana_varijabla>
  </DomainObject.Predmet.ProtustrankaFormated>
  <DomainObject.Predmet.ProtustrankaFormatedOIB>
    <izvorni_sadrzaj>  INFORMATIK DUBROVNIK d.o.o. za trgovinu i informatiku, OIB 38062117209 zastupanog po punomoćniku AMIR SUBAŠIĆ</izvorni_sadrzaj>
    <derivirana_varijabla naziv="DomainObject.Predmet.ProtustrankaFormatedOIB_1">  INFORMATIK DUBROVNIK d.o.o. za trgovinu i informatiku, OIB 38062117209 zastupanog po punomoćniku AMIR SUBAŠIĆ</derivirana_varijabla>
  </DomainObject.Predmet.ProtustrankaFormatedOIB>
  <DomainObject.Predmet.ProtustrankaFormatedWithAdress>
    <izvorni_sadrzaj> INFORMATIK DUBROVNIK d.o.o. za trgovinu i informatiku, Iva Dulčića 8, 20000 Dubrovnik zastupanog po punomoćniku AMIR SUBAŠIĆ</izvorni_sadrzaj>
    <derivirana_varijabla naziv="DomainObject.Predmet.ProtustrankaFormatedWithAdress_1"> INFORMATIK DUBROVNIK d.o.o. za trgovinu i informatiku, Iva Dulčića 8, 20000 Dubrovnik zastupanog po punomoćniku AMIR SUBAŠIĆ</derivirana_varijabla>
  </DomainObject.Predmet.ProtustrankaFormatedWithAdress>
  <DomainObject.Predmet.ProtustrankaFormatedWithAdressOIB>
    <izvorni_sadrzaj> INFORMATIK DUBROVNIK d.o.o. za trgovinu i informatiku, OIB 38062117209, Iva Dulčića 8, 20000 Dubrovnik zastupanog po punomoćniku AMIR SUBAŠIĆ</izvorni_sadrzaj>
    <derivirana_varijabla naziv="DomainObject.Predmet.ProtustrankaFormatedWithAdressOIB_1"> INFORMATIK DUBROVNIK d.o.o. za trgovinu i informatiku, OIB 38062117209, Iva Dulčića 8, 20000 Dubrovnik zastupanog po punomoćniku AMIR SUBAŠIĆ</derivirana_varijabla>
  </DomainObject.Predmet.ProtustrankaFormatedWithAdressOIB>
  <DomainObject.Predmet.ProtustrankaWithAdress>
    <izvorni_sadrzaj>INFORMATIK DUBROVNIK d.o.o. za trgovinu i informatiku Iva Dulčića 8, 20000 Dubrovnik</izvorni_sadrzaj>
    <derivirana_varijabla naziv="DomainObject.Predmet.ProtustrankaWithAdress_1">INFORMATIK DUBROVNIK d.o.o. za trgovinu i informatiku Iva Dulčića 8, 20000 Dubrovnik</derivirana_varijabla>
  </DomainObject.Predmet.ProtustrankaWithAdress>
  <DomainObject.Predmet.ProtustrankaWithAdressOIB>
    <izvorni_sadrzaj>INFORMATIK DUBROVNIK d.o.o. za trgovinu i informatiku, OIB 38062117209, Iva Dulčića 8, 20000 Dubrovnik</izvorni_sadrzaj>
    <derivirana_varijabla naziv="DomainObject.Predmet.ProtustrankaWithAdressOIB_1">INFORMATIK DUBROVNIK d.o.o. za trgovinu i informatiku, OIB 38062117209, Iva Dulčića 8, 20000 Dubrovnik</derivirana_varijabla>
  </DomainObject.Predmet.ProtustrankaWithAdressOIB>
  <DomainObject.Predmet.ProtustrankaNazivFormated>
    <izvorni_sadrzaj>INFORMATIK DUBROVNIK d.o.o. za trgovinu i informatiku</izvorni_sadrzaj>
    <derivirana_varijabla naziv="DomainObject.Predmet.ProtustrankaNazivFormated_1">INFORMATIK DUBROVNIK d.o.o. za trgovinu i informatiku</derivirana_varijabla>
  </DomainObject.Predmet.ProtustrankaNazivFormated>
  <DomainObject.Predmet.ProtustrankaNazivFormatedOIB>
    <izvorni_sadrzaj>INFORMATIK DUBROVNIK d.o.o. za trgovinu i informatiku, OIB 38062117209</izvorni_sadrzaj>
    <derivirana_varijabla naziv="DomainObject.Predmet.ProtustrankaNazivFormatedOIB_1">INFORMATIK DUBROVNIK d.o.o. za trgovinu i informatiku, OIB 38062117209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DUBROVNIK MARKETING d.o.o. za marketing i usluge u stečaju; Mercedes-Benz Leasing Hrvatska d.o.o. za leasing nekretnina, vozila i strojeva</izvorni_sadrzaj>
    <derivirana_varijabla naziv="DomainObject.Predmet.StrankaFormated_1">  RH,MINISTARSTVO FINANCIJA-POREZNA UPRAVA,PODRUČNI URED DUBROVNIK zastupanog po punomoćniku Županijsko državno odvjetništvo u Dubrovniku; DUBROVNIK MARKETING d.o.o. za marketing i usluge u stečaju; Mercedes-Benz Leasing Hrvatska d.o.o. za leasing nekretnina, vozila i strojeva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Dubrovniku; DUBROVNIK MARKETING d.o.o. za marketing i usluge u stečaju, OIB 12909330690; Mercedes-Benz Leasing Hrvatska d.o.o. za leasing nekretnina, vozila i strojeva, OIB 17080997510</izvorni_sadrzaj>
    <derivirana_varijabla naziv="DomainObject.Predmet.StrankaFormatedOIB_1">  RH,MINISTARSTVO FINANCIJA-POREZNA UPRAVA,PODRUČNI URED DUBROVNIK, OIB 18683136487 zastupanog po punomoćniku Županijsko državno odvjetništvo u Dubrovniku; DUBROVNIK MARKETING d.o.o. za marketing i usluge u stečaju, OIB 12909330690; Mercedes-Benz Leasing Hrvatska d.o.o. za leasing nekretnina, vozila i strojeva, OIB 17080997510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Dubrovniku; DUBROVNIK MARKETING d.o.o. za marketing i usluge u stečaju, Kralja Tomislava 7, 20000 Dubrovnik; Mercedes-Benz Leasing Hrvatska d.o.o. za leasing nekretnina, vozila i strojeva, Kovinska 5, 10000 Zagreb</izvorni_sadrzaj>
    <derivirana_varijabla naziv="DomainObject.Predmet.StrankaFormatedWithAdress_1"> RH,MINISTARSTVO FINANCIJA-POREZNA UPRAVA,PODRUČNI URED DUBROVNIK, ., 20000 Dubrovnik zastupanog po punomoćniku Županijsko državno odvjetništvo u Dubrovniku; DUBROVNIK MARKETING d.o.o. za marketing i usluge u stečaju, Kralja Tomislava 7, 20000 Dubrovnik; Mercedes-Benz Leasing Hrvatska d.o.o. za leasing nekretnina, vozila i strojeva, Kovinska 5, 10000 Zagreb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Dubrovniku; DUBROVNIK MARKETING d.o.o. za marketing i usluge u stečaju, OIB 12909330690, Kralja Tomislava 7, 20000 Dubrovnik; Mercedes-Benz Leasing Hrvatska d.o.o. za leasing nekretnina, vozila i strojeva, OIB 17080997510, Kovinska 5, 10000 Zagreb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Dubrovniku; DUBROVNIK MARKETING d.o.o. za marketing i usluge u stečaju, OIB 12909330690, Kralja Tomislava 7, 20000 Dubrovnik; Mercedes-Benz Leasing Hrvatska d.o.o. za leasing nekretnina, vozila i strojeva, OIB 17080997510, Kovinska 5, 10000 Zagreb</derivirana_varijabla>
  </DomainObject.Predmet.StrankaFormatedWithAdressOIB>
  <DomainObject.Predmet.StrankaWithAdress>
    <izvorni_sadrzaj>RH,MINISTARSTVO FINANCIJA-POREZNA UPRAVA,PODRUČNI URED DUBROVNIK .,20000 Dubrovnik,DUBROVNIK MARKETING d.o.o. za marketing i usluge u stečaju Kralja Tomislava 7,20000 Dubrovnik,Mercedes-Benz Leasing Hrvatska d.o.o. za leasing nekretnina, vozila i strojeva Kovinska 5,10000 Zagreb</izvorni_sadrzaj>
    <derivirana_varijabla naziv="DomainObject.Predmet.StrankaWithAdress_1">RH,MINISTARSTVO FINANCIJA-POREZNA UPRAVA,PODRUČNI URED DUBROVNIK .,20000 Dubrovnik,DUBROVNIK MARKETING d.o.o. za marketing i usluge u stečaju Kralja Tomislava 7,20000 Dubrovnik,Mercedes-Benz Leasing Hrvatska d.o.o. za leasing nekretnina, vozila i strojeva Kovinska 5,10000 Zagreb</derivirana_varijabla>
  </DomainObject.Predmet.StrankaWithAdress>
  <DomainObject.Predmet.StrankaWithAdressOIB>
    <izvorni_sadrzaj>RH,MINISTARSTVO FINANCIJA-POREZNA UPRAVA,PODRUČNI URED DUBROVNIK, OIB 18683136487, .,20000 Dubrovnik,DUBROVNIK MARKETING d.o.o. za marketing i usluge u stečaju, OIB 12909330690, Kralja Tomislava 7,20000 Dubrovnik,Mercedes-Benz Leasing Hrvatska d.o.o. za leasing nekretnina, vozila i strojeva, OIB 17080997510, Kovinska 5,10000 Zagreb</izvorni_sadrzaj>
    <derivirana_varijabla naziv="DomainObject.Predmet.StrankaWithAdressOIB_1">RH,MINISTARSTVO FINANCIJA-POREZNA UPRAVA,PODRUČNI URED DUBROVNIK, OIB 18683136487, .,20000 Dubrovnik,DUBROVNIK MARKETING d.o.o. za marketing i usluge u stečaju, OIB 12909330690, Kralja Tomislava 7,20000 Dubrovnik,Mercedes-Benz Leasing Hrvatska d.o.o. za leasing nekretnina, vozila i strojeva, OIB 17080997510, Kovinska 5,10000 Zagreb</derivirana_varijabla>
  </DomainObject.Predmet.StrankaWithAdressOIB>
  <DomainObject.Predmet.StrankaNazivFormated>
    <izvorni_sadrzaj>RH,MINISTARSTVO FINANCIJA-POREZNA UPRAVA,PODRUČNI URED DUBROVNIK,DUBROVNIK MARKETING d.o.o. za marketing i usluge u stečaju,Mercedes-Benz Leasing Hrvatska d.o.o. za leasing nekretnina, vozila i strojeva</izvorni_sadrzaj>
    <derivirana_varijabla naziv="DomainObject.Predmet.StrankaNazivFormated_1">RH,MINISTARSTVO FINANCIJA-POREZNA UPRAVA,PODRUČNI URED DUBROVNIK,DUBROVNIK MARKETING d.o.o. za marketing i usluge u stečaju,Mercedes-Benz Leasing Hrvatska d.o.o. za leasing nekretnina, vozila i strojeva</derivirana_varijabla>
  </DomainObject.Predmet.StrankaNazivFormated>
  <DomainObject.Predmet.StrankaNazivFormatedOIB>
    <izvorni_sadrzaj>RH,MINISTARSTVO FINANCIJA-POREZNA UPRAVA,PODRUČNI URED DUBROVNIK, OIB 18683136487,DUBROVNIK MARKETING d.o.o. za marketing i usluge u stečaju, OIB 12909330690,Mercedes-Benz Leasing Hrvatska d.o.o. za leasing nekretnina, vozila i strojeva, OIB 17080997510</izvorni_sadrzaj>
    <derivirana_varijabla naziv="DomainObject.Predmet.StrankaNazivFormatedOIB_1">RH,MINISTARSTVO FINANCIJA-POREZNA UPRAVA,PODRUČNI URED DUBROVNIK, OIB 18683136487,DUBROVNIK MARKETING d.o.o. za marketing i usluge u stečaju, OIB 12909330690,Mercedes-Benz Leasing Hrvatska d.o.o. za leasing nekretnina, vozila i strojeva, OIB 17080997510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1331744.85</izvorni_sadrzaj>
    <derivirana_varijabla naziv="DomainObject.Predmet.TrenutnaVrijednost_1">1331744.85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DUBROVNIK MARKETING d.o.o. za marketing i usluge u stečaju</item>
      <item>Mercedes-Benz Leasing Hrvatska d.o.o. za leasing nekretnina, vozila i strojeva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DUBROVNIK MARKETING d.o.o. za marketing i usluge u stečaju</item>
      <item>Mercedes-Benz Leasing Hrvatska d.o.o. za leasing nekretnina, vozila i strojeva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  <item>DUBROVNIK MARKETING d.o.o. za marketing i usluge u stečaju, OIB 12909330690</item>
      <item>Mercedes-Benz Leasing Hrvatska d.o.o. za leasing nekretnina, vozila i strojeva, OIB 17080997510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  <item>DUBROVNIK MARKETING d.o.o. za marketing i usluge u stečaju, OIB 12909330690</item>
      <item>Mercedes-Benz Leasing Hrvatska d.o.o. za leasing nekretnina, vozila i strojeva, OIB 17080997510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  <item>DUBROVNIK MARKETING d.o.o. za marketing i usluge u stečaju, Kralja Tomislava 7, 20000 Dubrovnik</item>
      <item>Mercedes-Benz Leasing Hrvatska d.o.o. za leasing nekretnina, vozila i strojeva, Kovinska 5, 10000 Zagreb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  <item>DUBROVNIK MARKETING d.o.o. za marketing i usluge u stečaju, Kralja Tomislava 7, 20000 Dubrovnik</item>
      <item>Mercedes-Benz Leasing Hrvatska d.o.o. za leasing nekretnina, vozila i strojeva, Kovinska 5, 10000 Zagreb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  <item>DUBROVNIK MARKETING d.o.o. za marketing i usluge u stečaju, OIB 12909330690, Kralja Tomislava 7, 20000 Dubrovnik</item>
      <item>Mercedes-Benz Leasing Hrvatska d.o.o. za leasing nekretnina, vozila i strojeva, OIB 17080997510, Kovinska 5, 10000 Zagreb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  <item>DUBROVNIK MARKETING d.o.o. za marketing i usluge u stečaju, OIB 12909330690, Kralja Tomislava 7, 20000 Dubrovnik</item>
      <item>Mercedes-Benz Leasing Hrvatska d.o.o. za leasing nekretnina, vozila i strojeva, OIB 17080997510, Kovinska 5, 10000 Zagreb</item>
    </derivirana_varijabla>
  </DomainObject.Predmet.StrankaListFormatedWithAdressOIB>
  <DomainObject.Predmet.StrankaListNazivFormated>
    <izvorni_sadrzaj>
      <item>RH,MINISTARSTVO FINANCIJA-POREZNA UPRAVA,PODRUČNI URED DUBROVNIK</item>
      <item>DUBROVNIK MARKETING d.o.o. za marketing i usluge u stečaju</item>
      <item>Mercedes-Benz Leasing Hrvatska d.o.o. za leasing nekretnina, vozila i strojeva</item>
    </izvorni_sadrzaj>
    <derivirana_varijabla naziv="DomainObject.Predmet.StrankaListNazivFormated_1">
      <item>RH,MINISTARSTVO FINANCIJA-POREZNA UPRAVA,PODRUČNI URED DUBROVNIK</item>
      <item>DUBROVNIK MARKETING d.o.o. za marketing i usluge u stečaju</item>
      <item>Mercedes-Benz Leasing Hrvatska d.o.o. za leasing nekretnina, vozila i strojeva</item>
    </derivirana_varijabla>
  </DomainObject.Predmet.StrankaListNazivFormated>
  <DomainObject.Predmet.StrankaListNazivFormatedOIB>
    <izvorni_sadrzaj>
      <item>RH,MINISTARSTVO FINANCIJA-POREZNA UPRAVA,PODRUČNI URED DUBROVNIK, OIB 18683136487</item>
      <item>DUBROVNIK MARKETING d.o.o. za marketing i usluge u stečaju, OIB 12909330690</item>
      <item>Mercedes-Benz Leasing Hrvatska d.o.o. za leasing nekretnina, vozila i strojeva, OIB 17080997510</item>
    </izvorni_sadrzaj>
    <derivirana_varijabla naziv="DomainObject.Predmet.StrankaListNazivFormatedOIB_1">
      <item>RH,MINISTARSTVO FINANCIJA-POREZNA UPRAVA,PODRUČNI URED DUBROVNIK, OIB 18683136487</item>
      <item>DUBROVNIK MARKETING d.o.o. za marketing i usluge u stečaju, OIB 12909330690</item>
      <item>Mercedes-Benz Leasing Hrvatska d.o.o. za leasing nekretnina, vozila i strojeva, OIB 17080997510</item>
    </derivirana_varijabla>
  </DomainObject.Predmet.StrankaListNazivFormatedOIB>
  <DomainObject.Predmet.ProtuStrankaListFormated>
    <izvorni_sadrzaj>
      <item>INFORMATIK DUBROVNIK d.o.o. za trgovinu i informatiku zastupanog po punomoćniku AMIR SUBAŠIĆ</item>
    </izvorni_sadrzaj>
    <derivirana_varijabla naziv="DomainObject.Predmet.ProtuStrankaListFormated_1">
      <item>INFORMATIK DUBROVNIK d.o.o. za trgovinu i informatiku zastupanog po punomoćniku AMIR SUBAŠIĆ</item>
    </derivirana_varijabla>
  </DomainObject.Predmet.ProtuStrankaListFormated>
  <DomainObject.Predmet.ProtuStrankaListFormatedOIB>
    <izvorni_sadrzaj>
      <item>INFORMATIK DUBROVNIK d.o.o. za trgovinu i informatiku, OIB 38062117209 zastupanog po punomoćniku AMIR SUBAŠIĆ</item>
    </izvorni_sadrzaj>
    <derivirana_varijabla naziv="DomainObject.Predmet.ProtuStrankaListFormatedOIB_1">
      <item>INFORMATIK DUBROVNIK d.o.o. za trgovinu i informatiku, OIB 38062117209 zastupanog po punomoćniku AMIR SUBAŠIĆ</item>
    </derivirana_varijabla>
  </DomainObject.Predmet.ProtuStrankaListFormatedOIB>
  <DomainObject.Predmet.ProtuStrankaListFormatedWithAdress>
    <izvorni_sadrzaj>
      <item>INFORMATIK DUBROVNIK d.o.o. za trgovinu i informatiku, Iva Dulčića 8, 20000 Dubrovnik zastupanog po punomoćniku AMIR SUBAŠIĆ</item>
    </izvorni_sadrzaj>
    <derivirana_varijabla naziv="DomainObject.Predmet.ProtuStrankaListFormatedWithAdress_1">
      <item>INFORMATIK DUBROVNIK d.o.o. za trgovinu i informatiku, Iva Dulčića 8, 20000 Dubrovnik zastupanog po punomoćniku AMIR SUBAŠIĆ</item>
    </derivirana_varijabla>
  </DomainObject.Predmet.ProtuStrankaListFormatedWithAdress>
  <DomainObject.Predmet.ProtuStrankaListFormatedWithAdressOIB>
    <izvorni_sadrzaj>
      <item>INFORMATIK DUBROVNIK d.o.o. za trgovinu i informatiku, OIB 38062117209, Iva Dulčića 8, 20000 Dubrovnik zastupanog po punomoćniku AMIR SUBAŠIĆ</item>
    </izvorni_sadrzaj>
    <derivirana_varijabla naziv="DomainObject.Predmet.ProtuStrankaListFormatedWithAdressOIB_1">
      <item>INFORMATIK DUBROVNIK d.o.o. za trgovinu i informatiku, OIB 38062117209, Iva Dulčića 8, 20000 Dubrovnik zastupanog po punomoćniku AMIR SUBAŠIĆ</item>
    </derivirana_varijabla>
  </DomainObject.Predmet.ProtuStrankaListFormatedWithAdressOIB>
  <DomainObject.Predmet.ProtuStrankaListNazivFormated>
    <izvorni_sadrzaj>
      <item>INFORMATIK DUBROVNIK d.o.o. za trgovinu i informatiku</item>
    </izvorni_sadrzaj>
    <derivirana_varijabla naziv="DomainObject.Predmet.ProtuStrankaListNazivFormated_1">
      <item>INFORMATIK DUBROVNIK d.o.o. za trgovinu i informatiku</item>
    </derivirana_varijabla>
  </DomainObject.Predmet.ProtuStrankaListNazivFormated>
  <DomainObject.Predmet.ProtuStrankaListNazivFormatedOIB>
    <izvorni_sadrzaj>
      <item>INFORMATIK DUBROVNIK d.o.o. za trgovinu i informatiku, OIB 38062117209</item>
    </izvorni_sadrzaj>
    <derivirana_varijabla naziv="DomainObject.Predmet.ProtuStrankaListNazivFormatedOIB_1">
      <item>INFORMATIK DUBROVNIK d.o.o. za trgovinu i informatiku, OIB 38062117209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AMIR SUBAŠIĆ punomoćnik sudionika u postupku INFORMATIK DUBROVNIK d.o.o. za trgovinu i informatiku</item>
      <item>MATO MARIĆ</item>
      <item>Mercedes-Benz Leasing Hrvatska d.o.o. za leasing nekretnina, vozila i strojeva</item>
      <item>Antun Kisić</item>
      <item>Velimir Žak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AMIR SUBAŠIĆ punomoćnik sudionika u postupku INFORMATIK DUBROVNIK d.o.o. za trgovinu i informatiku</item>
      <item>MATO MARIĆ</item>
      <item>Mercedes-Benz Leasing Hrvatska d.o.o. za leasing nekretnina, vozila i strojeva</item>
      <item>Antun Kisić</item>
      <item>Velimir Žak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AMIR SUBAŠIĆ, OIB 17312180213 punomoćnik sudionika u postupku INFORMATIK DUBROVNIK d.o.o. za trgovinu i informatiku</item>
      <item>MATO MARIĆ, OIB 13599850374</item>
      <item>Mercedes-Benz Leasing Hrvatska d.o.o. za leasing nekretnina, vozila i strojeva, OIB 17080997510</item>
      <item>Antun Kisić</item>
      <item>Velimir Žak, OIB 08955615751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AMIR SUBAŠIĆ, OIB 17312180213 punomoćnik sudionika u postupku INFORMATIK DUBROVNIK d.o.o. za trgovinu i informatiku</item>
      <item>MATO MARIĆ, OIB 13599850374</item>
      <item>Mercedes-Benz Leasing Hrvatska d.o.o. za leasing nekretnina, vozila i strojeva, OIB 17080997510</item>
      <item>Antun Kisić</item>
      <item>Velimir Žak, OIB 08955615751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AMIR SUBAŠIĆ, Bogišićeva Tiha 17, 20210 Cavtat punomoćnik sudionika u postupku INFORMATIK DUBROVNIK d.o.o. za trgovinu i informatiku</item>
      <item>MATO MARIĆ</item>
      <item>Mercedes-Benz Leasing Hrvatska d.o.o. za leasing nekretnina, vozila i strojeva, Kovinska 5, 10000 Zagreb</item>
      <item>Antun Kisić</item>
      <item>Velimir Žak, Opatička Ulica 16, 10000 Zagreb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AMIR SUBAŠIĆ, Bogišićeva Tiha 17, 20210 Cavtat punomoćnik sudionika u postupku INFORMATIK DUBROVNIK d.o.o. za trgovinu i informatiku</item>
      <item>MATO MARIĆ</item>
      <item>Mercedes-Benz Leasing Hrvatska d.o.o. za leasing nekretnina, vozila i strojeva, Kovinska 5, 10000 Zagreb</item>
      <item>Antun Kisić</item>
      <item>Velimir Žak, Opatička Ulica 16, 10000 Zagreb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AMIR SUBAŠIĆ, OIB 17312180213, Bogišićeva Tiha 17, 20210 Cavtat punomoćnik sudionika u postupku INFORMATIK DUBROVNIK d.o.o. za trgovinu i informatiku</item>
      <item>MATO MARIĆ, OIB 13599850374</item>
      <item>Mercedes-Benz Leasing Hrvatska d.o.o. za leasing nekretnina, vozila i strojeva, OIB 17080997510, Kovinska 5, 10000 Zagreb</item>
      <item>Antun Kisić</item>
      <item>Velimir Žak, OIB 08955615751, Opatička Ulica 16, 10000 Zagreb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AMIR SUBAŠIĆ, OIB 17312180213, Bogišićeva Tiha 17, 20210 Cavtat punomoćnik sudionika u postupku INFORMATIK DUBROVNIK d.o.o. za trgovinu i informatiku</item>
      <item>MATO MARIĆ, OIB 13599850374</item>
      <item>Mercedes-Benz Leasing Hrvatska d.o.o. za leasing nekretnina, vozila i strojeva, OIB 17080997510, Kovinska 5, 10000 Zagreb</item>
      <item>Antun Kisić</item>
      <item>Velimir Žak, OIB 08955615751, Opatička Ulica 16, 10000 Zagreb</item>
    </derivirana_varijabla>
  </DomainObject.Predmet.OstaliListFormatedWithAdressOIB>
  <DomainObject.Predmet.OstaliListNazivFormated>
    <izvorni_sadrzaj>
      <item>Županijsko državno odvjetništvo u Dubrovniku</item>
      <item>AMIR SUBAŠIĆ</item>
      <item>MATO MARIĆ</item>
      <item>Mercedes-Benz Leasing Hrvatska d.o.o. za leasing nekretnina, vozila i strojeva</item>
      <item>Antun Kisić</item>
      <item>Velimir Žak</item>
    </izvorni_sadrzaj>
    <derivirana_varijabla naziv="DomainObject.Predmet.OstaliListNazivFormated_1">
      <item>Županijsko državno odvjetništvo u Dubrovniku</item>
      <item>AMIR SUBAŠIĆ</item>
      <item>MATO MARIĆ</item>
      <item>Mercedes-Benz Leasing Hrvatska d.o.o. za leasing nekretnina, vozila i strojeva</item>
      <item>Antun Kisić</item>
      <item>Velimir Žak</item>
    </derivirana_varijabla>
  </DomainObject.Predmet.OstaliListNazivFormated>
  <DomainObject.Predmet.OstaliListNazivFormatedOIB>
    <izvorni_sadrzaj>
      <item>Županijsko državno odvjetništvo u Dubrovniku</item>
      <item>AMIR SUBAŠIĆ, OIB 17312180213</item>
      <item>MATO MARIĆ, OIB 13599850374</item>
      <item>Mercedes-Benz Leasing Hrvatska d.o.o. za leasing nekretnina, vozila i strojeva, OIB 17080997510</item>
      <item>Antun Kisić</item>
      <item>Velimir Žak, OIB 08955615751</item>
    </izvorni_sadrzaj>
    <derivirana_varijabla naziv="DomainObject.Predmet.OstaliListNazivFormatedOIB_1">
      <item>Županijsko državno odvjetništvo u Dubrovniku</item>
      <item>AMIR SUBAŠIĆ, OIB 17312180213</item>
      <item>MATO MARIĆ, OIB 13599850374</item>
      <item>Mercedes-Benz Leasing Hrvatska d.o.o. za leasing nekretnina, vozila i strojeva, OIB 17080997510</item>
      <item>Antun Kisić</item>
      <item>Velimir Žak, OIB 08955615751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INFORMATIK DUBROVNIK d.o.o. za trgovinu i informatiku</izvorni_sadrzaj>
    <derivirana_varijabla naziv="DomainObject.Predmet.ProtustrankaIDrugi_1">INFORMATIK DUBROVNIK d.o.o. za trgovinu i informatiku</derivirana_varijabla>
  </DomainObject.Predmet.ProtustrankaIDrugi>
  <DomainObject.Predmet.StrankaIDrugiAdressOIB>
    <izvorni_sadrzaj>RH,MINISTARSTVO FINANCIJA-POREZNA UPRAVA,PODRUČNI URED DUBROVNIK, OIB 18683136487, ., 20000 Dubrovnik i dr.</izvorni_sadrzaj>
    <derivirana_varijabla naziv="DomainObject.Predmet.StrankaIDrugiAdressOIB_1">RH,MINISTARSTVO FINANCIJA-POREZNA UPRAVA,PODRUČNI URED DUBROVNIK, OIB 18683136487, ., 20000 Dubrovnik i dr.</derivirana_varijabla>
  </DomainObject.Predmet.StrankaIDrugiAdressOIB>
  <DomainObject.Predmet.ProtustrankaIDrugiAdressOIB>
    <izvorni_sadrzaj>INFORMATIK DUBROVNIK d.o.o. za trgovinu i informatiku, OIB 38062117209, Iva Dulčića 8, 20000 Dubrovnik</izvorni_sadrzaj>
    <derivirana_varijabla naziv="DomainObject.Predmet.ProtustrankaIDrugiAdressOIB_1">INFORMATIK DUBROVNIK d.o.o. za trgovinu i informatiku, OIB 38062117209, Iva Dulčića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INFORMATIK DUBROVNIK d.o.o. za trgovinu i informatiku</item>
      <item>Županijsko državno odvjetništvo u Dubrovniku</item>
      <item>AMIR SUBAŠIĆ</item>
      <item>MATO MARIĆ</item>
      <item>Mercedes-Benz Leasing Hrvatska d.o.o. za leasing nekretnina, vozila i strojeva</item>
      <item>Antun Kisić</item>
      <item>DUBROVNIK MARKETING d.o.o. za marketing i usluge u stečaju</item>
      <item>Mercedes-Benz Leasing Hrvatska d.o.o. za leasing nekretnina, vozila i strojeva</item>
      <item>Velimir Žak</item>
    </izvorni_sadrzaj>
    <derivirana_varijabla naziv="DomainObject.Predmet.SudioniciListNaziv_1">
      <item>RH,MINISTARSTVO FINANCIJA-POREZNA UPRAVA,PODRUČNI URED DUBROVNIK</item>
      <item>INFORMATIK DUBROVNIK d.o.o. za trgovinu i informatiku</item>
      <item>Županijsko državno odvjetništvo u Dubrovniku</item>
      <item>AMIR SUBAŠIĆ</item>
      <item>MATO MARIĆ</item>
      <item>Mercedes-Benz Leasing Hrvatska d.o.o. za leasing nekretnina, vozila i strojeva</item>
      <item>Antun Kisić</item>
      <item>DUBROVNIK MARKETING d.o.o. za marketing i usluge u stečaju</item>
      <item>Mercedes-Benz Leasing Hrvatska d.o.o. za leasing nekretnina, vozila i strojeva</item>
      <item>Velimir Žak</item>
    </derivirana_varijabla>
  </DomainObject.Predmet.SudioniciListNaziv>
  <DomainObject.Predmet.SudioniciListAdressOIB>
    <izvorni_sadrzaj>
      <item>RH,MINISTARSTVO FINANCIJA-POREZNA UPRAVA,PODRUČNI URED DUBROVNIK, OIB 18683136487, .,20000 Dubrovnik</item>
      <item>INFORMATIK DUBROVNIK d.o.o. za trgovinu i informatiku, OIB 38062117209, Iva Dulčića 8,20000 Dubrovnik</item>
      <item>Županijsko državno odvjetništvo u Dubrovniku, Dropčeva 1,20000 Dubrovnik</item>
      <item>AMIR SUBAŠIĆ, OIB 17312180213, Bogišićeva Tiha 17,20210 Cavtat</item>
      <item>MATO MARIĆ, OIB 13599850374</item>
      <item>Mercedes-Benz Leasing Hrvatska d.o.o. za leasing nekretnina, vozila i strojeva, OIB 17080997510, Kovinska 5,10000 Zagreb</item>
      <item>Antun Kisić</item>
      <item>DUBROVNIK MARKETING d.o.o. za marketing i usluge u stečaju, OIB 12909330690, Kralja Tomislava 7,20000 Dubrovnik</item>
      <item>Mercedes-Benz Leasing Hrvatska d.o.o. za leasing nekretnina, vozila i strojeva, OIB 17080997510, Kovinska 5,10000 Zagreb</item>
      <item>Velimir Žak, OIB 08955615751, Opatička Ulica 16,10000 Zagreb</item>
    </izvorni_sadrzaj>
    <derivirana_varijabla naziv="DomainObject.Predmet.SudioniciListAdressOIB_1">
      <item>RH,MINISTARSTVO FINANCIJA-POREZNA UPRAVA,PODRUČNI URED DUBROVNIK, OIB 18683136487, .,20000 Dubrovnik</item>
      <item>INFORMATIK DUBROVNIK d.o.o. za trgovinu i informatiku, OIB 38062117209, Iva Dulčića 8,20000 Dubrovnik</item>
      <item>Županijsko državno odvjetništvo u Dubrovniku, Dropčeva 1,20000 Dubrovnik</item>
      <item>AMIR SUBAŠIĆ, OIB 17312180213, Bogišićeva Tiha 17,20210 Cavtat</item>
      <item>MATO MARIĆ, OIB 13599850374</item>
      <item>Mercedes-Benz Leasing Hrvatska d.o.o. za leasing nekretnina, vozila i strojeva, OIB 17080997510, Kovinska 5,10000 Zagreb</item>
      <item>Antun Kisić</item>
      <item>DUBROVNIK MARKETING d.o.o. za marketing i usluge u stečaju, OIB 12909330690, Kralja Tomislava 7,20000 Dubrovnik</item>
      <item>Mercedes-Benz Leasing Hrvatska d.o.o. za leasing nekretnina, vozila i strojeva, OIB 17080997510, Kovinska 5,10000 Zagreb</item>
      <item>Velimir Žak, OIB 08955615751, Opatička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38062117209</item>
      <item>, OIB null</item>
      <item>, OIB 17312180213</item>
      <item>, OIB 13599850374</item>
      <item>, OIB 17080997510</item>
      <item>, OIB null</item>
      <item>, OIB 12909330690</item>
      <item>, OIB 17080997510</item>
      <item>, OIB 08955615751</item>
    </izvorni_sadrzaj>
    <derivirana_varijabla naziv="DomainObject.Predmet.SudioniciListNazivOIB_1">
      <item>, OIB 18683136487</item>
      <item>, OIB 38062117209</item>
      <item>, OIB null</item>
      <item>, OIB 17312180213</item>
      <item>, OIB 13599850374</item>
      <item>, OIB 17080997510</item>
      <item>, OIB null</item>
      <item>, OIB 12909330690</item>
      <item>, OIB 17080997510</item>
      <item>, OIB 08955615751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599</properties:Words>
  <properties:Characters>3316</properties:Characters>
  <properties:Lines>91</properties:Lines>
  <properties:Paragraphs>33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3968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2018-02-09T10:43:00Z</dcterms:created>
  <dc:creator>Ante Kačić</dc:creator>
  <cp:lastModifiedBy>Ivana Mendeš</cp:lastModifiedBy>
  <cp:lastPrinted>2018-02-09T11:46:00Z</cp:lastPrinted>
  <dcterms:modified xmlns:xsi="http://www.w3.org/2001/XMLSchema-instance" xsi:type="dcterms:W3CDTF">2018-02-09T11:49:00Z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