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341b" w14:paraId="2df341b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159C0">
        <w:rPr>
          <w:b/>
          <w:lang w:val="hr-HR"/>
        </w:rPr>
        <w:t>1758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6159C0">
        <w:rPr>
          <w:lang w:val="hr-HR"/>
        </w:rPr>
        <w:t>REGALIS ADRIA d.o.o. Split, Doverska 8, OIB: 36367622829, MBS: 060248546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6159C0">
        <w:rPr>
          <w:lang w:val="hr-HR"/>
        </w:rPr>
        <w:t>REGALIS ADRIA d.o.o. Split, Doverska 8, OIB: 36367622829, MBS: 060248546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E349C5">
        <w:rPr>
          <w:lang w:val="hr-HR"/>
        </w:rPr>
        <w:t>10,30</w:t>
      </w:r>
      <w:r w:rsidR="0089134C">
        <w:rPr>
          <w:lang w:val="hr-HR"/>
        </w:rPr>
        <w:t xml:space="preserve">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7E282A">
        <w:t xml:space="preserve">Zdenko </w:t>
      </w:r>
      <w:r w:rsidR="007E282A" w:rsidRPr="00550E46">
        <w:t>Krstić, dipl. pravnik iz Osijeka, Županijska 2, OIB: 13827089798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159C0">
        <w:rPr>
          <w:lang w:val="hr-HR"/>
        </w:rPr>
        <w:t>REGALIS ADRIA d.o.o. Split, Doverska 8, OIB: 36367622829, MBS: 060248546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6159C0">
        <w:rPr>
          <w:lang w:val="hr-HR"/>
        </w:rPr>
        <w:t>03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6159C0">
        <w:rPr>
          <w:lang w:val="hr-HR"/>
        </w:rPr>
        <w:t>REGALIS ADRIA d.o.o. Split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59C0">
        <w:rPr>
          <w:lang w:val="hr-HR"/>
        </w:rPr>
        <w:t>1994</w:t>
      </w:r>
      <w:r>
        <w:rPr>
          <w:lang w:val="hr-HR"/>
        </w:rPr>
        <w:t xml:space="preserve"> dan</w:t>
      </w:r>
      <w:r w:rsidR="00E3090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6159C0">
        <w:rPr>
          <w:lang w:val="hr-HR"/>
        </w:rPr>
        <w:t>175,00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50188" w:rsidRPr="00950188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6159C0">
      <w:t>1758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2B88"/>
    <w:rsid w:val="004A6CA0"/>
    <w:rsid w:val="004D23AF"/>
    <w:rsid w:val="00520266"/>
    <w:rsid w:val="00520582"/>
    <w:rsid w:val="005D78D5"/>
    <w:rsid w:val="005F7162"/>
    <w:rsid w:val="006159C0"/>
    <w:rsid w:val="00634348"/>
    <w:rsid w:val="00641FD6"/>
    <w:rsid w:val="00642955"/>
    <w:rsid w:val="00664952"/>
    <w:rsid w:val="0066735D"/>
    <w:rsid w:val="006767AE"/>
    <w:rsid w:val="006C0489"/>
    <w:rsid w:val="006E24D7"/>
    <w:rsid w:val="006E3551"/>
    <w:rsid w:val="00736EF6"/>
    <w:rsid w:val="00743750"/>
    <w:rsid w:val="007725FF"/>
    <w:rsid w:val="007A51CD"/>
    <w:rsid w:val="007A74B6"/>
    <w:rsid w:val="007E282A"/>
    <w:rsid w:val="00832F97"/>
    <w:rsid w:val="0084487A"/>
    <w:rsid w:val="00850B9F"/>
    <w:rsid w:val="00870E42"/>
    <w:rsid w:val="00876209"/>
    <w:rsid w:val="0089134C"/>
    <w:rsid w:val="008D3F54"/>
    <w:rsid w:val="009374AD"/>
    <w:rsid w:val="00950188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090D"/>
    <w:rsid w:val="00E349C5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01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18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5018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5018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5018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01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18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5018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5018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5018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1758</izvorni_sadrzaj>
    <derivirana_varijabla naziv="DomainObject.Predmet.Broj_1">1758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St-1758/2015</izvorni_sadrzaj>
    <derivirana_varijabla naziv="DomainObject.Predmet.OznakaBroj_1">St-1758/2015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REGALIS ADRIA d.o.o. za poslovanje nekretninama</izvorni_sadrzaj>
    <derivirana_varijabla naziv="DomainObject.Predmet.ProtustrankaFormated_1">  REGALIS ADRIA d.o.o. za poslovanje nekretninama</derivirana_varijabla>
  </DomainObject.Predmet.ProtustrankaFormated>
  <DomainObject.Predmet.ProtustrankaFormatedOIB>
    <izvorni_sadrzaj>  REGALIS ADRIA d.o.o. za poslovanje nekretninama, OIB 36367622829</izvorni_sadrzaj>
    <derivirana_varijabla naziv="DomainObject.Predmet.ProtustrankaFormatedOIB_1">  REGALIS ADRIA d.o.o. za poslovanje nekretninama, OIB 36367622829</derivirana_varijabla>
  </DomainObject.Predmet.ProtustrankaFormatedOIB>
  <DomainObject.Predmet.ProtustrankaFormatedWithAdress>
    <izvorni_sadrzaj> REGALIS ADRIA d.o.o. za poslovanje nekretninama, Doverska 8, 21000 Split</izvorni_sadrzaj>
    <derivirana_varijabla naziv="DomainObject.Predmet.ProtustrankaFormatedWithAdress_1"> REGALIS ADRIA d.o.o. za poslovanje nekretninama, Doverska 8, 21000 Split</derivirana_varijabla>
  </DomainObject.Predmet.ProtustrankaFormatedWithAdress>
  <DomainObject.Predmet.ProtustrankaFormatedWithAdressOIB>
    <izvorni_sadrzaj> REGALIS ADRIA d.o.o. za poslovanje nekretninama, OIB 36367622829, Doverska 8, 21000 Split</izvorni_sadrzaj>
    <derivirana_varijabla naziv="DomainObject.Predmet.ProtustrankaFormatedWithAdressOIB_1"> REGALIS ADRIA d.o.o. za poslovanje nekretninama, OIB 36367622829, Doverska 8, 21000 Split</derivirana_varijabla>
  </DomainObject.Predmet.ProtustrankaFormatedWithAdressOIB>
  <DomainObject.Predmet.ProtustrankaWithAdress>
    <izvorni_sadrzaj>REGALIS ADRIA d.o.o. za poslovanje nekretninama Doverska 8, 21000 Split</izvorni_sadrzaj>
    <derivirana_varijabla naziv="DomainObject.Predmet.ProtustrankaWithAdress_1">REGALIS ADRIA d.o.o. za poslovanje nekretninama Doverska 8, 21000 Split</derivirana_varijabla>
  </DomainObject.Predmet.ProtustrankaWithAdress>
  <DomainObject.Predmet.ProtustrankaWithAdressOIB>
    <izvorni_sadrzaj>REGALIS ADRIA d.o.o. za poslovanje nekretninama, OIB 36367622829, Doverska 8, 21000 Split</izvorni_sadrzaj>
    <derivirana_varijabla naziv="DomainObject.Predmet.ProtustrankaWithAdressOIB_1">REGALIS ADRIA d.o.o. za poslovanje nekretninama, OIB 36367622829, Doverska 8, 21000 Split</derivirana_varijabla>
  </DomainObject.Predmet.ProtustrankaWithAdressOIB>
  <DomainObject.Predmet.ProtustrankaNazivFormated>
    <izvorni_sadrzaj>REGALIS ADRIA d.o.o. za poslovanje nekretninama</izvorni_sadrzaj>
    <derivirana_varijabla naziv="DomainObject.Predmet.ProtustrankaNazivFormated_1">REGALIS ADRIA d.o.o. za poslovanje nekretninama</derivirana_varijabla>
  </DomainObject.Predmet.ProtustrankaNazivFormated>
  <DomainObject.Predmet.ProtustrankaNazivFormatedOIB>
    <izvorni_sadrzaj>REGALIS ADRIA d.o.o. za poslovanje nekretninama, OIB 36367622829</izvorni_sadrzaj>
    <derivirana_varijabla naziv="DomainObject.Predmet.ProtustrankaNazivFormatedOIB_1">REGALIS ADRIA d.o.o. za poslovanje nekretninama, OIB 36367622829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175.00</izvorni_sadrzaj>
    <derivirana_varijabla naziv="DomainObject.Predmet.TrenutnaVrijednost_1">175.00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REGALIS ADRIA d.o.o. za poslovanje nekretninama</item>
    </izvorni_sadrzaj>
    <derivirana_varijabla naziv="DomainObject.Predmet.ProtuStrankaListFormated_1">
      <item>REGALIS ADRIA d.o.o. za poslovanje nekretninama</item>
    </derivirana_varijabla>
  </DomainObject.Predmet.ProtuStrankaListFormated>
  <DomainObject.Predmet.ProtuStrankaListFormatedOIB>
    <izvorni_sadrzaj>
      <item>REGALIS ADRIA d.o.o. za poslovanje nekretninama, OIB 36367622829</item>
    </izvorni_sadrzaj>
    <derivirana_varijabla naziv="DomainObject.Predmet.ProtuStrankaListFormatedOIB_1">
      <item>REGALIS ADRIA d.o.o. za poslovanje nekretninama, OIB 36367622829</item>
    </derivirana_varijabla>
  </DomainObject.Predmet.ProtuStrankaListFormatedOIB>
  <DomainObject.Predmet.ProtuStrankaListFormatedWithAdress>
    <izvorni_sadrzaj>
      <item>REGALIS ADRIA d.o.o. za poslovanje nekretninama, Doverska 8, 21000 Split</item>
    </izvorni_sadrzaj>
    <derivirana_varijabla naziv="DomainObject.Predmet.ProtuStrankaListFormatedWithAdress_1">
      <item>REGALIS ADRIA d.o.o. za poslovanje nekretninama, Doverska 8, 21000 Split</item>
    </derivirana_varijabla>
  </DomainObject.Predmet.ProtuStrankaListFormatedWithAdress>
  <DomainObject.Predmet.ProtuStrankaListFormatedWithAdressOIB>
    <izvorni_sadrzaj>
      <item>REGALIS ADRIA d.o.o. za poslovanje nekretninama, OIB 36367622829, Doverska 8, 21000 Split</item>
    </izvorni_sadrzaj>
    <derivirana_varijabla naziv="DomainObject.Predmet.ProtuStrankaListFormatedWithAdressOIB_1">
      <item>REGALIS ADRIA d.o.o. za poslovanje nekretninama, OIB 36367622829, Doverska 8, 21000 Split</item>
    </derivirana_varijabla>
  </DomainObject.Predmet.ProtuStrankaListFormatedWithAdressOIB>
  <DomainObject.Predmet.ProtuStrankaListNazivFormated>
    <izvorni_sadrzaj>
      <item>REGALIS ADRIA d.o.o. za poslovanje nekretninama</item>
    </izvorni_sadrzaj>
    <derivirana_varijabla naziv="DomainObject.Predmet.ProtuStrankaListNazivFormated_1">
      <item>REGALIS ADRIA d.o.o. za poslovanje nekretninama</item>
    </derivirana_varijabla>
  </DomainObject.Predmet.ProtuStrankaListNazivFormated>
  <DomainObject.Predmet.ProtuStrankaListNazivFormatedOIB>
    <izvorni_sadrzaj>
      <item>REGALIS ADRIA d.o.o. za poslovanje nekretninama, OIB 36367622829</item>
    </izvorni_sadrzaj>
    <derivirana_varijabla naziv="DomainObject.Predmet.ProtuStrankaListNazivFormatedOIB_1">
      <item>REGALIS ADRIA d.o.o. za poslovanje nekretninama, OIB 36367622829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REGALIS ADRIA d.o.o. za poslovanje nekretninama</izvorni_sadrzaj>
    <derivirana_varijabla naziv="DomainObject.Predmet.ProtustrankaIDrugi_1">REGALIS ADRIA d.o.o. za poslovanje nekretninama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REGALIS ADRIA d.o.o. za poslovanje nekretninama, OIB 36367622829, Doverska 8, 21000 Split</izvorni_sadrzaj>
    <derivirana_varijabla naziv="DomainObject.Predmet.ProtustrankaIDrugiAdressOIB_1">REGALIS ADRIA d.o.o. za poslovanje nekretninama, OIB 36367622829, Doverska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REGALIS ADRIA d.o.o. za poslovanje nekretninama</item>
      <item>FINANCIJSKA AGENCIJA RC SPLIT</item>
    </izvorni_sadrzaj>
    <derivirana_varijabla naziv="DomainObject.Predmet.SudioniciListNaziv_1">
      <item>REGALIS ADRIA d.o.o. za poslovanje nekretninama</item>
      <item>FINANCIJSKA AGENCIJA RC SPLIT</item>
    </derivirana_varijabla>
  </DomainObject.Predmet.SudioniciListNaziv>
  <DomainObject.Predmet.SudioniciListAdressOIB>
    <izvorni_sadrzaj>
      <item>REGALIS ADRIA d.o.o. za poslovanje nekretninama, OIB 36367622829, Doverska 8,21000 Split</item>
      <item>FINANCIJSKA AGENCIJA RC SPLIT, OIB 85821130368, Mažuranićevo šetalište 24b,21000 Split</item>
    </izvorni_sadrzaj>
    <derivirana_varijabla naziv="DomainObject.Predmet.SudioniciListAdressOIB_1">
      <item>REGALIS ADRIA d.o.o. za poslovanje nekretninama, OIB 36367622829, Doverska 8,21000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36367622829</item>
      <item>, OIB 85821130368</item>
    </izvorni_sadrzaj>
    <derivirana_varijabla naziv="DomainObject.Predmet.SudioniciListNazivOIB_1">
      <item>, OIB 36367622829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9C8C52-BD38-4903-B830-B36318ED3B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755</properties:Words>
  <properties:Characters>4009</properties:Characters>
  <properties:Lines>108</properties:Lines>
  <properties:Paragraphs>35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2015-12-31T09:12:00Z</cp:lastPrinted>
  <dcterms:modified xmlns:xsi="http://www.w3.org/2001/XMLSchema-instance" xsi:type="dcterms:W3CDTF">2015-12-31T09:12:00Z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