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59e7" w14:paraId="add59e7" w:rsidRDefault="00D150CD" w:rsidP="00D904DC" w:rsidR="00D904DC">
      <w:pPr>
        <w:jc w:val="right"/>
        <w15:collapsed w:val="false"/>
      </w:pPr>
      <w:r>
        <w:t xml:space="preserve">Broj: </w:t>
      </w:r>
      <w:r w:rsidR="00D904DC">
        <w:t>6 St-</w:t>
      </w:r>
      <w:r w:rsidR="00C52757">
        <w:t>2124/16-60</w:t>
      </w:r>
    </w:p>
    <w:p w:rsidRDefault="003E7CD1" w:rsidP="003E7CD1" w:rsidR="003E7CD1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CD1" w:rsidP="003E7CD1" w:rsidR="003E7CD1" w:rsidRPr="00D21A2C">
      <w:pPr>
        <w:jc w:val="both"/>
      </w:pPr>
    </w:p>
    <w:p w:rsidRDefault="003E7CD1" w:rsidP="003E7CD1" w:rsidR="003E7CD1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3E7CD1" w:rsidP="003E7CD1" w:rsidR="003E7CD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3E7CD1" w:rsidP="003E7CD1" w:rsidR="003E7CD1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3E7CD1" w:rsidP="003E7CD1" w:rsidR="003E7CD1">
      <w:pPr>
        <w:jc w:val="both"/>
      </w:pPr>
    </w:p>
    <w:p w:rsidRDefault="00C52757" w:rsidP="00C52757" w:rsidR="00D904DC" w:rsidRPr="00C52757">
      <w:pPr>
        <w:jc w:val="center"/>
        <w:rPr>
          <w:bCs/>
        </w:rPr>
      </w:pPr>
      <w:r w:rsidRPr="00C52757">
        <w:rPr>
          <w:bCs/>
        </w:rPr>
        <w:t>R E P U B L I K A  H R V A T S K A</w:t>
      </w:r>
    </w:p>
    <w:p w:rsidRDefault="00D904DC" w:rsidP="00D904DC" w:rsidR="00D904DC" w:rsidRPr="00EB185D">
      <w:pPr>
        <w:jc w:val="center"/>
      </w:pPr>
    </w:p>
    <w:p w:rsidRDefault="00D904DC" w:rsidP="00D904DC" w:rsidR="00D904DC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D904DC" w:rsidP="00D904DC" w:rsidR="00D904DC">
      <w:pPr>
        <w:rPr>
          <w:b/>
          <w:bCs/>
        </w:rPr>
      </w:pPr>
    </w:p>
    <w:p w:rsidRDefault="00D904DC" w:rsidP="00D904DC" w:rsidR="00D904DC">
      <w:pPr>
        <w:jc w:val="center"/>
        <w:rPr>
          <w:b/>
          <w:bCs/>
        </w:rPr>
      </w:pPr>
    </w:p>
    <w:p w:rsidRDefault="00D904DC" w:rsidP="00D904DC" w:rsidR="00D904DC">
      <w:pPr>
        <w:jc w:val="both"/>
      </w:pPr>
      <w:r>
        <w:tab/>
        <w:t xml:space="preserve">Trgovački sud u Osijeku, po stečajnoj sutkinji Nadi Roso, u stečajnom postupku nad  dužnikom: </w:t>
      </w:r>
      <w:r w:rsidR="00D150CD">
        <w:rPr>
          <w:b/>
        </w:rPr>
        <w:t xml:space="preserve">MIRJANA d.o.o. „u stečaju“, </w:t>
      </w:r>
      <w:proofErr w:type="spellStart"/>
      <w:r w:rsidR="00D150CD">
        <w:rPr>
          <w:b/>
        </w:rPr>
        <w:t>Rakitovica</w:t>
      </w:r>
      <w:proofErr w:type="spellEnd"/>
      <w:r w:rsidR="00D150CD">
        <w:rPr>
          <w:b/>
        </w:rPr>
        <w:t xml:space="preserve">, </w:t>
      </w:r>
      <w:proofErr w:type="spellStart"/>
      <w:r w:rsidR="00D150CD">
        <w:rPr>
          <w:b/>
        </w:rPr>
        <w:t>Venoseva</w:t>
      </w:r>
      <w:proofErr w:type="spellEnd"/>
      <w:r w:rsidR="00D150CD">
        <w:rPr>
          <w:b/>
        </w:rPr>
        <w:t xml:space="preserve"> 1/c, OIB: 82111476868, MBS: 030063439</w:t>
      </w:r>
      <w:r>
        <w:rPr>
          <w:b/>
          <w:bCs/>
        </w:rPr>
        <w:t>,</w:t>
      </w:r>
      <w:r>
        <w:t xml:space="preserve"> dana </w:t>
      </w:r>
      <w:r w:rsidR="00C52757">
        <w:t>11. prosinca</w:t>
      </w:r>
      <w:r>
        <w:t xml:space="preserve"> 2018. g.,</w:t>
      </w:r>
    </w:p>
    <w:p w:rsidRDefault="00BA45E2" w:rsidP="001A6747" w:rsidR="0004597F" w:rsidRPr="00260FFD">
      <w:pPr>
        <w:pStyle w:val="Tijeloteksta"/>
        <w:tabs>
          <w:tab w:pos="708" w:val="left"/>
          <w:tab w:pos="5655" w:val="left"/>
        </w:tabs>
        <w:rPr>
          <w:b/>
          <w:bCs/>
        </w:rPr>
      </w:pPr>
      <w:r>
        <w:tab/>
      </w:r>
      <w:r w:rsidR="001A6747">
        <w:tab/>
      </w:r>
    </w:p>
    <w:p w:rsidRDefault="00157286" w:rsidP="005E3291" w:rsidR="00157286">
      <w:pPr>
        <w:pStyle w:val="Tijeloteksta"/>
        <w:rPr>
          <w:bCs/>
        </w:rPr>
      </w:pPr>
    </w:p>
    <w:p w:rsidRDefault="00F1706F" w:rsidP="00091BCD" w:rsidR="00BB210D" w:rsidRPr="00D54DDA">
      <w:pPr>
        <w:pStyle w:val="Tijeloteksta"/>
        <w:ind w:firstLine="360"/>
        <w:jc w:val="center"/>
      </w:pPr>
      <w:r w:rsidRPr="00D54DDA">
        <w:rPr>
          <w:bCs/>
        </w:rPr>
        <w:t>z a k l j u č i o    j  e</w:t>
      </w:r>
    </w:p>
    <w:p w:rsidRDefault="00157286" w:rsidP="00F1706F" w:rsidR="00157286">
      <w:pPr>
        <w:pStyle w:val="Tijeloteksta"/>
      </w:pPr>
    </w:p>
    <w:p w:rsidRDefault="00BB210D" w:rsidP="00D54DDA" w:rsidR="00D356C6">
      <w:pPr>
        <w:pStyle w:val="Tijeloteksta"/>
        <w:ind w:firstLine="360"/>
      </w:pPr>
      <w:r>
        <w:t xml:space="preserve">Nalaže se </w:t>
      </w:r>
      <w:r w:rsidR="00D54DDA">
        <w:t xml:space="preserve">FINI RC Osijek da izvrši povrat jamčevine uplatitelju </w:t>
      </w:r>
      <w:proofErr w:type="spellStart"/>
      <w:r w:rsidR="00C52757">
        <w:t>Helion</w:t>
      </w:r>
      <w:proofErr w:type="spellEnd"/>
      <w:r w:rsidR="00C52757">
        <w:t xml:space="preserve"> Group d.o.o. Osijek, Županijska 43, OIB: 11687985331</w:t>
      </w:r>
      <w:r w:rsidR="00A06C6A">
        <w:t xml:space="preserve"> </w:t>
      </w:r>
      <w:r w:rsidR="00D54DDA">
        <w:t xml:space="preserve"> </w:t>
      </w:r>
      <w:r w:rsidR="00F42B9A">
        <w:t xml:space="preserve">koja je uplaćena na žiro račun FINE broj HR3323900011300028779 </w:t>
      </w:r>
      <w:r w:rsidR="00D54DDA">
        <w:t xml:space="preserve">za elektroničku javnu dražbu vođenu pod identifikatorom </w:t>
      </w:r>
      <w:r w:rsidR="00A06C6A">
        <w:t xml:space="preserve">predmeta prodaje </w:t>
      </w:r>
      <w:r w:rsidR="003E7CD1">
        <w:t>10744</w:t>
      </w:r>
      <w:r w:rsidR="00F42B9A" w:rsidRPr="00F42B9A">
        <w:t xml:space="preserve"> u iznosu od </w:t>
      </w:r>
      <w:r w:rsidR="00A06C6A">
        <w:t>119.600,00</w:t>
      </w:r>
      <w:r w:rsidR="00F42B9A" w:rsidRPr="00F42B9A">
        <w:t xml:space="preserve"> kn</w:t>
      </w:r>
      <w:r w:rsidR="00F42B9A">
        <w:t xml:space="preserve"> na žiro račun </w:t>
      </w:r>
      <w:r w:rsidR="00275FB2">
        <w:t>uplatitelja broj HR</w:t>
      </w:r>
      <w:r w:rsidR="00C52757">
        <w:t>9623600001102373087 kod Zagrebačke banke d.d. Zagreb.</w:t>
      </w:r>
    </w:p>
    <w:p w:rsidRDefault="00D54DDA" w:rsidP="009C6C43" w:rsidR="00D54DDA">
      <w:pPr>
        <w:pStyle w:val="Tijeloteksta"/>
      </w:pPr>
    </w:p>
    <w:p w:rsidRDefault="00D54DDA" w:rsidP="00D54DDA" w:rsidR="00D54DDA">
      <w:pPr>
        <w:pStyle w:val="Tijeloteksta"/>
        <w:ind w:firstLine="360"/>
        <w:jc w:val="center"/>
      </w:pPr>
      <w:r>
        <w:t>Obrazloženje</w:t>
      </w:r>
    </w:p>
    <w:p w:rsidRDefault="00D54DDA" w:rsidP="00D54DDA" w:rsidR="00D54DDA">
      <w:pPr>
        <w:pStyle w:val="Tijeloteksta"/>
        <w:ind w:firstLine="360"/>
        <w:jc w:val="center"/>
      </w:pPr>
    </w:p>
    <w:p w:rsidRDefault="00D54DDA" w:rsidP="00D54DDA" w:rsidR="00A06C6A">
      <w:pPr>
        <w:pStyle w:val="Tijeloteksta"/>
        <w:ind w:firstLine="360"/>
      </w:pPr>
      <w:r>
        <w:tab/>
      </w:r>
      <w:r w:rsidR="00A06C6A">
        <w:t xml:space="preserve">Podneskom od </w:t>
      </w:r>
      <w:r w:rsidR="001B2BAE">
        <w:t>26. listopada 2018. g. i od 7. prosinca 2018. g.</w:t>
      </w:r>
      <w:r w:rsidR="00A06C6A">
        <w:t xml:space="preserve"> </w:t>
      </w:r>
      <w:proofErr w:type="spellStart"/>
      <w:r w:rsidR="00C52757">
        <w:t>Helion</w:t>
      </w:r>
      <w:proofErr w:type="spellEnd"/>
      <w:r w:rsidR="00C52757">
        <w:t xml:space="preserve"> Group d.o.o. Osijek, Županijska 43, OIB: 11687985331  </w:t>
      </w:r>
      <w:r w:rsidR="001B2BAE">
        <w:t xml:space="preserve">zastupani po punomoćniku – odvjetniku zatražili su povrat uplaćene jamčevine navodeći da se odriču prava na uplatu </w:t>
      </w:r>
      <w:proofErr w:type="spellStart"/>
      <w:r w:rsidR="001B2BAE">
        <w:t>kupovnine</w:t>
      </w:r>
      <w:proofErr w:type="spellEnd"/>
      <w:r w:rsidR="001B2BAE">
        <w:t xml:space="preserve"> u predmetu kao slijedeći ponuditelj u redoslijedu. </w:t>
      </w:r>
    </w:p>
    <w:p w:rsidRDefault="00D54DDA" w:rsidP="003E7CD1" w:rsidR="00091BCD" w:rsidRPr="003E7CD1">
      <w:pPr>
        <w:pStyle w:val="Tijeloteksta"/>
        <w:ind w:firstLine="360"/>
      </w:pPr>
      <w:r>
        <w:t>Slijedom navoda valjalo je sukladno čl. 13 st. 1 Pravilnika o načinu i postupku provedbe prodaje nekretnina i pokretnina u ovršnom postupku (NN 156/14) odlučiti kao u izreci.</w:t>
      </w:r>
    </w:p>
    <w:p w:rsidRDefault="00091BCD" w:rsidP="00091BCD" w:rsidR="00091BCD">
      <w:pPr>
        <w:rPr>
          <w:rFonts w:eastAsia="Calibri"/>
        </w:rPr>
      </w:pPr>
    </w:p>
    <w:p w:rsidRDefault="00A61834" w:rsidP="00A61834" w:rsidR="00BB210D">
      <w:pPr>
        <w:pStyle w:val="Tijeloteksta"/>
        <w:tabs>
          <w:tab w:pos="4392" w:val="center"/>
          <w:tab w:pos="6285" w:val="left"/>
        </w:tabs>
        <w:jc w:val="left"/>
      </w:pPr>
      <w:r>
        <w:tab/>
      </w:r>
      <w:r w:rsidR="0062505C">
        <w:t xml:space="preserve">U </w:t>
      </w:r>
      <w:r w:rsidR="0033269D">
        <w:t>Osijeku</w:t>
      </w:r>
      <w:r w:rsidR="00260FFD">
        <w:t xml:space="preserve"> </w:t>
      </w:r>
      <w:r w:rsidR="001B2BAE">
        <w:t>11. prosinca</w:t>
      </w:r>
      <w:r w:rsidR="00487AD8">
        <w:t xml:space="preserve"> 2018. g.</w:t>
      </w:r>
    </w:p>
    <w:p w:rsidRDefault="00220604" w:rsidP="00091BCD" w:rsidR="00220604">
      <w:pPr>
        <w:pStyle w:val="Tijeloteksta"/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Zapisničar: Danijela Sekulić</w:t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="00A61834">
        <w:rPr>
          <w:rFonts w:hAnsi="Times New Roman" w:ascii="Times New Roman"/>
          <w:sz w:val="24"/>
          <w:szCs w:val="24"/>
        </w:rPr>
        <w:t>STEČAJNA SUTKINJA</w:t>
      </w:r>
    </w:p>
    <w:p w:rsidRDefault="003A63FA" w:rsidP="003A63FA" w:rsidR="003A63FA" w:rsidRPr="00A06C6A">
      <w:pPr>
        <w:pStyle w:val="Bezproreda1"/>
        <w:rPr>
          <w:rFonts w:hAnsi="Times New Roman" w:ascii="Times New Roman"/>
          <w:sz w:val="24"/>
          <w:szCs w:val="24"/>
        </w:rPr>
      </w:pP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  <w:t xml:space="preserve">    </w:t>
      </w:r>
      <w:r w:rsidR="00A61834" w:rsidRPr="00A06C6A">
        <w:rPr>
          <w:rFonts w:hAnsi="Times New Roman" w:ascii="Times New Roman"/>
          <w:sz w:val="24"/>
          <w:szCs w:val="24"/>
        </w:rPr>
        <w:t xml:space="preserve">   </w:t>
      </w:r>
      <w:r w:rsidRPr="00A06C6A">
        <w:rPr>
          <w:rFonts w:hAnsi="Times New Roman" w:ascii="Times New Roman"/>
          <w:sz w:val="24"/>
          <w:szCs w:val="24"/>
        </w:rPr>
        <w:t>Nada Roso</w:t>
      </w:r>
    </w:p>
    <w:p w:rsidRDefault="000F1AA4" w:rsidP="003A63FA" w:rsidR="000F1AA4" w:rsidRPr="00A06C6A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A06C6A">
      <w:pPr>
        <w:pStyle w:val="Bezproreda1"/>
        <w:rPr>
          <w:rFonts w:hAnsi="Times New Roman" w:ascii="Times New Roman"/>
          <w:sz w:val="24"/>
          <w:szCs w:val="24"/>
        </w:rPr>
      </w:pPr>
      <w:r w:rsidRPr="00A06C6A">
        <w:rPr>
          <w:rFonts w:hAnsi="Times New Roman" w:ascii="Times New Roman"/>
          <w:sz w:val="24"/>
          <w:szCs w:val="24"/>
        </w:rPr>
        <w:t>DNA:</w:t>
      </w:r>
    </w:p>
    <w:p w:rsidRDefault="00D54DDA" w:rsidP="003A63FA" w:rsidR="003A63FA" w:rsidRPr="003E7CD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3E7CD1">
        <w:rPr>
          <w:rFonts w:hAnsi="Times New Roman" w:ascii="Times New Roman"/>
          <w:sz w:val="24"/>
          <w:szCs w:val="24"/>
        </w:rPr>
        <w:t>FINA</w:t>
      </w:r>
    </w:p>
    <w:p w:rsidRDefault="001B2BAE" w:rsidP="001B2BAE" w:rsidR="001B2BA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</w:t>
      </w:r>
      <w:proofErr w:type="spellStart"/>
      <w:r w:rsidRPr="001B2BAE">
        <w:rPr>
          <w:rFonts w:hAnsi="Times New Roman" w:ascii="Times New Roman"/>
          <w:sz w:val="24"/>
          <w:szCs w:val="24"/>
        </w:rPr>
        <w:t>Helion</w:t>
      </w:r>
      <w:proofErr w:type="spellEnd"/>
      <w:r w:rsidRPr="001B2BAE">
        <w:rPr>
          <w:rFonts w:hAnsi="Times New Roman" w:ascii="Times New Roman"/>
          <w:sz w:val="24"/>
          <w:szCs w:val="24"/>
        </w:rPr>
        <w:t xml:space="preserve"> Group d.o.o. Osijek, Županijska 43 </w:t>
      </w:r>
      <w:r>
        <w:rPr>
          <w:rFonts w:hAnsi="Times New Roman" w:ascii="Times New Roman"/>
          <w:sz w:val="24"/>
          <w:szCs w:val="24"/>
        </w:rPr>
        <w:t>pun. Vedran Pajić odvjetnik u Osijeku</w:t>
      </w:r>
    </w:p>
    <w:p w:rsidRDefault="009C6C43" w:rsidP="001B2BAE" w:rsidR="001511AD" w:rsidRPr="003E7CD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3E7CD1">
        <w:rPr>
          <w:rFonts w:hAnsi="Times New Roman" w:ascii="Times New Roman"/>
          <w:sz w:val="24"/>
          <w:szCs w:val="24"/>
        </w:rPr>
        <w:t>e-</w:t>
      </w:r>
      <w:proofErr w:type="spellStart"/>
      <w:r w:rsidRPr="003E7CD1">
        <w:rPr>
          <w:rFonts w:hAnsi="Times New Roman" w:ascii="Times New Roman"/>
          <w:sz w:val="24"/>
          <w:szCs w:val="24"/>
        </w:rPr>
        <w:t>ogl</w:t>
      </w:r>
      <w:proofErr w:type="spellEnd"/>
      <w:r w:rsidRPr="003E7CD1">
        <w:rPr>
          <w:rFonts w:hAnsi="Times New Roman" w:ascii="Times New Roman"/>
          <w:sz w:val="24"/>
          <w:szCs w:val="24"/>
        </w:rPr>
        <w:t xml:space="preserve">. pl. </w:t>
      </w:r>
    </w:p>
    <w:p w:rsidRDefault="00D54DDA" w:rsidP="003A63FA" w:rsidR="00A61834" w:rsidRPr="003E7CD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3E7CD1">
        <w:rPr>
          <w:rFonts w:hAnsi="Times New Roman" w:ascii="Times New Roman"/>
          <w:sz w:val="24"/>
          <w:szCs w:val="24"/>
        </w:rPr>
        <w:t>K-</w:t>
      </w:r>
      <w:r w:rsidR="001B2BAE">
        <w:rPr>
          <w:rFonts w:hAnsi="Times New Roman" w:ascii="Times New Roman"/>
          <w:sz w:val="24"/>
          <w:szCs w:val="24"/>
        </w:rPr>
        <w:t>11.1.</w:t>
      </w:r>
    </w:p>
    <w:p w:rsidRDefault="00D356C6" w:rsidP="00D356C6" w:rsidR="00D356C6" w:rsidRPr="003E7CD1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220604" w:rsidP="00792B90" w:rsidR="00220604" w:rsidRPr="003A63FA">
      <w:pPr>
        <w:pStyle w:val="Tijeloteksta"/>
        <w:jc w:val="center"/>
      </w:pPr>
    </w:p>
    <w:p w:rsidRDefault="00220604" w:rsidP="00792B90" w:rsidR="00220604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9E536C" w:rsidR="009E536C">
      <w:pPr>
        <w:pStyle w:val="Tijeloteksta"/>
      </w:pPr>
    </w:p>
    <w:p w:rsidRDefault="00AD02F2" w:rsidR="00AD02F2">
      <w:pPr>
        <w:pStyle w:val="Tijeloteksta"/>
      </w:pPr>
      <w:bookmarkStart w:name="_GoBack" w:id="0"/>
      <w:bookmarkEnd w:id="0"/>
    </w:p>
    <w:sectPr w:rsidR="00AD02F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B1923F6"/>
    <w:multiLevelType w:val="hybridMultilevel"/>
    <w:tmpl w:val="A02EA5D6"/>
    <w:lvl w:tplc="BE86C99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35B05543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1D3ED5"/>
    <w:multiLevelType w:val="hybridMultilevel"/>
    <w:tmpl w:val="4A0413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AB5B38"/>
    <w:multiLevelType w:val="hybridMultilevel"/>
    <w:tmpl w:val="463AAC50"/>
    <w:lvl w:tplc="1AF6BB9E" w:ilvl="0">
      <w:start w:val="6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09E2"/>
    <w:rsid w:val="0002430D"/>
    <w:rsid w:val="00035ACA"/>
    <w:rsid w:val="0004597F"/>
    <w:rsid w:val="000530C0"/>
    <w:rsid w:val="000632E2"/>
    <w:rsid w:val="00091BCD"/>
    <w:rsid w:val="00092D87"/>
    <w:rsid w:val="000D1DEE"/>
    <w:rsid w:val="000F1AA4"/>
    <w:rsid w:val="001021AB"/>
    <w:rsid w:val="00117420"/>
    <w:rsid w:val="00137863"/>
    <w:rsid w:val="001511AD"/>
    <w:rsid w:val="00157286"/>
    <w:rsid w:val="001659A7"/>
    <w:rsid w:val="00172A7B"/>
    <w:rsid w:val="001A4785"/>
    <w:rsid w:val="001A6747"/>
    <w:rsid w:val="001B2BAE"/>
    <w:rsid w:val="001C0F29"/>
    <w:rsid w:val="00220604"/>
    <w:rsid w:val="00220887"/>
    <w:rsid w:val="002215EF"/>
    <w:rsid w:val="002553C1"/>
    <w:rsid w:val="00260FFD"/>
    <w:rsid w:val="00275FB2"/>
    <w:rsid w:val="002868BA"/>
    <w:rsid w:val="002A77C2"/>
    <w:rsid w:val="002B345B"/>
    <w:rsid w:val="002C2752"/>
    <w:rsid w:val="0032250B"/>
    <w:rsid w:val="0033269D"/>
    <w:rsid w:val="003742A9"/>
    <w:rsid w:val="003A63FA"/>
    <w:rsid w:val="003B6B24"/>
    <w:rsid w:val="003C1A32"/>
    <w:rsid w:val="003E6A42"/>
    <w:rsid w:val="003E7CD1"/>
    <w:rsid w:val="0042787A"/>
    <w:rsid w:val="004569C8"/>
    <w:rsid w:val="00487AD8"/>
    <w:rsid w:val="004909AC"/>
    <w:rsid w:val="0049290D"/>
    <w:rsid w:val="004C1D9E"/>
    <w:rsid w:val="004D1B08"/>
    <w:rsid w:val="00520114"/>
    <w:rsid w:val="00544009"/>
    <w:rsid w:val="005709F5"/>
    <w:rsid w:val="005A4A48"/>
    <w:rsid w:val="005C5406"/>
    <w:rsid w:val="005E3291"/>
    <w:rsid w:val="005F3E63"/>
    <w:rsid w:val="006127EF"/>
    <w:rsid w:val="0062505C"/>
    <w:rsid w:val="00636F03"/>
    <w:rsid w:val="00665EDE"/>
    <w:rsid w:val="00687860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7D5FD5"/>
    <w:rsid w:val="007F704C"/>
    <w:rsid w:val="00817AB2"/>
    <w:rsid w:val="008501E4"/>
    <w:rsid w:val="008505E0"/>
    <w:rsid w:val="00884167"/>
    <w:rsid w:val="008A3183"/>
    <w:rsid w:val="008A7160"/>
    <w:rsid w:val="008C16A1"/>
    <w:rsid w:val="00940156"/>
    <w:rsid w:val="00951182"/>
    <w:rsid w:val="009B195B"/>
    <w:rsid w:val="009C6C43"/>
    <w:rsid w:val="009D5986"/>
    <w:rsid w:val="009E536C"/>
    <w:rsid w:val="009F1EB9"/>
    <w:rsid w:val="00A06C6A"/>
    <w:rsid w:val="00A37F8D"/>
    <w:rsid w:val="00A61834"/>
    <w:rsid w:val="00A728D7"/>
    <w:rsid w:val="00AA2CB1"/>
    <w:rsid w:val="00AA50F1"/>
    <w:rsid w:val="00AC15C0"/>
    <w:rsid w:val="00AD02F2"/>
    <w:rsid w:val="00AE464E"/>
    <w:rsid w:val="00B655F7"/>
    <w:rsid w:val="00BA45E2"/>
    <w:rsid w:val="00BB210D"/>
    <w:rsid w:val="00BC21E8"/>
    <w:rsid w:val="00BD54E6"/>
    <w:rsid w:val="00BF61F7"/>
    <w:rsid w:val="00C21D09"/>
    <w:rsid w:val="00C52757"/>
    <w:rsid w:val="00C64FE8"/>
    <w:rsid w:val="00C72FD4"/>
    <w:rsid w:val="00CB1949"/>
    <w:rsid w:val="00CC6FBC"/>
    <w:rsid w:val="00D150CD"/>
    <w:rsid w:val="00D21D23"/>
    <w:rsid w:val="00D267B2"/>
    <w:rsid w:val="00D356C6"/>
    <w:rsid w:val="00D54DDA"/>
    <w:rsid w:val="00D71BB8"/>
    <w:rsid w:val="00D85C47"/>
    <w:rsid w:val="00D904DC"/>
    <w:rsid w:val="00DD4E91"/>
    <w:rsid w:val="00DF7D1F"/>
    <w:rsid w:val="00E2757E"/>
    <w:rsid w:val="00E54436"/>
    <w:rsid w:val="00E55347"/>
    <w:rsid w:val="00E55F17"/>
    <w:rsid w:val="00E67C1E"/>
    <w:rsid w:val="00F1706F"/>
    <w:rsid w:val="00F3776A"/>
    <w:rsid w:val="00F42B9A"/>
    <w:rsid w:val="00F51A8B"/>
    <w:rsid w:val="00F775BD"/>
    <w:rsid w:val="00FD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customStyle="true" w:styleId="Bezproreda1" w:type="paragraph">
    <w:name w:val="Bez proreda1"/>
    <w:uiPriority w:val="1"/>
    <w:qFormat/>
    <w:rsid w:val="003A63F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742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42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2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2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2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customStyle="1" w:styleId="Bezproreda1" w:type="paragraph">
    <w:name w:val="Bez proreda1"/>
    <w:uiPriority w:val="1"/>
    <w:qFormat/>
    <w:rsid w:val="003A63F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742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42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2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2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2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2124</izvorni_sadrzaj>
    <derivirana_varijabla naziv="DomainObject.Predmet.Broj_1">2124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St-2124/2016</izvorni_sadrzaj>
    <derivirana_varijabla naziv="DomainObject.Predmet.OznakaBroj_1">St-2124/2016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MIRJANA društvo s ograničenom odgovornošću za trgovinu i usluge</izvorni_sadrzaj>
    <derivirana_varijabla naziv="DomainObject.Predmet.ProtustrankaFormated_1">  MIRJANA društvo s ograničenom odgovornošću za trgovinu i usluge</derivirana_varijabla>
  </DomainObject.Predmet.ProtustrankaFormated>
  <DomainObject.Predmet.ProtustrankaFormatedOIB>
    <izvorni_sadrzaj>  MIRJANA društvo s ograničenom odgovornošću za trgovinu i usluge, OIB 82111476868</izvorni_sadrzaj>
    <derivirana_varijabla naziv="DomainObject.Predmet.ProtustrankaFormatedOIB_1">  MIRJANA društvo s ograničenom odgovornošću za trgovinu i usluge, OIB 82111476868</derivirana_varijabla>
  </DomainObject.Predmet.ProtustrankaFormatedOIB>
  <DomainObject.Predmet.ProtustrankaFormatedWithAdress>
    <izvorni_sadrzaj> MIRJANA društvo s ograničenom odgovornošću za trgovinu i usluge, Venoseva 1c, 31542 Rakitovica</izvorni_sadrzaj>
    <derivirana_varijabla naziv="DomainObject.Predmet.ProtustrankaFormatedWithAdress_1"> MIRJANA društvo s ograničenom odgovornošću za trgovinu i usluge, Venoseva 1c, 31542 Rakitovica</derivirana_varijabla>
  </DomainObject.Predmet.ProtustrankaFormatedWithAdress>
  <DomainObject.Predmet.ProtustrankaFormatedWithAdressOIB>
    <izvorni_sadrzaj> MIRJANA društvo s ograničenom odgovornošću za trgovinu i usluge, OIB 82111476868, Venoseva 1c, 31542 Rakitovica</izvorni_sadrzaj>
    <derivirana_varijabla naziv="DomainObject.Predmet.ProtustrankaFormatedWithAdressOIB_1"> MIRJANA društvo s ograničenom odgovornošću za trgovinu i usluge, OIB 82111476868, Venoseva 1c, 31542 Rakitovica</derivirana_varijabla>
  </DomainObject.Predmet.ProtustrankaFormatedWithAdressOIB>
  <DomainObject.Predmet.ProtustrankaWithAdress>
    <izvorni_sadrzaj>MIRJANA društvo s ograničenom odgovornošću za trgovinu i usluge Venoseva 1c, 31542 Rakitovica</izvorni_sadrzaj>
    <derivirana_varijabla naziv="DomainObject.Predmet.ProtustrankaWithAdress_1">MIRJANA društvo s ograničenom odgovornošću za trgovinu i usluge Venoseva 1c, 31542 Rakitovica</derivirana_varijabla>
  </DomainObject.Predmet.ProtustrankaWithAdress>
  <DomainObject.Predmet.ProtustrankaWithAdressOIB>
    <izvorni_sadrzaj>MIRJANA društvo s ograničenom odgovornošću za trgovinu i usluge, OIB 82111476868, Venoseva 1c, 31542 Rakitovica</izvorni_sadrzaj>
    <derivirana_varijabla naziv="DomainObject.Predmet.ProtustrankaWithAdressOIB_1">MIRJANA društvo s ograničenom odgovornošću za trgovinu i usluge, OIB 82111476868, Venoseva 1c, 31542 Rakitovica</derivirana_varijabla>
  </DomainObject.Predmet.ProtustrankaWithAdressOIB>
  <DomainObject.Predmet.ProtustrankaNazivFormated>
    <izvorni_sadrzaj>MIRJANA društvo s ograničenom odgovornošću za trgovinu i usluge</izvorni_sadrzaj>
    <derivirana_varijabla naziv="DomainObject.Predmet.ProtustrankaNazivFormated_1">MIRJANA društvo s ograničenom odgovornošću za trgovinu i usluge</derivirana_varijabla>
  </DomainObject.Predmet.ProtustrankaNazivFormated>
  <DomainObject.Predmet.ProtustrankaNazivFormatedOIB>
    <izvorni_sadrzaj>MIRJANA društvo s ograničenom odgovornošću za trgovinu i usluge, OIB 82111476868</izvorni_sadrzaj>
    <derivirana_varijabla naziv="DomainObject.Predmet.ProtustrankaNazivFormatedOIB_1">MIRJANA društvo s ograničenom odgovornošću za trgovinu i usluge, OIB 82111476868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MIRJANA društvo s ograničenom odgovornošću za trgovinu i usluge</item>
    </izvorni_sadrzaj>
    <derivirana_varijabla naziv="DomainObject.Predmet.ProtuStrankaListFormated_1">
      <item>MIRJANA društvo s ograničenom odgovornošću za trgovinu i usluge</item>
    </derivirana_varijabla>
  </DomainObject.Predmet.ProtuStrankaListFormated>
  <DomainObject.Predmet.ProtuStrankaListFormatedOIB>
    <izvorni_sadrzaj>
      <item>MIRJANA društvo s ograničenom odgovornošću za trgovinu i usluge, OIB 82111476868</item>
    </izvorni_sadrzaj>
    <derivirana_varijabla naziv="DomainObject.Predmet.ProtuStrankaListFormatedOIB_1">
      <item>MIRJANA društvo s ograničenom odgovornošću za trgovinu i usluge, OIB 82111476868</item>
    </derivirana_varijabla>
  </DomainObject.Predmet.ProtuStrankaListFormatedOIB>
  <DomainObject.Predmet.ProtuStrankaListFormatedWithAdress>
    <izvorni_sadrzaj>
      <item>MIRJANA društvo s ograničenom odgovornošću za trgovinu i usluge, Venoseva 1c, 31542 Rakitovica</item>
    </izvorni_sadrzaj>
    <derivirana_varijabla naziv="DomainObject.Predmet.ProtuStrankaListFormatedWithAdress_1">
      <item>MIRJANA društvo s ograničenom odgovornošću za trgovinu i usluge, Venoseva 1c, 31542 Rakitovica</item>
    </derivirana_varijabla>
  </DomainObject.Predmet.ProtuStrankaListFormatedWithAdress>
  <DomainObject.Predmet.ProtuStrankaListFormatedWithAdressOIB>
    <izvorni_sadrzaj>
      <item>MIRJANA društvo s ograničenom odgovornošću za trgovinu i usluge, OIB 82111476868, Venoseva 1c, 31542 Rakitovica</item>
    </izvorni_sadrzaj>
    <derivirana_varijabla naziv="DomainObject.Predmet.ProtuStrankaListFormatedWithAdressOIB_1">
      <item>MIRJANA društvo s ograničenom odgovornošću za trgovinu i usluge, OIB 82111476868, Venoseva 1c, 31542 Rakitovica</item>
    </derivirana_varijabla>
  </DomainObject.Predmet.ProtuStrankaListFormatedWithAdressOIB>
  <DomainObject.Predmet.ProtuStrankaListNazivFormated>
    <izvorni_sadrzaj>
      <item>MIRJANA društvo s ograničenom odgovornošću za trgovinu i usluge</item>
    </izvorni_sadrzaj>
    <derivirana_varijabla naziv="DomainObject.Predmet.ProtuStrankaListNazivFormated_1">
      <item>MIRJANA društvo s ograničenom odgovornošću za trgovinu i usluge</item>
    </derivirana_varijabla>
  </DomainObject.Predmet.ProtuStrankaListNazivFormated>
  <DomainObject.Predmet.ProtuStrankaListNazivFormatedOIB>
    <izvorni_sadrzaj>
      <item>MIRJANA društvo s ograničenom odgovornošću za trgovinu i usluge, OIB 82111476868</item>
    </izvorni_sadrzaj>
    <derivirana_varijabla naziv="DomainObject.Predmet.ProtuStrankaListNazivFormatedOIB_1">
      <item>MIRJANA društvo s ograničenom odgovornošću za trgovinu i usluge, OIB 82111476868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MIRJANA društvo s ograničenom odgovornošću za trgovinu i usluge</izvorni_sadrzaj>
    <derivirana_varijabla naziv="DomainObject.Predmet.ProtustrankaIDrugi_1">MIRJANA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MIRJANA društvo s ograničenom odgovornošću za trgovinu i usluge, OIB 82111476868, Venoseva 1c, 31542 Rakitovica</izvorni_sadrzaj>
    <derivirana_varijabla naziv="DomainObject.Predmet.ProtustrankaIDrugiAdressOIB_1">MIRJANA društvo s ograničenom odgovornošću za trgovinu i usluge, OIB 82111476868, Venoseva 1c,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MIRJANA društvo s ograničenom odgovornošću za trgovinu i usluge</item>
    </izvorni_sadrzaj>
    <derivirana_varijabla naziv="DomainObject.Predmet.SudioniciListNaziv_1">
      <item>FINA RC OSIJEK</item>
      <item>MIRJANA društvo s ograničenom odgovornošću za trgovinu i usluge</item>
    </derivirana_varijabla>
  </DomainObject.Predmet.SudioniciListNaziv>
  <DomainObject.Predmet.SudioniciListAdressOIB>
    <izvorni_sadrzaj>
      <item>FINA RC OSIJEK, OIB 85821130368</item>
      <item>MIRJANA društvo s ograničenom odgovornošću za trgovinu i usluge, OIB 82111476868, Venoseva 1c,31542 Rakitovica</item>
    </izvorni_sadrzaj>
    <derivirana_varijabla naziv="DomainObject.Predmet.SudioniciListAdressOIB_1">
      <item>FINA RC OSIJEK, OIB 85821130368</item>
      <item>MIRJANA društvo s ograničenom odgovornošću za trgovinu i usluge, OIB 82111476868, Venoseva 1c,31542 Rakitovica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82111476868</item>
    </izvorni_sadrzaj>
    <derivirana_varijabla naziv="DomainObject.Predmet.SudioniciListNazivOIB_1">
      <item>, OIB 85821130368</item>
      <item>, OIB 82111476868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2017.</izvorni_sadrzaj>
    <derivirana_varijabla naziv="DomainObject.Predmet.DatumZadnjeOdrzaneSudskeRadnje_1">3. svibnja 2017.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St-2124/2016-52</izvorni_sadrzaj>
    <derivirana_varijabla naziv="DomainObject.PredzadnjaOdlukaIzPredmeta.Oznaka_1">St-2124/2016-52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B98999-A7F1-42BE-B695-15AF69E288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240</properties:Words>
  <properties:Characters>1206</properties:Characters>
  <properties:Lines>96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2018-11-20T12:22:00Z</dcterms:created>
  <dc:creator>..</dc:creator>
  <cp:lastModifiedBy>Danijela Sekulić</cp:lastModifiedBy>
  <cp:lastPrinted>2018-12-11T09:09:00Z</cp:lastPrinted>
  <dcterms:modified xmlns:xsi="http://www.w3.org/2001/XMLSchema-instance" xsi:type="dcterms:W3CDTF">2018-12-11T09:10:00Z</dcterms:modified>
  <cp:revision>7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(MIRJANA.docx)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