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d27a" w14:paraId="eced27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80A67">
        <w:rPr>
          <w:rFonts w:hAnsi="Times New Roman" w:ascii="Times New Roman"/>
        </w:rPr>
        <w:t xml:space="preserve">                            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-103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AD15BC">
        <w:rPr>
          <w:rFonts w:hAnsi="Times New Roman" w:ascii="Times New Roman"/>
        </w:rPr>
        <w:t>5.</w:t>
      </w:r>
      <w:r w:rsidR="0020534A">
        <w:rPr>
          <w:rFonts w:hAnsi="Times New Roman" w:ascii="Times New Roman"/>
        </w:rPr>
        <w:t xml:space="preserve"> </w:t>
      </w:r>
      <w:r w:rsidR="00AD15BC">
        <w:rPr>
          <w:rFonts w:hAnsi="Times New Roman" w:ascii="Times New Roman"/>
        </w:rPr>
        <w:t>svibnja</w:t>
      </w:r>
      <w:r w:rsidR="0020534A">
        <w:rPr>
          <w:rFonts w:hAnsi="Times New Roman" w:ascii="Times New Roman"/>
        </w:rPr>
        <w:t xml:space="preserve"> 2017</w:t>
      </w:r>
      <w:r w:rsidRPr="00AE3473">
        <w:rPr>
          <w:rFonts w:hAnsi="Times New Roman" w:ascii="Times New Roman"/>
        </w:rPr>
        <w:t>.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AD15BC">
        <w:rPr>
          <w:rFonts w:hAnsi="Times New Roman" w:ascii="Times New Roman"/>
        </w:rPr>
        <w:t>osmom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AD15BC">
        <w:rPr>
          <w:rFonts w:hAnsi="Times New Roman" w:ascii="Times New Roman"/>
          <w:b/>
        </w:rPr>
        <w:t>9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AD15BC">
        <w:rPr>
          <w:rFonts w:hAnsi="Times New Roman" w:ascii="Times New Roman"/>
          <w:b/>
        </w:rPr>
        <w:t>lipnja</w:t>
      </w:r>
      <w:r w:rsidR="006A7CBC" w:rsidRPr="001A1A01">
        <w:rPr>
          <w:rFonts w:hAnsi="Times New Roman" w:ascii="Times New Roman"/>
          <w:b/>
        </w:rPr>
        <w:t xml:space="preserve"> 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AD15BC">
        <w:rPr>
          <w:rFonts w:hAnsi="Times New Roman" w:ascii="Times New Roman"/>
          <w:b/>
        </w:rPr>
        <w:t>3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AD15BC">
        <w:rPr>
          <w:rFonts w:hAnsi="Times New Roman" w:ascii="Times New Roman"/>
        </w:rPr>
        <w:t>osmom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od </w:t>
      </w:r>
      <w:r w:rsidR="00AD15BC">
        <w:rPr>
          <w:rFonts w:hAnsi="Times New Roman" w:ascii="Times New Roman"/>
        </w:rPr>
        <w:t>utvrđene vrijednosti nekretnine u odnosu na zadnju oglašenu cijenu</w:t>
      </w:r>
      <w:r w:rsidR="00EC6B7F">
        <w:rPr>
          <w:rFonts w:hAnsi="Times New Roman" w:ascii="Times New Roman"/>
        </w:rPr>
        <w:t xml:space="preserve">, odnosno za iznos od </w:t>
      </w:r>
      <w:r w:rsidR="006F53A2">
        <w:rPr>
          <w:rFonts w:hAnsi="Times New Roman" w:ascii="Times New Roman"/>
        </w:rPr>
        <w:t>3.</w:t>
      </w:r>
      <w:r w:rsidR="00AD15BC">
        <w:rPr>
          <w:rFonts w:hAnsi="Times New Roman" w:ascii="Times New Roman"/>
        </w:rPr>
        <w:t>168</w:t>
      </w:r>
      <w:r w:rsidR="006F53A2">
        <w:rPr>
          <w:rFonts w:hAnsi="Times New Roman" w:ascii="Times New Roman"/>
        </w:rPr>
        <w:t>.</w:t>
      </w:r>
      <w:r w:rsidR="00AD15BC">
        <w:rPr>
          <w:rFonts w:hAnsi="Times New Roman" w:ascii="Times New Roman"/>
        </w:rPr>
        <w:t>038</w:t>
      </w:r>
      <w:r w:rsidR="006F53A2">
        <w:rPr>
          <w:rFonts w:hAnsi="Times New Roman" w:ascii="Times New Roman"/>
        </w:rPr>
        <w:t>,00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B85F85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AD15BC">
        <w:rPr>
          <w:rFonts w:hAnsi="Times New Roman" w:ascii="Times New Roman"/>
        </w:rPr>
        <w:t>sedmom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3527DA">
        <w:rPr>
          <w:rFonts w:hAnsi="Times New Roman" w:ascii="Times New Roman"/>
        </w:rPr>
        <w:t>utvrđene vrijednosti nekretnine u odnosu na zadnju naznačenu cijenu.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AD15BC">
        <w:rPr>
          <w:rFonts w:hAnsi="Times New Roman" w:ascii="Times New Roman"/>
        </w:rPr>
        <w:t>5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AD15BC">
        <w:rPr>
          <w:rFonts w:hAnsi="Times New Roman" w:ascii="Times New Roman"/>
        </w:rPr>
        <w:t>svibnja</w:t>
      </w:r>
      <w:r w:rsidR="006A7CBC" w:rsidRPr="001A1A01">
        <w:rPr>
          <w:rFonts w:hAnsi="Times New Roman" w:ascii="Times New Roman"/>
        </w:rPr>
        <w:t xml:space="preserve"> 201</w:t>
      </w:r>
      <w:r w:rsidR="0020534A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B85F85">
        <w:rPr>
          <w:rFonts w:hAnsi="Times New Roman" w:ascii="Times New Roman"/>
        </w:rPr>
        <w:t>, v.r.</w:t>
      </w:r>
    </w:p>
    <w:p w:rsidRDefault="00B85F85" w:rsidP="00223A17" w:rsidR="00B85F85">
      <w:pPr>
        <w:jc w:val="right"/>
        <w:rPr>
          <w:rFonts w:hAnsi="Times New Roman" w:ascii="Times New Roman"/>
        </w:rPr>
      </w:pPr>
    </w:p>
    <w:p w:rsidRDefault="00B85F85" w:rsidP="00223A17" w:rsidR="00B85F8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85F85" w:rsidP="00223A17" w:rsidR="00B85F8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85F85" w:rsidP="00B85F85" w:rsidR="007F50E6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6F53A2" w:rsidR="002207BD" w:rsidRPr="001A1A01">
      <w:headerReference w:type="default" r:id="rId11"/>
      <w:pgSz w:code="9" w:h="16838" w:w="11906"/>
      <w:pgMar w:gutter="0" w:footer="709" w:header="709" w:left="1418" w:bottom="1276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F85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-10</w:t>
        </w:r>
        <w:r w:rsidR="00AD15BC">
          <w:rPr>
            <w:rFonts w:hAnsi="Times New Roman" w:ascii="Times New Roman"/>
          </w:rPr>
          <w:t>3</w:t>
        </w:r>
      </w:p>
      <w:p w:rsidRDefault="00B85F85" w:rsidR="0060670C">
        <w:pPr>
          <w:pStyle w:val="Zaglavlje"/>
          <w:jc w:val="center"/>
        </w:pPr>
      </w:p>
    </w:sdtContent>
  </w:sdt>
  <w:p w:rsidRDefault="00B85F8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002E5"/>
    <w:rsid w:val="0012509A"/>
    <w:rsid w:val="00181C25"/>
    <w:rsid w:val="0019399D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775D1"/>
    <w:rsid w:val="00277787"/>
    <w:rsid w:val="002876F9"/>
    <w:rsid w:val="002A61A7"/>
    <w:rsid w:val="002B6E6A"/>
    <w:rsid w:val="002C43AD"/>
    <w:rsid w:val="002C5457"/>
    <w:rsid w:val="002D485F"/>
    <w:rsid w:val="003422B3"/>
    <w:rsid w:val="003527DA"/>
    <w:rsid w:val="00375AEF"/>
    <w:rsid w:val="00380A67"/>
    <w:rsid w:val="00393054"/>
    <w:rsid w:val="00395F7D"/>
    <w:rsid w:val="003A21C4"/>
    <w:rsid w:val="003B185E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21D"/>
    <w:rsid w:val="009A445A"/>
    <w:rsid w:val="009D733B"/>
    <w:rsid w:val="009E0674"/>
    <w:rsid w:val="00A251EF"/>
    <w:rsid w:val="00A5141A"/>
    <w:rsid w:val="00A56E94"/>
    <w:rsid w:val="00A85C1E"/>
    <w:rsid w:val="00AD15BC"/>
    <w:rsid w:val="00AD4555"/>
    <w:rsid w:val="00AE3473"/>
    <w:rsid w:val="00B12C85"/>
    <w:rsid w:val="00B85F85"/>
    <w:rsid w:val="00B8633A"/>
    <w:rsid w:val="00BA218D"/>
    <w:rsid w:val="00BA6D04"/>
    <w:rsid w:val="00BA70A7"/>
    <w:rsid w:val="00BE3A7F"/>
    <w:rsid w:val="00BE4259"/>
    <w:rsid w:val="00C327CC"/>
    <w:rsid w:val="00C46D17"/>
    <w:rsid w:val="00C623C1"/>
    <w:rsid w:val="00CB258E"/>
    <w:rsid w:val="00CB4317"/>
    <w:rsid w:val="00CF5826"/>
    <w:rsid w:val="00D20B1E"/>
    <w:rsid w:val="00D42E48"/>
    <w:rsid w:val="00DF10B0"/>
    <w:rsid w:val="00E1148F"/>
    <w:rsid w:val="00E35DA4"/>
    <w:rsid w:val="00E64B06"/>
    <w:rsid w:val="00E84692"/>
    <w:rsid w:val="00E85202"/>
    <w:rsid w:val="00EC6B7F"/>
    <w:rsid w:val="00EF3D50"/>
    <w:rsid w:val="00F115F0"/>
    <w:rsid w:val="00F716EB"/>
    <w:rsid w:val="00F740E7"/>
    <w:rsid w:val="00F95DC0"/>
    <w:rsid w:val="00FB0B46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F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F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B9B97-E929-4DA3-922B-BEADB928D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1133</properties:Words>
  <properties:Characters>6109</properties:Characters>
  <properties:Lines>145</properties:Lines>
  <properties:Paragraphs>52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2017-05-05T10:23:00Z</dcterms:created>
  <dc:creator>Gordana Grčić</dc:creator>
  <cp:lastModifiedBy>Žana Livaja</cp:lastModifiedBy>
  <cp:lastPrinted>2017-05-05T10:41:00Z</cp:lastPrinted>
  <dcterms:modified xmlns:xsi="http://www.w3.org/2001/XMLSchema-instance" xsi:type="dcterms:W3CDTF">2017-05-05T10:41:00Z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