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7922" w14:paraId="dec7922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A6820">
        <w:t>67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EA6820">
        <w:t xml:space="preserve">SARI INŽENJERING </w:t>
      </w:r>
      <w:r w:rsidR="00EA6820" w:rsidRPr="00C446D4">
        <w:t xml:space="preserve">d.o.o., </w:t>
      </w:r>
      <w:r w:rsidR="00EA6820">
        <w:t>Zadar</w:t>
      </w:r>
      <w:r w:rsidR="00EA6820" w:rsidRPr="00C446D4">
        <w:t xml:space="preserve">, </w:t>
      </w:r>
      <w:r w:rsidR="00EA6820">
        <w:t>Hrvatskog sabora 8</w:t>
      </w:r>
      <w:r w:rsidR="00EA6820" w:rsidRPr="00C446D4">
        <w:t xml:space="preserve">, OIB: </w:t>
      </w:r>
      <w:r w:rsidR="00EA6820">
        <w:t>69390760612</w:t>
      </w:r>
      <w:r>
        <w:t xml:space="preserve">, zastupanom po </w:t>
      </w:r>
      <w:r w:rsidR="00EA6820">
        <w:t>članovima</w:t>
      </w:r>
      <w:r w:rsidR="00226979">
        <w:t xml:space="preserve"> uprave</w:t>
      </w:r>
      <w:r>
        <w:t xml:space="preserve"> </w:t>
      </w:r>
      <w:r w:rsidR="00EA6820">
        <w:t>Alenki Skabar i</w:t>
      </w:r>
      <w:r w:rsidR="00841C77">
        <w:t>z Duino Aurisina, Italija i Juri</w:t>
      </w:r>
      <w:r w:rsidR="00EA6820">
        <w:t xml:space="preserve"> Vukić</w:t>
      </w:r>
      <w:r w:rsidR="00841C77">
        <w:t>u</w:t>
      </w:r>
      <w:r w:rsidR="00EA6820">
        <w:t xml:space="preserve"> iz Barić Drage</w:t>
      </w:r>
      <w:r>
        <w:t xml:space="preserve">,  </w:t>
      </w:r>
      <w:r w:rsidR="00654B2C">
        <w:t>27</w:t>
      </w:r>
      <w:r w:rsidR="008F668C">
        <w:t>.</w:t>
      </w:r>
      <w:r w:rsidR="00BC0FE1">
        <w:t xml:space="preserve"> </w:t>
      </w:r>
      <w:r w:rsidR="00BA2DCF">
        <w:t>veljače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A6820">
        <w:rPr>
          <w:b/>
        </w:rPr>
        <w:t>15</w:t>
      </w:r>
      <w:r w:rsidR="00AD0724">
        <w:rPr>
          <w:b/>
        </w:rPr>
        <w:t>.</w:t>
      </w:r>
      <w:r w:rsidR="00372EF1">
        <w:rPr>
          <w:b/>
        </w:rPr>
        <w:t xml:space="preserve"> </w:t>
      </w:r>
      <w:r w:rsidR="00AD0724">
        <w:rPr>
          <w:b/>
        </w:rPr>
        <w:t>ožujka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EA6820">
        <w:rPr>
          <w:b/>
        </w:rPr>
        <w:t>10</w:t>
      </w:r>
      <w:r w:rsidR="00DF0E12">
        <w:rPr>
          <w:b/>
        </w:rPr>
        <w:t>,</w:t>
      </w:r>
      <w:r w:rsidR="00EA6820">
        <w:rPr>
          <w:b/>
        </w:rPr>
        <w:t>0</w:t>
      </w:r>
      <w:r w:rsidR="00285B2C">
        <w:rPr>
          <w:b/>
        </w:rPr>
        <w:t>0</w:t>
      </w:r>
      <w:r w:rsidR="00372EF1">
        <w:t xml:space="preserve"> sati </w:t>
      </w:r>
      <w:r w:rsidR="00EA6820">
        <w:t>kod Trgovačkog suda u Zadru, Dr. Franje Tuđmana 35, sudnica 26/I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 w:rsidR="00EA6820">
        <w:t xml:space="preserve"> se osobe ovlaštene</w:t>
      </w:r>
      <w:r>
        <w:t xml:space="preserve"> za zastupanje dužnika po zakonu </w:t>
      </w:r>
      <w:r w:rsidR="00EA6820">
        <w:t>Alenka Skabar iz Duino Aurisina, Italija i Jure Vukić iz Barić Drage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EA6820" w:rsidP="00A576FE" w:rsidR="00A576FE" w:rsidRPr="00CD5002">
      <w:pPr>
        <w:ind w:firstLine="708"/>
        <w:jc w:val="both"/>
      </w:pPr>
      <w:r>
        <w:t>IV. Ako osobe ovlaštene</w:t>
      </w:r>
      <w:r w:rsidR="00A576FE" w:rsidRPr="00CD5002">
        <w:t xml:space="preserve"> za zastupanje dužnika po </w:t>
      </w:r>
      <w:r w:rsidR="00BA2DCF">
        <w:t xml:space="preserve">zakonu </w:t>
      </w:r>
      <w:r>
        <w:t>Alenka Skabar iz Duino Aurisina, Italija i Jure Vukić iz Barić Drage</w:t>
      </w:r>
      <w:r w:rsidR="00B51F49" w:rsidRPr="00B51F49">
        <w:t xml:space="preserve"> </w:t>
      </w:r>
      <w:r w:rsidR="00A576FE" w:rsidRPr="00CD5002">
        <w:t>ne pristup</w:t>
      </w:r>
      <w:r>
        <w:t>e</w:t>
      </w:r>
      <w:r w:rsidR="00A576FE" w:rsidRPr="00CD5002">
        <w:t xml:space="preserve"> na navedeno ročište ili u</w:t>
      </w:r>
      <w:r>
        <w:t xml:space="preserve"> daljnjem tijeku postupka odbiju</w:t>
      </w:r>
      <w:r w:rsidR="00A576FE" w:rsidRPr="00CD5002">
        <w:t xml:space="preserve"> davanje odgovarajućih obavijesti sudu i drugim tijelima stečajnog postupka, kaznit će se novčanom kaznom u iznosu od 10.000,00 kuna te će se z</w:t>
      </w:r>
      <w:r>
        <w:t>a iduće ročište odrediti njihovo</w:t>
      </w:r>
      <w:r w:rsidR="00A576FE" w:rsidRPr="00CD5002">
        <w:t xml:space="preserve">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EA6820">
        <w:t xml:space="preserve">SARI INŽENJERING </w:t>
      </w:r>
      <w:r w:rsidR="00EA6820" w:rsidRPr="00C446D4">
        <w:t xml:space="preserve">d.o.o., </w:t>
      </w:r>
      <w:r w:rsidR="00EA6820"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EA6820">
        <w:t>16</w:t>
      </w:r>
      <w:r>
        <w:t xml:space="preserve">. </w:t>
      </w:r>
      <w:r w:rsidR="00285B2C">
        <w:t>veljače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EA6820">
        <w:t>93</w:t>
      </w:r>
      <w:r>
        <w:t>.</w:t>
      </w:r>
      <w:r w:rsidR="00EA6820">
        <w:t>233</w:t>
      </w:r>
      <w:r>
        <w:t>,</w:t>
      </w:r>
      <w:r w:rsidR="00EA6820">
        <w:t>32</w:t>
      </w:r>
      <w:r>
        <w:t xml:space="preserve"> </w:t>
      </w:r>
      <w:r w:rsidRPr="006A6907">
        <w:t>kun</w:t>
      </w:r>
      <w:r w:rsidR="00EA6820">
        <w:t>a</w:t>
      </w:r>
      <w:r w:rsidRPr="006A6907">
        <w:t xml:space="preserve">, te da </w:t>
      </w:r>
      <w:r w:rsidR="00E90F8F">
        <w:t xml:space="preserve">ima </w:t>
      </w:r>
      <w:r w:rsidR="00EA6820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654B2C">
        <w:t>27</w:t>
      </w:r>
      <w:r w:rsidR="00984003">
        <w:t xml:space="preserve">. </w:t>
      </w:r>
      <w:r w:rsidR="00BA2DCF">
        <w:t>veljače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BA2DCF" w:rsidP="00881E84" w:rsidR="00A576FE">
      <w:r>
        <w:tab/>
      </w:r>
      <w:r w:rsidR="005034F8">
        <w:tab/>
      </w:r>
      <w:r w:rsidR="005034F8">
        <w:tab/>
      </w:r>
      <w:r w:rsidR="005034F8">
        <w:tab/>
      </w:r>
      <w:r w:rsidR="005034F8">
        <w:tab/>
      </w:r>
      <w:r w:rsidR="00EA6820">
        <w:tab/>
      </w:r>
      <w:r w:rsidR="00EA6820">
        <w:tab/>
      </w:r>
      <w:r w:rsidR="00EA6820">
        <w:tab/>
      </w:r>
      <w:r w:rsidR="00EA6820">
        <w:tab/>
      </w:r>
      <w:r w:rsidR="00EA6820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 w:rsidR="00194AA6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EA6820"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841C77" w:rsidP="00A576FE" w:rsidR="00A576FE">
      <w:pPr>
        <w:pStyle w:val="Odlomakpopisa"/>
        <w:numPr>
          <w:ilvl w:val="0"/>
          <w:numId w:val="11"/>
        </w:numPr>
      </w:pPr>
      <w:r>
        <w:t xml:space="preserve">Članovima </w:t>
      </w:r>
      <w:r w:rsidR="00226979">
        <w:t>uprave</w:t>
      </w:r>
      <w:r w:rsidR="00A576FE">
        <w:t xml:space="preserve"> dužnika </w:t>
      </w:r>
      <w:r>
        <w:t>Alenke Skabar iz Duino Aurisina, Italija</w:t>
      </w:r>
      <w:r w:rsidRPr="00C446D4">
        <w:t xml:space="preserve">, </w:t>
      </w:r>
      <w:r>
        <w:t>Prepotto 10/C</w:t>
      </w:r>
      <w:r w:rsidR="00654B2C">
        <w:t xml:space="preserve"> na adresu društva</w:t>
      </w:r>
      <w:r>
        <w:t xml:space="preserve"> i Juri Vukiću iz Barić Drage, Barić Draga 190/5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9561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C9561A">
      <w:t>67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07B9"/>
    <w:rsid w:val="00280133"/>
    <w:rsid w:val="0028521F"/>
    <w:rsid w:val="00285B2C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6F2E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E4C28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54B2C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1C77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8F668C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D0724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9561A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A06B6"/>
    <w:rsid w:val="00EA62F1"/>
    <w:rsid w:val="00EA6820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6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6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6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6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6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6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6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6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SARI INŽENJERING d.o.o. za usluge i turistička agencija</izvorni_sadrzaj>
    <derivirana_varijabla naziv="DomainObject.Predmet.ProtustrankaFormated_1">  SARI INŽENJERING d.o.o. za usluge i turistička agencija</derivirana_varijabla>
  </DomainObject.Predmet.ProtustrankaFormated>
  <DomainObject.Predmet.ProtustrankaFormatedOIB>
    <izvorni_sadrzaj>  SARI INŽENJERING d.o.o. za usluge i turistička agencija, OIB 69390760612</izvorni_sadrzaj>
    <derivirana_varijabla naziv="DomainObject.Predmet.ProtustrankaFormatedOIB_1">  SARI INŽENJERING d.o.o. za usluge i turistička agencija, OIB 69390760612</derivirana_varijabla>
  </DomainObject.Predmet.ProtustrankaFormatedOIB>
  <DomainObject.Predmet.ProtustrankaFormatedWithAdress>
    <izvorni_sadrzaj> SARI INŽENJERING d.o.o. za usluge i turistička agencija, Hrvatskog sabora 8, 23000 Zadar</izvorni_sadrzaj>
    <derivirana_varijabla naziv="DomainObject.Predmet.ProtustrankaFormatedWithAdress_1"> SARI INŽENJERING d.o.o. za usluge i turistička agencija, Hrvatskog sabora 8, 23000 Zadar</derivirana_varijabla>
  </DomainObject.Predmet.ProtustrankaFormatedWithAdress>
  <DomainObject.Predmet.ProtustrankaFormatedWithAdressOIB>
    <izvorni_sadrzaj> SARI INŽENJERING d.o.o. za usluge i turistička agencija, OIB 69390760612, Hrvatskog sabora 8, 23000 Zadar</izvorni_sadrzaj>
    <derivirana_varijabla naziv="DomainObject.Predmet.ProtustrankaFormatedWithAdressOIB_1"> SARI INŽENJERING d.o.o. za usluge i turistička agencija, OIB 69390760612, Hrvatskog sabora 8, 23000 Zadar</derivirana_varijabla>
  </DomainObject.Predmet.ProtustrankaFormatedWithAdressOIB>
  <DomainObject.Predmet.ProtustrankaWithAdress>
    <izvorni_sadrzaj>SARI INŽENJERING d.o.o. za usluge i turistička agencija Hrvatskog sabora 8, 23000 Zadar</izvorni_sadrzaj>
    <derivirana_varijabla naziv="DomainObject.Predmet.ProtustrankaWithAdress_1">SARI INŽENJERING d.o.o. za usluge i turistička agencija Hrvatskog sabora 8, 23000 Zadar</derivirana_varijabla>
  </DomainObject.Predmet.ProtustrankaWithAdress>
  <DomainObject.Predmet.ProtustrankaWithAdressOIB>
    <izvorni_sadrzaj>SARI INŽENJERING d.o.o. za usluge i turistička agencija, OIB 69390760612, Hrvatskog sabora 8, 23000 Zadar</izvorni_sadrzaj>
    <derivirana_varijabla naziv="DomainObject.Predmet.ProtustrankaWithAdressOIB_1">SARI INŽENJERING d.o.o. za usluge i turistička agencija, OIB 69390760612, Hrvatskog sabora 8, 23000 Zadar</derivirana_varijabla>
  </DomainObject.Predmet.ProtustrankaWithAdressOIB>
  <DomainObject.Predmet.ProtustrankaNazivFormated>
    <izvorni_sadrzaj>SARI INŽENJERING d.o.o. za usluge i turistička agencija</izvorni_sadrzaj>
    <derivirana_varijabla naziv="DomainObject.Predmet.ProtustrankaNazivFormated_1">SARI INŽENJERING d.o.o. za usluge i turistička agencija</derivirana_varijabla>
  </DomainObject.Predmet.ProtustrankaNazivFormated>
  <DomainObject.Predmet.ProtustrankaNazivFormatedOIB>
    <izvorni_sadrzaj>SARI INŽENJERING d.o.o. za usluge i turistička agencija, OIB 69390760612</izvorni_sadrzaj>
    <derivirana_varijabla naziv="DomainObject.Predmet.ProtustrankaNazivFormatedOIB_1">SARI INŽENJERING d.o.o. za usluge i turistička agencija, OIB 69390760612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SARI INŽENJERING d.o.o. za usluge i turistička agencija</item>
    </izvorni_sadrzaj>
    <derivirana_varijabla naziv="DomainObject.Predmet.ProtuStrankaListFormated_1">
      <item>SARI INŽENJERING d.o.o. za usluge i turistička agencija</item>
    </derivirana_varijabla>
  </DomainObject.Predmet.ProtuStrankaListFormated>
  <DomainObject.Predmet.ProtuStrankaListFormatedOIB>
    <izvorni_sadrzaj>
      <item>SARI INŽENJERING d.o.o. za usluge i turistička agencija, OIB 69390760612</item>
    </izvorni_sadrzaj>
    <derivirana_varijabla naziv="DomainObject.Predmet.ProtuStrankaListFormatedOIB_1">
      <item>SARI INŽENJERING d.o.o. za usluge i turistička agencija, OIB 69390760612</item>
    </derivirana_varijabla>
  </DomainObject.Predmet.ProtuStrankaListFormatedOIB>
  <DomainObject.Predmet.ProtuStrankaListFormatedWithAdress>
    <izvorni_sadrzaj>
      <item>SARI INŽENJERING d.o.o. za usluge i turistička agencija, Hrvatskog sabora 8, 23000 Zadar</item>
    </izvorni_sadrzaj>
    <derivirana_varijabla naziv="DomainObject.Predmet.ProtuStrankaListFormatedWithAdress_1">
      <item>SARI INŽENJERING d.o.o. za usluge i turistička agencija, Hrvatskog sabora 8, 23000 Zadar</item>
    </derivirana_varijabla>
  </DomainObject.Predmet.ProtuStrankaListFormatedWithAdress>
  <DomainObject.Predmet.ProtuStrankaListFormatedWithAdressOIB>
    <izvorni_sadrzaj>
      <item>SARI INŽENJERING d.o.o. za usluge i turistička agencija, OIB 69390760612, Hrvatskog sabora 8, 23000 Zadar</item>
    </izvorni_sadrzaj>
    <derivirana_varijabla naziv="DomainObject.Predmet.ProtuStrankaListFormatedWithAdressOIB_1">
      <item>SARI INŽENJERING d.o.o. za usluge i turistička agencija, OIB 69390760612, Hrvatskog sabora 8, 23000 Zadar</item>
    </derivirana_varijabla>
  </DomainObject.Predmet.ProtuStrankaListFormatedWithAdressOIB>
  <DomainObject.Predmet.ProtuStrankaListNazivFormated>
    <izvorni_sadrzaj>
      <item>SARI INŽENJERING d.o.o. za usluge i turistička agencija</item>
    </izvorni_sadrzaj>
    <derivirana_varijabla naziv="DomainObject.Predmet.ProtuStrankaListNazivFormated_1">
      <item>SARI INŽENJERING d.o.o. za usluge i turistička agencija</item>
    </derivirana_varijabla>
  </DomainObject.Predmet.ProtuStrankaListNazivFormated>
  <DomainObject.Predmet.ProtuStrankaListNazivFormatedOIB>
    <izvorni_sadrzaj>
      <item>SARI INŽENJERING d.o.o. za usluge i turistička agencija, OIB 69390760612</item>
    </izvorni_sadrzaj>
    <derivirana_varijabla naziv="DomainObject.Predmet.ProtuStrankaListNazivFormatedOIB_1">
      <item>SARI INŽENJERING d.o.o. za usluge i turistička agencija, OIB 69390760612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SARI INŽENJERING d.o.o. za usluge i turistička agencija</izvorni_sadrzaj>
    <derivirana_varijabla naziv="DomainObject.Predmet.ProtustrankaIDrugi_1">SARI INŽENJERING d.o.o. za usluge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SARI INŽENJERING d.o.o. za usluge i turistička agencija, OIB 69390760612, Hrvatskog sabora 8, 23000 Zadar</izvorni_sadrzaj>
    <derivirana_varijabla naziv="DomainObject.Predmet.ProtustrankaIDrugiAdressOIB_1">SARI INŽENJERING d.o.o. za usluge i turistička agencija, OIB 69390760612,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SARI INŽENJERING d.o.o. za usluge i turistička agencija</item>
    </izvorni_sadrzaj>
    <derivirana_varijabla naziv="DomainObject.Predmet.SudioniciListNaziv_1">
      <item>FINA</item>
      <item>SARI INŽENJERING d.o.o. za usluge i turistička agencija</item>
    </derivirana_varijabla>
  </DomainObject.Predmet.SudioniciListNaziv>
  <DomainObject.Predmet.SudioniciListAdressOIB>
    <izvorni_sadrzaj>
      <item>FINA, OIB 85821130368</item>
      <item>SARI INŽENJERING d.o.o. za usluge i turistička agencija, OIB 69390760612, Hrvatskog sabora 8,23000 Zadar</item>
    </izvorni_sadrzaj>
    <derivirana_varijabla naziv="DomainObject.Predmet.SudioniciListAdressOIB_1">
      <item>FINA, OIB 85821130368</item>
      <item>SARI INŽENJERING d.o.o. za usluge i turistička agencija, OIB 69390760612, Hrvatskog sabora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69390760612</item>
    </izvorni_sadrzaj>
    <derivirana_varijabla naziv="DomainObject.Predmet.SudioniciListNazivOIB_1">
      <item>, OIB 85821130368</item>
      <item>, OIB 69390760612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F1E12-166C-45DE-A2D6-EC722BC8D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2480</properties:Characters>
  <properties:Lines>75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2018-02-27T06:52:00Z</dcterms:created>
  <dc:creator>Administrator</dc:creator>
  <cp:lastModifiedBy>Ante Rubelj</cp:lastModifiedBy>
  <cp:lastPrinted>2017-12-15T08:28:00Z</cp:lastPrinted>
  <dcterms:modified xmlns:xsi="http://www.w3.org/2001/XMLSchema-instance" xsi:type="dcterms:W3CDTF">2018-02-27T10:14:00Z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(1St-67-18-4 - RJ   prethodni, upozorenje, dopis 2  člana.docx)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