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afe8" w14:paraId="f08afe8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56064D">
        <w:t>1058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56064D">
        <w:t>30. prosinca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</w:t>
      </w:r>
      <w:r w:rsidR="008E1538">
        <w:t>pravnom osobom-dužnikom</w:t>
      </w:r>
      <w:r>
        <w:t xml:space="preserve"> </w:t>
      </w:r>
      <w:r w:rsidR="0056064D">
        <w:t>MARIO DE LUX</w:t>
      </w:r>
      <w:r w:rsidR="00F02713">
        <w:t xml:space="preserve"> d.o.o. sa sjedištem </w:t>
      </w:r>
      <w:r w:rsidR="00417984">
        <w:t xml:space="preserve">u </w:t>
      </w:r>
      <w:r w:rsidR="00BE1D0A">
        <w:t xml:space="preserve">Zadru </w:t>
      </w:r>
      <w:r>
        <w:t>(</w:t>
      </w:r>
      <w:r w:rsidR="00BE1D0A">
        <w:t>Grad Zadar</w:t>
      </w:r>
      <w:r>
        <w:t xml:space="preserve">), </w:t>
      </w:r>
      <w:r w:rsidR="0056064D">
        <w:t>Obala kneza Trpimira 33</w:t>
      </w:r>
      <w:r>
        <w:t xml:space="preserve">, OIB: </w:t>
      </w:r>
      <w:r w:rsidR="0056064D">
        <w:t>95840325240</w:t>
      </w:r>
      <w:r>
        <w:t xml:space="preserve">, </w:t>
      </w:r>
      <w:r w:rsidR="00A026EE">
        <w:t>4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</w:t>
      </w:r>
      <w:r w:rsidR="00771BD5">
        <w:rPr>
          <w:lang w:val="pt-BR"/>
        </w:rPr>
        <w:t>pravnom osobom-</w:t>
      </w:r>
      <w:r w:rsidRPr="007B2F69">
        <w:rPr>
          <w:lang w:val="pt-BR"/>
        </w:rPr>
        <w:t xml:space="preserve">dužnikom </w:t>
      </w:r>
      <w:r w:rsidR="0056064D">
        <w:t>MARIO DE LUX d.o.o. sa sjedištem u Zadru (Grad Zadar), Obala kneza Trpimira 33, OIB: 95840325240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56064D">
        <w:rPr>
          <w:lang w:val="pt-BR"/>
        </w:rPr>
        <w:t>30. prosinca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56064D">
        <w:t>595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56064D">
        <w:t>1.111.554,93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3E47D1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417984">
        <w:t>406</w:t>
      </w:r>
      <w:r w:rsidR="0056064D">
        <w:t>0</w:t>
      </w:r>
      <w:r>
        <w:t xml:space="preserve">-1 od </w:t>
      </w:r>
      <w:r w:rsidR="0056064D">
        <w:t>30. prosinca 2015</w:t>
      </w:r>
      <w:r>
        <w:t xml:space="preserve">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5D05FC">
        <w:t>4</w:t>
      </w:r>
      <w:r w:rsidR="00535530">
        <w:t>. svibnja</w:t>
      </w:r>
      <w:r>
        <w:t xml:space="preserve"> 2016.</w:t>
      </w:r>
    </w:p>
    <w:p w:rsidRDefault="00902D11" w:rsidP="004709BB" w:rsidR="00902D11"/>
    <w:p w:rsidRDefault="00902D11" w:rsidP="00616E57" w:rsidR="00D86109">
      <w:pPr>
        <w:jc w:val="right"/>
      </w:pPr>
      <w:r>
        <w:t>Sutkinja:</w:t>
      </w:r>
    </w:p>
    <w:p w:rsidRDefault="00902D11" w:rsidP="00616E57" w:rsidR="00902D11" w:rsidRPr="007577A6">
      <w:pPr>
        <w:jc w:val="right"/>
      </w:pPr>
      <w:r>
        <w:t>Tina Grgas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7F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7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56064D">
      <w:t>1058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3E47D1"/>
    <w:rsid w:val="00417984"/>
    <w:rsid w:val="004709BB"/>
    <w:rsid w:val="00535530"/>
    <w:rsid w:val="005407FD"/>
    <w:rsid w:val="0056064D"/>
    <w:rsid w:val="005D05FC"/>
    <w:rsid w:val="00616E57"/>
    <w:rsid w:val="00710C78"/>
    <w:rsid w:val="007577A6"/>
    <w:rsid w:val="00771BD5"/>
    <w:rsid w:val="00794C05"/>
    <w:rsid w:val="008E1538"/>
    <w:rsid w:val="00902D11"/>
    <w:rsid w:val="009866C7"/>
    <w:rsid w:val="009A40CC"/>
    <w:rsid w:val="009C70D0"/>
    <w:rsid w:val="00A026EE"/>
    <w:rsid w:val="00B62785"/>
    <w:rsid w:val="00BE1D0A"/>
    <w:rsid w:val="00D86109"/>
    <w:rsid w:val="00E031D1"/>
    <w:rsid w:val="00E34B2C"/>
    <w:rsid w:val="00F0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40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40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DE LUX d.o.o. za turizam i ugostiteljstvo</izvorni_sadrzaj>
    <derivirana_varijabla naziv="DomainObject.Predmet.ProtustrankaFormated_1">  MARIO DE LUX d.o.o. za turizam i ugostiteljstvo</derivirana_varijabla>
  </DomainObject.Predmet.ProtustrankaFormated>
  <DomainObject.Predmet.ProtustrankaFormatedOIB>
    <izvorni_sadrzaj>  MARIO DE LUX d.o.o. za turizam i ugostiteljstvo, OIB 95840325240</izvorni_sadrzaj>
    <derivirana_varijabla naziv="DomainObject.Predmet.ProtustrankaFormatedOIB_1">  MARIO DE LUX d.o.o. za turizam i ugostiteljstvo, OIB 95840325240</derivirana_varijabla>
  </DomainObject.Predmet.ProtustrankaFormatedOIB>
  <DomainObject.Predmet.ProtustrankaFormatedWithAdress>
    <izvorni_sadrzaj> MARIO DE LUX d.o.o. za turizam i ugostiteljstvo, Obala Kneza Trpimira 33, 23000 Zadar</izvorni_sadrzaj>
    <derivirana_varijabla naziv="DomainObject.Predmet.ProtustrankaFormatedWithAdress_1"> MARIO DE LUX d.o.o. za turizam i ugostiteljstvo, Obala Kneza Trpimira 33, 23000 Zadar</derivirana_varijabla>
  </DomainObject.Predmet.ProtustrankaFormatedWithAdress>
  <DomainObject.Predmet.ProtustrankaFormatedWithAdressOIB>
    <izvorni_sadrzaj> MARIO DE LUX d.o.o. za turizam i ugostiteljstvo, OIB 95840325240, Obala Kneza Trpimira 33, 23000 Zadar</izvorni_sadrzaj>
    <derivirana_varijabla naziv="DomainObject.Predmet.ProtustrankaFormatedWithAdressOIB_1"> MARIO DE LUX d.o.o. za turizam i ugostiteljstvo, OIB 95840325240, Obala Kneza Trpimira 33, 23000 Zadar</derivirana_varijabla>
  </DomainObject.Predmet.ProtustrankaFormatedWithAdressOIB>
  <DomainObject.Predmet.ProtustrankaWithAdress>
    <izvorni_sadrzaj>MARIO DE LUX d.o.o. za turizam i ugostiteljstvo Obala Kneza Trpimira 33, 23000 Zadar</izvorni_sadrzaj>
    <derivirana_varijabla naziv="DomainObject.Predmet.ProtustrankaWithAdress_1">MARIO DE LUX d.o.o. za turizam i ugostiteljstvo Obala Kneza Trpimira 33, 23000 Zadar</derivirana_varijabla>
  </DomainObject.Predmet.ProtustrankaWithAdress>
  <DomainObject.Predmet.ProtustrankaWithAdressOIB>
    <izvorni_sadrzaj>MARIO DE LUX d.o.o. za turizam i ugostiteljstvo, OIB 95840325240, Obala Kneza Trpimira 33, 23000 Zadar</izvorni_sadrzaj>
    <derivirana_varijabla naziv="DomainObject.Predmet.ProtustrankaWithAdressOIB_1">MARIO DE LUX d.o.o. za turizam i ugostiteljstvo, OIB 95840325240, Obala Kneza Trpimira 33, 23000 Zadar</derivirana_varijabla>
  </DomainObject.Predmet.ProtustrankaWithAdressOIB>
  <DomainObject.Predmet.ProtustrankaNazivFormated>
    <izvorni_sadrzaj>MARIO DE LUX d.o.o. za turizam i ugostiteljstvo</izvorni_sadrzaj>
    <derivirana_varijabla naziv="DomainObject.Predmet.ProtustrankaNazivFormated_1">MARIO DE LUX d.o.o. za turizam i ugostiteljstvo</derivirana_varijabla>
  </DomainObject.Predmet.ProtustrankaNazivFormated>
  <DomainObject.Predmet.ProtustrankaNazivFormatedOIB>
    <izvorni_sadrzaj>MARIO DE LUX d.o.o. za turizam i ugostiteljstvo, OIB 95840325240</izvorni_sadrzaj>
    <derivirana_varijabla naziv="DomainObject.Predmet.ProtustrankaNazivFormatedOIB_1">MARIO DE LUX d.o.o. za turizam i ugostiteljstvo, OIB 95840325240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1111554.93</izvorni_sadrzaj>
    <derivirana_varijabla naziv="DomainObject.Predmet.TrenutnaVrijednost_1">1111554.93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MARIO DE LUX d.o.o. za turizam i ugostiteljstvo</item>
    </izvorni_sadrzaj>
    <derivirana_varijabla naziv="DomainObject.Predmet.ProtuStrankaListFormated_1">
      <item>MARIO DE LUX d.o.o. za turizam i ugostiteljstvo</item>
    </derivirana_varijabla>
  </DomainObject.Predmet.ProtuStrankaListFormated>
  <DomainObject.Predmet.ProtuStrankaListFormatedOIB>
    <izvorni_sadrzaj>
      <item>MARIO DE LUX d.o.o. za turizam i ugostiteljstvo, OIB 95840325240</item>
    </izvorni_sadrzaj>
    <derivirana_varijabla naziv="DomainObject.Predmet.ProtuStrankaListFormatedOIB_1">
      <item>MARIO DE LUX d.o.o. za turizam i ugostiteljstvo, OIB 95840325240</item>
    </derivirana_varijabla>
  </DomainObject.Predmet.ProtuStrankaListFormatedOIB>
  <DomainObject.Predmet.ProtuStrankaListFormatedWithAdress>
    <izvorni_sadrzaj>
      <item>MARIO DE LUX d.o.o. za turizam i ugostiteljstvo, Obala Kneza Trpimira 33, 23000 Zadar</item>
    </izvorni_sadrzaj>
    <derivirana_varijabla naziv="DomainObject.Predmet.ProtuStrankaListFormatedWithAdress_1">
      <item>MARIO DE LUX d.o.o. za turizam i ugostiteljstvo, Obala Kneza Trpimira 33, 23000 Zadar</item>
    </derivirana_varijabla>
  </DomainObject.Predmet.ProtuStrankaListFormatedWithAdress>
  <DomainObject.Predmet.ProtuStrankaListFormatedWithAdressOIB>
    <izvorni_sadrzaj>
      <item>MARIO DE LUX d.o.o. za turizam i ugostiteljstvo, OIB 95840325240, Obala Kneza Trpimira 33, 23000 Zadar</item>
    </izvorni_sadrzaj>
    <derivirana_varijabla naziv="DomainObject.Predmet.ProtuStrankaListFormatedWithAdressOIB_1">
      <item>MARIO DE LUX d.o.o. za turizam i ugostiteljstvo, OIB 95840325240, Obala Kneza Trpimira 33, 23000 Zadar</item>
    </derivirana_varijabla>
  </DomainObject.Predmet.ProtuStrankaListFormatedWithAdressOIB>
  <DomainObject.Predmet.ProtuStrankaListNazivFormated>
    <izvorni_sadrzaj>
      <item>MARIO DE LUX d.o.o. za turizam i ugostiteljstvo</item>
    </izvorni_sadrzaj>
    <derivirana_varijabla naziv="DomainObject.Predmet.ProtuStrankaListNazivFormated_1">
      <item>MARIO DE LUX d.o.o. za turizam i ugostiteljstvo</item>
    </derivirana_varijabla>
  </DomainObject.Predmet.ProtuStrankaListNazivFormated>
  <DomainObject.Predmet.ProtuStrankaListNazivFormatedOIB>
    <izvorni_sadrzaj>
      <item>MARIO DE LUX d.o.o. za turizam i ugostiteljstvo, OIB 95840325240</item>
    </izvorni_sadrzaj>
    <derivirana_varijabla naziv="DomainObject.Predmet.ProtuStrankaListNazivFormatedOIB_1">
      <item>MARIO DE LUX d.o.o. za turizam i ugostiteljstvo, OIB 95840325240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MARIO DE LUX d.o.o. za turizam i ugostiteljstvo</izvorni_sadrzaj>
    <derivirana_varijabla naziv="DomainObject.Predmet.ProtustrankaIDrugi_1">MARIO DE LUX 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MARIO DE LUX d.o.o. za turizam i ugostiteljstvo, OIB 95840325240, Obala Kneza Trpimira 33, 23000 Zadar</izvorni_sadrzaj>
    <derivirana_varijabla naziv="DomainObject.Predmet.ProtustrankaIDrugiAdressOIB_1">MARIO DE LUX d.o.o. za turizam i ugostiteljstvo, OIB 95840325240,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MARIO DE LUX d.o.o. za turizam i ugostiteljstvo</item>
    </izvorni_sadrzaj>
    <derivirana_varijabla naziv="DomainObject.Predmet.SudioniciListNaziv_1">
      <item>FINA</item>
      <item>MARIO DE LUX d.o.o. za turizam i ugostiteljstvo</item>
    </derivirana_varijabla>
  </DomainObject.Predmet.SudioniciListNaziv>
  <DomainObject.Predmet.SudioniciListAdressOIB>
    <izvorni_sadrzaj>
      <item>FINA, OIB 85821130368</item>
      <item>MARIO DE LUX d.o.o. za turizam i ugostiteljstvo, OIB 95840325240, Obala Kneza Trpimira 33,23000 Zadar</item>
    </izvorni_sadrzaj>
    <derivirana_varijabla naziv="DomainObject.Predmet.SudioniciListAdressOIB_1">
      <item>FINA, OIB 85821130368</item>
      <item>MARIO DE LUX d.o.o. za turizam i ugostiteljstvo, OIB 95840325240, Obala Kneza Trpimira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95840325240</item>
    </izvorni_sadrzaj>
    <derivirana_varijabla naziv="DomainObject.Predmet.SudioniciListNazivOIB_1">
      <item>, OIB 85821130368</item>
      <item>, OIB 95840325240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2420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2016-05-04T06:12:00Z</dcterms:created>
  <dc:creator>Tina Grgas</dc:creator>
  <cp:lastModifiedBy>Martina Kalmeta</cp:lastModifiedBy>
  <cp:lastPrinted>2016-03-09T09:37:00Z</cp:lastPrinted>
  <dcterms:modified xmlns:xsi="http://www.w3.org/2001/XMLSchema-instance" xsi:type="dcterms:W3CDTF">2016-05-05T08:09:00Z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