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a9d3" w14:paraId="86ba9d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AB3FA5">
        <w:rPr>
          <w:rFonts w:cs="Times New Roman" w:eastAsia="Times New Roman"/>
          <w:noProof/>
          <w:szCs w:val="20"/>
          <w:lang w:eastAsia="hr-HR"/>
        </w:rPr>
        <w:t xml:space="preserve">                5. St-457/2017-2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3FA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3FA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B3FA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B3FA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HF EKO ETNO GRUPA d.o.o. za regionalni i ruralni razvoj, promidžbu i turizam, turistička agencija, Zagreb, </w:t>
      </w:r>
      <w:proofErr w:type="spellStart"/>
      <w:r w:rsidRPr="00AB3FA5">
        <w:rPr>
          <w:rFonts w:cs="Times New Roman" w:eastAsia="Times New Roman"/>
          <w:szCs w:val="20"/>
          <w:lang w:eastAsia="hr-HR"/>
        </w:rPr>
        <w:t>Nemčićeva</w:t>
      </w:r>
      <w:proofErr w:type="spellEnd"/>
      <w:r w:rsidRPr="00AB3FA5">
        <w:rPr>
          <w:rFonts w:cs="Times New Roman" w:eastAsia="Times New Roman"/>
          <w:szCs w:val="20"/>
          <w:lang w:eastAsia="hr-HR"/>
        </w:rPr>
        <w:t xml:space="preserve"> 4, MBS: 080056448, OIB: 78143384306, 12. listopada</w:t>
      </w:r>
      <w:r w:rsidRPr="00AB3FA5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3FA5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HF EKO ETNO GRUPA d.o.o. za regionalni i ruralni razvoj, promidžbu i turizam, turistička agencija, Zagreb, </w:t>
      </w:r>
      <w:proofErr w:type="spellStart"/>
      <w:r w:rsidRPr="00AB3FA5">
        <w:rPr>
          <w:rFonts w:cs="Times New Roman" w:eastAsia="Times New Roman"/>
          <w:szCs w:val="20"/>
          <w:lang w:eastAsia="hr-HR"/>
        </w:rPr>
        <w:t>Nemčićeva</w:t>
      </w:r>
      <w:proofErr w:type="spellEnd"/>
      <w:r w:rsidRPr="00AB3FA5">
        <w:rPr>
          <w:rFonts w:cs="Times New Roman" w:eastAsia="Times New Roman"/>
          <w:szCs w:val="20"/>
          <w:lang w:eastAsia="hr-HR"/>
        </w:rPr>
        <w:t xml:space="preserve"> 4, MBS: 080056448, OIB: 78143384306.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>II. Saziva se ročište</w:t>
      </w:r>
      <w:r w:rsidRPr="00AB3FA5">
        <w:rPr>
          <w:rFonts w:cs="Times New Roman" w:eastAsia="Times New Roman"/>
          <w:b/>
          <w:szCs w:val="20"/>
          <w:lang w:eastAsia="hr-HR"/>
        </w:rPr>
        <w:t xml:space="preserve"> </w:t>
      </w:r>
      <w:r w:rsidRPr="00AB3FA5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3. studenog 2017. u 10,00 sati u ovome sudu u Bjelovaru, Šetalište dr. </w:t>
      </w:r>
      <w:proofErr w:type="spellStart"/>
      <w:r w:rsidRPr="00AB3FA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B3FA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B3FA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B3FA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 xml:space="preserve">- zakonski zastupnik dužnika Dijana Katica. 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>III. Nalaže se zakonskom zastupniku dužnika Dijani Katica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>Obrazloženje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11. travnja 2016. Trgovačkom sudu u Zagrebu podnijela prijedlog za otvaranje stečajnog postupka nad dužnikom</w:t>
      </w:r>
      <w:r w:rsidRPr="00AB3FA5">
        <w:rPr>
          <w:rFonts w:cs="Times New Roman" w:eastAsia="Times New Roman"/>
          <w:szCs w:val="20"/>
          <w:lang w:eastAsia="hr-HR"/>
        </w:rPr>
        <w:t xml:space="preserve"> HF EKO ETNO GRUPA d.o.o. za regionalni i ruralni razvoj, promidžbu i turizam, turistička agencija, Zagreb, </w:t>
      </w:r>
      <w:proofErr w:type="spellStart"/>
      <w:r w:rsidRPr="00AB3FA5">
        <w:rPr>
          <w:rFonts w:cs="Times New Roman" w:eastAsia="Times New Roman"/>
          <w:szCs w:val="20"/>
          <w:lang w:eastAsia="hr-HR"/>
        </w:rPr>
        <w:t>Nemčićeva</w:t>
      </w:r>
      <w:proofErr w:type="spellEnd"/>
      <w:r w:rsidRPr="00AB3FA5">
        <w:rPr>
          <w:rFonts w:cs="Times New Roman" w:eastAsia="Times New Roman"/>
          <w:szCs w:val="20"/>
          <w:lang w:eastAsia="hr-HR"/>
        </w:rPr>
        <w:t xml:space="preserve"> 4.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608 dana, u ukupnom iznosu od 215.524,89 kn, u koji iznos je uračunata kamata i naknada </w:t>
      </w:r>
      <w:r w:rsidRPr="00AB3FA5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AB3FA5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St-3568/2016 ustupljen je Trgovačkom sudu u Bjelovaru  na daljnji postupak. 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154 dana, u ukupnom iznosu od</w:t>
      </w:r>
      <w:r>
        <w:rPr>
          <w:rFonts w:cs="Times New Roman" w:eastAsia="Times New Roman"/>
          <w:szCs w:val="20"/>
          <w:lang w:eastAsia="hr-HR"/>
        </w:rPr>
        <w:t xml:space="preserve"> </w:t>
      </w:r>
      <w:bookmarkStart w:name="_GoBack" w:id="0"/>
      <w:bookmarkEnd w:id="0"/>
      <w:r w:rsidRPr="00AB3FA5">
        <w:rPr>
          <w:rFonts w:cs="Times New Roman" w:eastAsia="Times New Roman"/>
          <w:szCs w:val="20"/>
          <w:lang w:eastAsia="hr-HR"/>
        </w:rPr>
        <w:t>116.277,85 kn i 1 zaposlenog.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>U Bjelovaru, 12. listopada</w:t>
      </w:r>
      <w:r w:rsidRPr="00AB3FA5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>STEČAJNI SUDAC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B3FA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B3FA5" w:rsidP="00AB3FA5" w:rsidR="00AB3FA5" w:rsidRPr="00AB3F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B3FA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B3FA5" w:rsidP="00AB3FA5" w:rsidR="00AB3FA5" w:rsidRPr="00AB3FA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B3FA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B3FA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3FA5" w:rsidP="00AB3FA5" w:rsidR="00AB3FA5" w:rsidRPr="00AB3F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A5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0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St-457/2017-2</izvorni_sadrzaj>
    <derivirana_varijabla naziv="DomainObject.Oznaka_1">St-457/2017-2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HF EKO ETNO GRUPA d.o.o. zastupanog po punomoćniku Dijana Katica</izvorni_sadrzaj>
    <derivirana_varijabla naziv="DomainObject.Predmet.ProtustrankaFormated_1">  HF EKO ETNO GRUPA d.o.o. zastupanog po punomoćniku Dijana Katica</derivirana_varijabla>
  </DomainObject.Predmet.ProtustrankaFormated>
  <DomainObject.Predmet.ProtustrankaFormatedOIB>
    <izvorni_sadrzaj>  HF EKO ETNO GRUPA d.o.o., OIB 78143384306 zastupanog po punomoćniku Dijana Katica</izvorni_sadrzaj>
    <derivirana_varijabla naziv="DomainObject.Predmet.ProtustrankaFormatedOIB_1">  HF EKO ETNO GRUPA d.o.o., OIB 78143384306 zastupanog po punomoćniku Dijana Katica</derivirana_varijabla>
  </DomainObject.Predmet.ProtustrankaFormatedOIB>
  <DomainObject.Predmet.ProtustrankaFormatedWithAdress>
    <izvorni_sadrzaj> HF EKO ETNO GRUPA d.o.o., Nemčićeva 4, 10000 Zagreb zastupanog po punomoćniku Dijana Katica</izvorni_sadrzaj>
    <derivirana_varijabla naziv="DomainObject.Predmet.ProtustrankaFormatedWithAdress_1"> HF EKO ETNO GRUPA d.o.o., Nemčićeva 4, 10000 Zagreb zastupanog po punomoćniku Dijana Katica</derivirana_varijabla>
  </DomainObject.Predmet.ProtustrankaFormatedWithAdress>
  <DomainObject.Predmet.ProtustrankaFormatedWithAdressOIB>
    <izvorni_sadrzaj> HF EKO ETNO GRUPA d.o.o., OIB 78143384306, Nemčićeva 4, 10000 Zagreb zastupanog po punomoćniku Dijana Katica</izvorni_sadrzaj>
    <derivirana_varijabla naziv="DomainObject.Predmet.ProtustrankaFormatedWithAdressOIB_1"> HF EKO ETNO GRUPA d.o.o., OIB 78143384306, Nemčićeva 4, 10000 Zagreb zastupanog po punomoćniku Dijana Katica</derivirana_varijabla>
  </DomainObject.Predmet.ProtustrankaFormatedWithAdressOIB>
  <DomainObject.Predmet.ProtustrankaWithAdress>
    <izvorni_sadrzaj>HF EKO ETNO GRUPA d.o.o. Nemčićeva 4, 10000 Zagreb</izvorni_sadrzaj>
    <derivirana_varijabla naziv="DomainObject.Predmet.ProtustrankaWithAdress_1">HF EKO ETNO GRUPA d.o.o. Nemčićeva 4, 10000 Zagreb</derivirana_varijabla>
  </DomainObject.Predmet.ProtustrankaWithAdress>
  <DomainObject.Predmet.ProtustrankaWithAdressOIB>
    <izvorni_sadrzaj>HF EKO ETNO GRUPA d.o.o., OIB 78143384306, Nemčićeva 4, 10000 Zagreb</izvorni_sadrzaj>
    <derivirana_varijabla naziv="DomainObject.Predmet.ProtustrankaWithAdressOIB_1">HF EKO ETNO GRUPA d.o.o., OIB 78143384306, Nemčićeva 4, 10000 Zagreb</derivirana_varijabla>
  </DomainObject.Predmet.ProtustrankaWithAdressOIB>
  <DomainObject.Predmet.ProtustrankaNazivFormated>
    <izvorni_sadrzaj>HF EKO ETNO GRUPA d.o.o.</izvorni_sadrzaj>
    <derivirana_varijabla naziv="DomainObject.Predmet.ProtustrankaNazivFormated_1">HF EKO ETNO GRUPA d.o.o.</derivirana_varijabla>
  </DomainObject.Predmet.ProtustrankaNazivFormated>
  <DomainObject.Predmet.ProtustrankaNazivFormatedOIB>
    <izvorni_sadrzaj>HF EKO ETNO GRUPA d.o.o., OIB 78143384306</izvorni_sadrzaj>
    <derivirana_varijabla naziv="DomainObject.Predmet.ProtustrankaNazivFormatedOIB_1">HF EKO ETNO GRUPA d.o.o., OIB 78143384306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HF EKO ETNO GRUPA d.o.o. zastupanog po punomoćniku Dijana Katica</item>
    </izvorni_sadrzaj>
    <derivirana_varijabla naziv="DomainObject.Predmet.ProtuStrankaListFormated_1">
      <item>HF EKO ETNO GRUPA d.o.o. zastupanog po punomoćniku Dijana Katica</item>
    </derivirana_varijabla>
  </DomainObject.Predmet.ProtuStrankaListFormated>
  <DomainObject.Predmet.ProtuStrankaListFormatedOIB>
    <izvorni_sadrzaj>
      <item>HF EKO ETNO GRUPA d.o.o., OIB 78143384306 zastupanog po punomoćniku Dijana Katica</item>
    </izvorni_sadrzaj>
    <derivirana_varijabla naziv="DomainObject.Predmet.ProtuStrankaListFormatedOIB_1">
      <item>HF EKO ETNO GRUPA d.o.o., OIB 78143384306 zastupanog po punomoćniku Dijana Katica</item>
    </derivirana_varijabla>
  </DomainObject.Predmet.ProtuStrankaListFormatedOIB>
  <DomainObject.Predmet.ProtuStrankaListFormatedWithAdress>
    <izvorni_sadrzaj>
      <item>HF EKO ETNO GRUPA d.o.o., Nemčićeva 4, 10000 Zagreb zastupanog po punomoćniku Dijana Katica</item>
    </izvorni_sadrzaj>
    <derivirana_varijabla naziv="DomainObject.Predmet.ProtuStrankaListFormatedWithAdress_1">
      <item>HF EKO ETNO GRUPA d.o.o., Nemčićeva 4, 10000 Zagreb zastupanog po punomoćniku Dijana Katica</item>
    </derivirana_varijabla>
  </DomainObject.Predmet.ProtuStrankaListFormatedWithAdress>
  <DomainObject.Predmet.ProtuStrankaListFormatedWithAdressOIB>
    <izvorni_sadrzaj>
      <item>HF EKO ETNO GRUPA d.o.o., OIB 78143384306, Nemčićeva 4, 10000 Zagreb zastupanog po punomoćniku Dijana Katica</item>
    </izvorni_sadrzaj>
    <derivirana_varijabla naziv="DomainObject.Predmet.ProtuStrankaListFormatedWithAdressOIB_1">
      <item>HF EKO ETNO GRUPA d.o.o., OIB 78143384306, Nemčićeva 4, 10000 Zagreb zastupanog po punomoćniku Dijana Katica</item>
    </derivirana_varijabla>
  </DomainObject.Predmet.ProtuStrankaListFormatedWithAdressOIB>
  <DomainObject.Predmet.ProtuStrankaListNazivFormated>
    <izvorni_sadrzaj>
      <item>HF EKO ETNO GRUPA d.o.o.</item>
    </izvorni_sadrzaj>
    <derivirana_varijabla naziv="DomainObject.Predmet.ProtuStrankaListNazivFormated_1">
      <item>HF EKO ETNO GRUPA d.o.o.</item>
    </derivirana_varijabla>
  </DomainObject.Predmet.ProtuStrankaListNazivFormated>
  <DomainObject.Predmet.ProtuStrankaListNazivFormatedOIB>
    <izvorni_sadrzaj>
      <item>HF EKO ETNO GRUPA d.o.o., OIB 78143384306</item>
    </izvorni_sadrzaj>
    <derivirana_varijabla naziv="DomainObject.Predmet.ProtuStrankaListNazivFormatedOIB_1">
      <item>HF EKO ETNO GRUPA d.o.o., OIB 78143384306</item>
    </derivirana_varijabla>
  </DomainObject.Predmet.ProtuStrankaListNazivFormatedOIB>
  <DomainObject.Predmet.OstaliListFormated>
    <izvorni_sadrzaj>
      <item>Dijana Katica punomoćnik sudionika u postupku HF EKO ETNO GRUPA d.o.o.</item>
    </izvorni_sadrzaj>
    <derivirana_varijabla naziv="DomainObject.Predmet.OstaliListFormated_1">
      <item>Dijana Katica punomoćnik sudionika u postupku HF EKO ETNO GRUPA d.o.o.</item>
    </derivirana_varijabla>
  </DomainObject.Predmet.OstaliListFormated>
  <DomainObject.Predmet.OstaliListFormatedOIB>
    <izvorni_sadrzaj>
      <item>Dijana Katica, OIB 06868155470 punomoćnik sudionika u postupku HF EKO ETNO GRUPA d.o.o.</item>
    </izvorni_sadrzaj>
    <derivirana_varijabla naziv="DomainObject.Predmet.OstaliListFormatedOIB_1">
      <item>Dijana Katica, OIB 06868155470 punomoćnik sudionika u postupku HF EKO ETNO GRUPA d.o.o.</item>
    </derivirana_varijabla>
  </DomainObject.Predmet.OstaliListFormatedOIB>
  <DomainObject.Predmet.OstaliListFormatedWithAdress>
    <izvorni_sadrzaj>
      <item>Dijana Katica, Nemčićeva 4, 10000 Zagreb punomoćnik sudionika u postupku HF EKO ETNO GRUPA d.o.o.</item>
    </izvorni_sadrzaj>
    <derivirana_varijabla naziv="DomainObject.Predmet.OstaliListFormatedWithAdress_1">
      <item>Dijana Katica, Nemčićeva 4, 10000 Zagreb punomoćnik sudionika u postupku HF EKO ETNO GRUPA d.o.o.</item>
    </derivirana_varijabla>
  </DomainObject.Predmet.OstaliListFormatedWithAdress>
  <DomainObject.Predmet.OstaliListFormatedWithAdressOIB>
    <izvorni_sadrzaj>
      <item>Dijana Katica, OIB 06868155470, Nemčićeva 4, 10000 Zagreb punomoćnik sudionika u postupku HF EKO ETNO GRUPA d.o.o.</item>
    </izvorni_sadrzaj>
    <derivirana_varijabla naziv="DomainObject.Predmet.OstaliListFormatedWithAdressOIB_1">
      <item>Dijana Katica, OIB 06868155470, Nemčićeva 4, 10000 Zagreb punomoćnik sudionika u postupku HF EKO ETNO GRUPA d.o.o.</item>
    </derivirana_varijabla>
  </DomainObject.Predmet.OstaliListFormatedWithAdressOIB>
  <DomainObject.Predmet.OstaliListNazivFormated>
    <izvorni_sadrzaj>
      <item>Dijana Katica</item>
    </izvorni_sadrzaj>
    <derivirana_varijabla naziv="DomainObject.Predmet.OstaliListNazivFormated_1">
      <item>Dijana Katica</item>
    </derivirana_varijabla>
  </DomainObject.Predmet.OstaliListNazivFormated>
  <DomainObject.Predmet.OstaliListNazivFormatedOIB>
    <izvorni_sadrzaj>
      <item>Dijana Katica, OIB 06868155470</item>
    </izvorni_sadrzaj>
    <derivirana_varijabla naziv="DomainObject.Predmet.OstaliListNazivFormatedOIB_1">
      <item>Dijana Katica, OIB 06868155470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St-457/2017-2</izvorni_sadrzaj>
    <derivirana_varijabla naziv="DomainObject.PoslovniBrojDokumenta_1">St-457/2017-2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HF EKO ETNO GRUPA d.o.o.</izvorni_sadrzaj>
    <derivirana_varijabla naziv="DomainObject.Predmet.ProtustrankaIDrugi_1">HF EKO ETNO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HF EKO ETNO GRUPA d.o.o., OIB 78143384306, Nemčićeva 4, 10000 Zagreb</izvorni_sadrzaj>
    <derivirana_varijabla naziv="DomainObject.Predmet.ProtustrankaIDrugiAdressOIB_1">HF EKO ETNO GRUPA d.o.o., OIB 78143384306, Nemčićeva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HF EKO ETNO GRUPA d.o.o.</item>
      <item>FINA Regionalni centar Zagreb</item>
      <item>Dijana Katica</item>
    </izvorni_sadrzaj>
    <derivirana_varijabla naziv="DomainObject.Predmet.SudioniciListNaziv_1">
      <item>HF EKO ETNO GRUPA d.o.o.</item>
      <item>FINA Regionalni centar Zagreb</item>
      <item>Dijana Katica</item>
    </derivirana_varijabla>
  </DomainObject.Predmet.SudioniciListNaziv>
  <DomainObject.Predmet.SudioniciListAdressOIB>
    <izvorni_sadrzaj>
      <item>HF EKO ETNO GRUPA d.o.o., OIB 78143384306, Nemčićeva 4,10000 Zagreb</item>
      <item>FINA Regionalni centar Zagreb, OIB 85821130368, Trg svibanjskih žrtava 1995. br. 1,10000 Zagreb</item>
      <item>Dijana Katica, OIB 06868155470, Nemčićeva 4,10000 Zagreb</item>
    </izvorni_sadrzaj>
    <derivirana_varijabla naziv="DomainObject.Predmet.SudioniciListAdressOIB_1">
      <item>HF EKO ETNO GRUPA d.o.o., OIB 78143384306, Nemčićeva 4,10000 Zagreb</item>
      <item>FINA Regionalni centar Zagreb, OIB 85821130368, Trg svibanjskih žrtava 1995. br. 1,10000 Zagreb</item>
      <item>Dijana Katica, OIB 06868155470, Nemčićeva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F85E5-81FA-47D5-B786-16A3B914A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3343</properties:Characters>
  <properties:Lines>89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2017-10-12T13:05:00Z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St-457/2017-2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