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8173" w14:paraId="3a08173" w:rsidRDefault="00C3792C" w:rsidP="00C3792C" w:rsidR="00C3792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792C" w:rsidP="00C3792C" w:rsidR="00C3792C" w:rsidRPr="00B1443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Pr="00B1443B">
        <w:rPr>
          <w:rFonts w:cs="Times New Roman" w:eastAsia="Times New Roman"/>
          <w:bCs/>
          <w:szCs w:val="20"/>
          <w:lang w:eastAsia="en-US" w:val="it-IT"/>
        </w:rPr>
        <w:t>REPUBLIKA HRVATSKA</w:t>
      </w:r>
    </w:p>
    <w:p w:rsidRDefault="00C3792C" w:rsidP="00C3792C" w:rsidR="00C3792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B1443B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C3792C" w:rsidP="00C3792C" w:rsidR="00C3792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3792C" w:rsidP="00C3792C" w:rsidR="00C3792C" w:rsidRPr="00B1443B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C3792C" w:rsidP="00C3792C" w:rsidR="00C3792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3792C" w:rsidP="00C3792C" w:rsidR="00C3792C" w:rsidRPr="005D578C">
      <w:pPr>
        <w:jc w:val="center"/>
        <w:rPr>
          <w:rFonts w:cs="Times New Roman" w:eastAsia="Times New Roman"/>
          <w:szCs w:val="24"/>
        </w:rPr>
      </w:pPr>
    </w:p>
    <w:p w:rsidRDefault="00C3792C" w:rsidP="00C3792C" w:rsidR="00C379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3792C" w:rsidP="00C3792C" w:rsidR="00C3792C" w:rsidRPr="005D578C">
      <w:pPr>
        <w:rPr>
          <w:rFonts w:cs="Times New Roman" w:eastAsia="Times New Roman"/>
          <w:szCs w:val="24"/>
        </w:rPr>
      </w:pPr>
    </w:p>
    <w:p w:rsidRDefault="00C3792C" w:rsidP="00C3792C" w:rsidR="00C3792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MAZONOMUS j. d. o. o. Pula, Dragonja 9 A, OIB 49861990140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040299388,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B1443B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>2016.</w:t>
      </w:r>
    </w:p>
    <w:p w:rsidRDefault="00C3792C" w:rsidP="00C3792C" w:rsidR="00C3792C" w:rsidRPr="005D578C">
      <w:pPr>
        <w:rPr>
          <w:rFonts w:cs="Times New Roman" w:eastAsia="Times New Roman"/>
          <w:szCs w:val="24"/>
        </w:rPr>
      </w:pPr>
    </w:p>
    <w:p w:rsidRDefault="00C3792C" w:rsidP="00C3792C" w:rsidR="00C379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3792C" w:rsidP="00C3792C" w:rsidR="00C3792C" w:rsidRPr="005D578C">
      <w:pPr>
        <w:rPr>
          <w:rFonts w:cs="Times New Roman" w:eastAsia="Times New Roman"/>
          <w:szCs w:val="24"/>
        </w:rPr>
      </w:pPr>
    </w:p>
    <w:p w:rsidRDefault="00C3792C" w:rsidP="00C3792C" w:rsidR="00C3792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MAZONOMUS j. d. o. o. Pula, Dragonja 9 A, OIB 49861990140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040299388,</w:t>
      </w:r>
      <w:r w:rsidRPr="005D578C">
        <w:rPr>
          <w:rFonts w:cs="Times New Roman" w:eastAsia="Times New Roman"/>
          <w:szCs w:val="24"/>
        </w:rPr>
        <w:t xml:space="preserve"> s danom </w:t>
      </w:r>
      <w:r w:rsidR="00B1443B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 xml:space="preserve">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C3792C" w:rsidP="00C3792C" w:rsidR="00C3792C" w:rsidRPr="005D578C">
      <w:pPr>
        <w:rPr>
          <w:rFonts w:cs="Times New Roman" w:eastAsia="Times New Roman"/>
          <w:szCs w:val="24"/>
        </w:rPr>
      </w:pPr>
    </w:p>
    <w:p w:rsidRDefault="00C3792C" w:rsidP="00C3792C" w:rsidR="00C3792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C3792C" w:rsidP="00C3792C" w:rsidR="00C3792C">
      <w:pPr>
        <w:rPr>
          <w:rFonts w:cs="Times New Roman" w:eastAsia="Times New Roman"/>
          <w:szCs w:val="20"/>
        </w:rPr>
      </w:pPr>
    </w:p>
    <w:p w:rsidRDefault="00C3792C" w:rsidP="00C3792C" w:rsidR="00C3792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MAZONOMUS j. d. o. o. Pula, Dragonja 9 A, OIB 49861990140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040299388.</w:t>
      </w:r>
    </w:p>
    <w:p w:rsidRDefault="00C3792C" w:rsidP="00C3792C" w:rsidR="00C3792C">
      <w:pPr>
        <w:ind w:firstLine="709"/>
        <w:rPr>
          <w:rFonts w:cs="Times New Roman" w:eastAsia="Times New Roman"/>
          <w:szCs w:val="24"/>
        </w:rPr>
      </w:pPr>
    </w:p>
    <w:p w:rsidRDefault="00C3792C" w:rsidP="00C3792C" w:rsidR="00C3792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MAZONOMUS j. d. o. o. Pula, Dragonja 9 A, OIB 49861990140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040299388.</w:t>
      </w:r>
    </w:p>
    <w:p w:rsidRDefault="00C3792C" w:rsidP="00C3792C" w:rsidR="00C3792C">
      <w:pPr>
        <w:rPr>
          <w:rFonts w:cs="Times New Roman" w:eastAsia="Times New Roman"/>
          <w:szCs w:val="24"/>
        </w:rPr>
      </w:pPr>
    </w:p>
    <w:p w:rsidRDefault="00C3792C" w:rsidP="00C3792C" w:rsidR="00C3792C" w:rsidRPr="005D578C">
      <w:pPr>
        <w:rPr>
          <w:rFonts w:cs="Times New Roman" w:eastAsia="Times New Roman"/>
          <w:szCs w:val="24"/>
        </w:rPr>
      </w:pPr>
    </w:p>
    <w:p w:rsidRDefault="00C3792C" w:rsidP="00C3792C" w:rsidR="00C3792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3792C" w:rsidP="00C3792C" w:rsidR="00C3792C">
      <w:pPr>
        <w:ind w:firstLine="708"/>
        <w:rPr>
          <w:rFonts w:cs="Times New Roman" w:eastAsia="Times New Roman"/>
          <w:szCs w:val="24"/>
        </w:rPr>
      </w:pPr>
    </w:p>
    <w:p w:rsidRDefault="00C3792C" w:rsidP="00C3792C" w:rsidR="00C3792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MAZONOMUS j. d. o. o. 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St-1055/2015-3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3792C" w:rsidP="00C3792C" w:rsidR="00C3792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3792C" w:rsidP="00C3792C" w:rsidR="00C3792C" w:rsidRPr="005D578C">
      <w:pPr>
        <w:rPr>
          <w:rFonts w:cs="Times New Roman" w:eastAsia="Times New Roman"/>
          <w:szCs w:val="24"/>
        </w:rPr>
      </w:pPr>
    </w:p>
    <w:p w:rsidRDefault="00C3792C" w:rsidP="00C3792C" w:rsidR="00C379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1443B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3792C" w:rsidP="00C3792C" w:rsidR="00C3792C">
      <w:pPr>
        <w:rPr>
          <w:rFonts w:cs="Times New Roman" w:eastAsia="Times New Roman"/>
          <w:szCs w:val="24"/>
        </w:rPr>
      </w:pPr>
    </w:p>
    <w:p w:rsidRDefault="00C3792C" w:rsidP="00C3792C" w:rsidR="00C3792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3792C" w:rsidP="00C3792C" w:rsidR="00C3792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C3792C" w:rsidP="00C3792C" w:rsidR="00C3792C">
      <w:pPr>
        <w:jc w:val="left"/>
        <w:rPr>
          <w:rFonts w:cs="Times New Roman" w:eastAsia="Times New Roman"/>
          <w:szCs w:val="24"/>
        </w:rPr>
      </w:pPr>
    </w:p>
    <w:p w:rsidRDefault="00C3792C" w:rsidP="00C3792C" w:rsidR="00C3792C" w:rsidRPr="005D578C">
      <w:pPr>
        <w:jc w:val="left"/>
        <w:rPr>
          <w:rFonts w:cs="Times New Roman" w:eastAsia="Times New Roman"/>
          <w:szCs w:val="24"/>
        </w:rPr>
      </w:pPr>
    </w:p>
    <w:p w:rsidRDefault="00C3792C" w:rsidP="00C3792C" w:rsidR="00C3792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3792C" w:rsidP="00C3792C" w:rsidR="00C3792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C3792C" w:rsidP="00C3792C" w:rsidR="00C379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3792C" w:rsidP="00C3792C" w:rsidR="00C3792C">
      <w:pPr>
        <w:rPr>
          <w:rFonts w:cs="Times New Roman" w:eastAsia="Times New Roman"/>
          <w:szCs w:val="24"/>
        </w:rPr>
      </w:pPr>
    </w:p>
    <w:p w:rsidRDefault="00C3792C" w:rsidP="00C3792C" w:rsidR="00C3792C" w:rsidRPr="005D578C">
      <w:pPr>
        <w:rPr>
          <w:rFonts w:cs="Times New Roman" w:eastAsia="Times New Roman"/>
          <w:szCs w:val="24"/>
        </w:rPr>
      </w:pPr>
    </w:p>
    <w:p w:rsidRDefault="00C3792C" w:rsidP="00C3792C" w:rsidR="00C3792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3792C" w:rsidP="00C3792C" w:rsidR="00C379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3792C" w:rsidP="00C3792C" w:rsidR="00C379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MAZONOMUS j. d. o. o. Pula, Dragonja 9 A,</w:t>
      </w:r>
    </w:p>
    <w:p w:rsidRDefault="00C3792C" w:rsidP="00C3792C" w:rsidR="00C379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Dražen Ničetić, Pula, Velog Jože 18, </w:t>
      </w:r>
    </w:p>
    <w:p w:rsidRDefault="00C3792C" w:rsidP="00C3792C" w:rsidR="00C3792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3792C" w:rsidP="00C3792C" w:rsidR="00C379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3792C" w:rsidP="00C3792C" w:rsidR="00C3792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C3792C" w:rsidP="00C3792C" w:rsidR="00C3792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3792C" w:rsidP="00C3792C" w:rsidR="00C379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3792C" w:rsidP="00C3792C" w:rsidR="00C379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3792C" w:rsidP="00C3792C" w:rsidR="00C3792C"/>
    <w:p w:rsidRDefault="00C3792C" w:rsidP="00C3792C" w:rsidR="00C3792C"/>
    <w:p w:rsidRDefault="00C3792C" w:rsidP="00C3792C" w:rsidR="00C3792C"/>
    <w:p w:rsidRDefault="00C3792C" w:rsidP="00C3792C" w:rsidR="00C3792C"/>
    <w:p w:rsidRDefault="00C3792C" w:rsidP="00C3792C" w:rsidR="00C3792C"/>
    <w:p w:rsidRDefault="00C3792C" w:rsidP="00C3792C" w:rsidR="00C3792C"/>
    <w:p w:rsidRDefault="00C3792C" w:rsidP="00C3792C" w:rsidR="00C3792C"/>
    <w:p w:rsidRDefault="00352E5B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792C" w:rsidP="00C3792C" w:rsidR="00C3792C">
      <w:r>
        <w:separator/>
      </w:r>
    </w:p>
  </w:endnote>
  <w:endnote w:id="0" w:type="continuationSeparator">
    <w:p w:rsidRDefault="00C3792C" w:rsidP="00C3792C" w:rsidR="00C37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792C" w:rsidP="00C3792C" w:rsidR="00C3792C">
      <w:r>
        <w:separator/>
      </w:r>
    </w:p>
  </w:footnote>
  <w:footnote w:id="0" w:type="continuationSeparator">
    <w:p w:rsidRDefault="00C3792C" w:rsidP="00C3792C" w:rsidR="00C37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92C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52E5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St-1055/2015-5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92C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St-1055/2015-5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0609"/>
    <w:rsid w:val="00352E5B"/>
    <w:rsid w:val="004055C5"/>
    <w:rsid w:val="0075528E"/>
    <w:rsid w:val="0079403F"/>
    <w:rsid w:val="00B1443B"/>
    <w:rsid w:val="00BB0609"/>
    <w:rsid w:val="00C3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792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792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3792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79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792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9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792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2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E5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52E5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52E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52E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792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792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3792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79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792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9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792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2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E5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52E5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52E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52E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St-1055/2015</izvorni_sadrzaj>
    <derivirana_varijabla naziv="DomainObject.Predmet.OznakaBroj_1">St-1055/2015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MAZONOMUS j.d.o.o. PULA</izvorni_sadrzaj>
    <derivirana_varijabla naziv="DomainObject.Predmet.ProtustrankaFormated_1">  MAZONOMUS j.d.o.o. PULA</derivirana_varijabla>
  </DomainObject.Predmet.ProtustrankaFormated>
  <DomainObject.Predmet.ProtustrankaFormatedOIB>
    <izvorni_sadrzaj>  MAZONOMUS j.d.o.o. PULA, OIB 49861990140</izvorni_sadrzaj>
    <derivirana_varijabla naziv="DomainObject.Predmet.ProtustrankaFormatedOIB_1">  MAZONOMUS j.d.o.o. PULA, OIB 49861990140</derivirana_varijabla>
  </DomainObject.Predmet.ProtustrankaFormatedOIB>
  <DomainObject.Predmet.ProtustrankaFormatedWithAdress>
    <izvorni_sadrzaj> MAZONOMUS j.d.o.o. PULA, Dragonja 9 A, 52100 Pula</izvorni_sadrzaj>
    <derivirana_varijabla naziv="DomainObject.Predmet.ProtustrankaFormatedWithAdress_1"> MAZONOMUS j.d.o.o. PULA, Dragonja 9 A, 52100 Pula</derivirana_varijabla>
  </DomainObject.Predmet.ProtustrankaFormatedWithAdress>
  <DomainObject.Predmet.ProtustrankaFormatedWithAdressOIB>
    <izvorni_sadrzaj> MAZONOMUS j.d.o.o. PULA, OIB 49861990140, Dragonja 9 A, 52100 Pula</izvorni_sadrzaj>
    <derivirana_varijabla naziv="DomainObject.Predmet.ProtustrankaFormatedWithAdressOIB_1"> MAZONOMUS j.d.o.o. PULA, OIB 49861990140, Dragonja 9 A, 52100 Pula</derivirana_varijabla>
  </DomainObject.Predmet.ProtustrankaFormatedWithAdressOIB>
  <DomainObject.Predmet.ProtustrankaWithAdress>
    <izvorni_sadrzaj>MAZONOMUS j.d.o.o. PULA Dragonja 9 A, 52100 Pula</izvorni_sadrzaj>
    <derivirana_varijabla naziv="DomainObject.Predmet.ProtustrankaWithAdress_1">MAZONOMUS j.d.o.o. PULA Dragonja 9 A, 52100 Pula</derivirana_varijabla>
  </DomainObject.Predmet.ProtustrankaWithAdress>
  <DomainObject.Predmet.ProtustrankaWithAdressOIB>
    <izvorni_sadrzaj>MAZONOMUS j.d.o.o. PULA, OIB 49861990140, Dragonja 9 A, 52100 Pula</izvorni_sadrzaj>
    <derivirana_varijabla naziv="DomainObject.Predmet.ProtustrankaWithAdressOIB_1">MAZONOMUS j.d.o.o. PULA, OIB 49861990140, Dragonja 9 A, 52100 Pula</derivirana_varijabla>
  </DomainObject.Predmet.ProtustrankaWithAdressOIB>
  <DomainObject.Predmet.ProtustrankaNazivFormated>
    <izvorni_sadrzaj>MAZONOMUS j.d.o.o. PULA</izvorni_sadrzaj>
    <derivirana_varijabla naziv="DomainObject.Predmet.ProtustrankaNazivFormated_1">MAZONOMUS j.d.o.o. PULA</derivirana_varijabla>
  </DomainObject.Predmet.ProtustrankaNazivFormated>
  <DomainObject.Predmet.ProtustrankaNazivFormatedOIB>
    <izvorni_sadrzaj>MAZONOMUS j.d.o.o. PULA, OIB 49861990140</izvorni_sadrzaj>
    <derivirana_varijabla naziv="DomainObject.Predmet.ProtustrankaNazivFormatedOIB_1">MAZONOMUS j.d.o.o. PULA, OIB 49861990140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82513.84</izvorni_sadrzaj>
    <derivirana_varijabla naziv="DomainObject.Predmet.TrenutnaVrijednost_1">82513.84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MAZONOMUS j.d.o.o. PULA</item>
    </izvorni_sadrzaj>
    <derivirana_varijabla naziv="DomainObject.Predmet.ProtuStrankaListFormated_1">
      <item>MAZONOMUS j.d.o.o. PULA</item>
    </derivirana_varijabla>
  </DomainObject.Predmet.ProtuStrankaListFormated>
  <DomainObject.Predmet.ProtuStrankaListFormatedOIB>
    <izvorni_sadrzaj>
      <item>MAZONOMUS j.d.o.o. PULA, OIB 49861990140</item>
    </izvorni_sadrzaj>
    <derivirana_varijabla naziv="DomainObject.Predmet.ProtuStrankaListFormatedOIB_1">
      <item>MAZONOMUS j.d.o.o. PULA, OIB 49861990140</item>
    </derivirana_varijabla>
  </DomainObject.Predmet.ProtuStrankaListFormatedOIB>
  <DomainObject.Predmet.ProtuStrankaListFormatedWithAdress>
    <izvorni_sadrzaj>
      <item>MAZONOMUS j.d.o.o. PULA, Dragonja 9 A, 52100 Pula</item>
    </izvorni_sadrzaj>
    <derivirana_varijabla naziv="DomainObject.Predmet.ProtuStrankaListFormatedWithAdress_1">
      <item>MAZONOMUS j.d.o.o. PULA, Dragonja 9 A, 52100 Pula</item>
    </derivirana_varijabla>
  </DomainObject.Predmet.ProtuStrankaListFormatedWithAdress>
  <DomainObject.Predmet.ProtuStrankaListFormatedWithAdressOIB>
    <izvorni_sadrzaj>
      <item>MAZONOMUS j.d.o.o. PULA, OIB 49861990140, Dragonja 9 A, 52100 Pula</item>
    </izvorni_sadrzaj>
    <derivirana_varijabla naziv="DomainObject.Predmet.ProtuStrankaListFormatedWithAdressOIB_1">
      <item>MAZONOMUS j.d.o.o. PULA, OIB 49861990140, Dragonja 9 A, 52100 Pula</item>
    </derivirana_varijabla>
  </DomainObject.Predmet.ProtuStrankaListFormatedWithAdressOIB>
  <DomainObject.Predmet.ProtuStrankaListNazivFormated>
    <izvorni_sadrzaj>
      <item>MAZONOMUS j.d.o.o. PULA</item>
    </izvorni_sadrzaj>
    <derivirana_varijabla naziv="DomainObject.Predmet.ProtuStrankaListNazivFormated_1">
      <item>MAZONOMUS j.d.o.o. PULA</item>
    </derivirana_varijabla>
  </DomainObject.Predmet.ProtuStrankaListNazivFormated>
  <DomainObject.Predmet.ProtuStrankaListNazivFormatedOIB>
    <izvorni_sadrzaj>
      <item>MAZONOMUS j.d.o.o. PULA, OIB 49861990140</item>
    </izvorni_sadrzaj>
    <derivirana_varijabla naziv="DomainObject.Predmet.ProtuStrankaListNazivFormatedOIB_1">
      <item>MAZONOMUS j.d.o.o. PULA, OIB 49861990140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MAZONOMUS j.d.o.o. PULA</izvorni_sadrzaj>
    <derivirana_varijabla naziv="DomainObject.Predmet.ProtustrankaIDrugi_1">MAZONOMUS j.d.o.o.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MAZONOMUS j.d.o.o. PULA, OIB 49861990140, Dragonja 9 A, 52100 Pula</izvorni_sadrzaj>
    <derivirana_varijabla naziv="DomainObject.Predmet.ProtustrankaIDrugiAdressOIB_1">MAZONOMUS j.d.o.o. PULA, OIB 49861990140, Dragonja 9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MAZONOMUS j.d.o.o. PULA</item>
    </izvorni_sadrzaj>
    <derivirana_varijabla naziv="DomainObject.Predmet.SudioniciListNaziv_1">
      <item>FINANCIJSKA AGENCIJA, RC RIJEKA, PODRUŽNICA PULA, PULA</item>
      <item>MAZONOMUS j.d.o.o.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MAZONOMUS j.d.o.o. PULA, OIB 49861990140, Dragonja 9 A,52100 Pula</item>
    </izvorni_sadrzaj>
    <derivirana_varijabla naziv="DomainObject.Predmet.SudioniciListAdressOIB_1">
      <item>FINANCIJSKA AGENCIJA, RC RIJEKA, PODRUŽNICA PULA, PULA, OIB 85821130368, Ulica grada Vukovara 70,Zagreb</item>
      <item>MAZONOMUS j.d.o.o. PULA, OIB 49861990140, Dragonja 9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49861990140</item>
    </izvorni_sadrzaj>
    <derivirana_varijabla naziv="DomainObject.Predmet.SudioniciListNazivOIB_1">
      <item>, OIB 85821130368</item>
      <item>, OIB 49861990140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3011</properties:Characters>
  <properties:Lines>82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2016-03-18T09:37:00Z</dcterms:created>
  <dc:creator>Mihaela Kaligari</dc:creator>
  <dc:description/>
  <cp:keywords/>
  <cp:lastModifiedBy>Tamara Žgrablić Širol</cp:lastModifiedBy>
  <cp:lastPrinted>2016-03-31T12:39:00Z</cp:lastPrinted>
  <dcterms:modified xmlns:xsi="http://www.w3.org/2001/XMLSchema-instance" xsi:type="dcterms:W3CDTF">2016-04-01T08:50:00Z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