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ba22" w14:paraId="959ba22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804E81">
        <w:t>sucu ovog suda Tomislavu Jurlini, na prijedlog sudske savjetnice</w:t>
      </w:r>
      <w:r>
        <w:t xml:space="preserve"> </w:t>
      </w:r>
      <w:r w:rsidR="00804E81">
        <w:t>Jelene</w:t>
      </w:r>
      <w:r w:rsidR="0087715B">
        <w:t xml:space="preserve"> Radoš</w:t>
      </w:r>
      <w:r>
        <w:t xml:space="preserve">, povodom zahtjeva Financijske agencije, Regionalnog centra Split, </w:t>
      </w:r>
      <w:r w:rsidR="00153B88">
        <w:t xml:space="preserve">Podružnice </w:t>
      </w:r>
      <w:r w:rsidR="00120E27">
        <w:t>Zadar</w:t>
      </w:r>
      <w:r w:rsidR="00153B88">
        <w:t xml:space="preserve">, </w:t>
      </w:r>
      <w:r w:rsidR="00120E27">
        <w:t>Ivana Danila 4, Zadar</w:t>
      </w:r>
      <w:r>
        <w:t xml:space="preserve">, OIB: 85821130368 od </w:t>
      </w:r>
      <w:r w:rsidR="0086661B">
        <w:t>22</w:t>
      </w:r>
      <w:r w:rsidR="006851B5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86661B">
        <w:t>COFFEE j.d.o.o., Biograd Na Moru, Augusta Šenoe 24, OIB: 16829947282</w:t>
      </w:r>
      <w:r>
        <w:t xml:space="preserve">, </w:t>
      </w:r>
      <w:r w:rsidR="00AA4A79">
        <w:t>15</w:t>
      </w:r>
      <w:r w:rsidR="00804E81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86661B">
        <w:t>COFFEE j.d.o.o., Biograd Na Moru, Augusta Šenoe 24, OIB: 16829947282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86661B">
        <w:t>22</w:t>
      </w:r>
      <w:r w:rsidR="006851B5">
        <w:t>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120E27">
        <w:t>4</w:t>
      </w:r>
      <w:r w:rsidR="00B357BB">
        <w:t xml:space="preserve">. </w:t>
      </w:r>
      <w:r w:rsidR="006851B5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04E81" w:rsidP="00804E81" w:rsidR="00804E81">
      <w:pPr>
        <w:ind w:firstLine="708"/>
        <w:jc w:val="both"/>
      </w:pPr>
      <w:r>
        <w:t xml:space="preserve">U propisanom roku vjerovnik GRAD BIOGRAD NA MORU, Trg kralja Tomislava 5, Biograd Na Moru, OIB: 95603491861 je 18. svibnja 2017. dostavio ovom sudu prijedlog za otvaranje stečajnoga postupka nad dužnikom navodeći da prema istom ima dospjelu novčanu tražbinu u iznosu od 1.715,38 kn uvećano za zakonsku zateznu kamatu od dana dospijeća koja se temelji na rješenju o utvrđivanju porezne obveze, KLASA: UP/I-410-23/16-01/149, Ur. br.: 2198/16-03-01/03-16-1 od 7. srpnja 2016. i rješenju o ovrsi, KLASA: UP/I-410-02/16-02/32, Ur. br.: 2198/16-03/1-16-1 od 6. rujna 2016.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92122B" w:rsidP="00811D39" w:rsidR="0092122B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811D39">
        <w:t xml:space="preserve"> </w:t>
      </w:r>
      <w:r w:rsidR="00AA4A79">
        <w:t>15</w:t>
      </w:r>
      <w:r w:rsidR="00804E81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EA45C1" w:rsidP="00EA45C1" w:rsidR="00EA45C1">
      <w:r>
        <w:t>Za točnost otpravka – ovlaštena službenica                                                 Sudac</w:t>
      </w:r>
    </w:p>
    <w:p w:rsidRDefault="00EA45C1" w:rsidP="00EA45C1" w:rsidR="00EA45C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120E27">
        <w:t>Zadar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A45C1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86661B">
          <w:t>118</w:t>
        </w:r>
        <w:r w:rsidR="00B357BB">
          <w:t>/2017-</w:t>
        </w:r>
        <w:r w:rsidR="0006168A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86661B">
      <w:t>118</w:t>
    </w:r>
    <w:r>
      <w:t>/</w:t>
    </w:r>
    <w:r w:rsidR="00B357BB">
      <w:t>2017</w:t>
    </w:r>
    <w:r>
      <w:t>-</w:t>
    </w:r>
    <w:r w:rsidR="0006168A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120E27"/>
    <w:rsid w:val="00153B88"/>
    <w:rsid w:val="003500F1"/>
    <w:rsid w:val="00352CAC"/>
    <w:rsid w:val="006851B5"/>
    <w:rsid w:val="00781442"/>
    <w:rsid w:val="00804E81"/>
    <w:rsid w:val="00811D39"/>
    <w:rsid w:val="0086661B"/>
    <w:rsid w:val="0087715B"/>
    <w:rsid w:val="0092122B"/>
    <w:rsid w:val="00A502C8"/>
    <w:rsid w:val="00AA4A79"/>
    <w:rsid w:val="00B357BB"/>
    <w:rsid w:val="00BB1274"/>
    <w:rsid w:val="00EA45C1"/>
    <w:rsid w:val="00EB071B"/>
    <w:rsid w:val="00F060C1"/>
    <w:rsid w:val="00FE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A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4A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5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A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4A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837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jednostavno društvo s ograničenom odgovornošću za usluge</izvorni_sadrzaj>
    <derivirana_varijabla naziv="DomainObject.Predmet.ProtustrankaFormated_1">  COFFEE jednostavno društvo s ograničenom odgovornošću za usluge</derivirana_varijabla>
  </DomainObject.Predmet.ProtustrankaFormated>
  <DomainObject.Predmet.ProtustrankaFormatedOIB>
    <izvorni_sadrzaj>  COFFEE jednostavno društvo s ograničenom odgovornošću za usluge, OIB 16829947282</izvorni_sadrzaj>
    <derivirana_varijabla naziv="DomainObject.Predmet.ProtustrankaFormatedOIB_1">  COFFEE jednostavno društvo s ograničenom odgovornošću za usluge, OIB 16829947282</derivirana_varijabla>
  </DomainObject.Predmet.ProtustrankaFormatedOIB>
  <DomainObject.Predmet.ProtustrankaFormatedWithAdress>
    <izvorni_sadrzaj> COFFEE jednostavno društvo s ograničenom odgovornošću za usluge, Augusta Šenoe 24, 23210 Biograd Na Moru</izvorni_sadrzaj>
    <derivirana_varijabla naziv="DomainObject.Predmet.ProtustrankaFormatedWithAdress_1"> COFFEE jednostavno društvo s ograničenom odgovornošću za usluge, Augusta Šenoe 24, 23210 Biograd Na Moru</derivirana_varijabla>
  </DomainObject.Predmet.ProtustrankaFormatedWithAdress>
  <DomainObject.Predmet.ProtustrankaFormatedWithAdressOIB>
    <izvorni_sadrzaj> COFFEE jednostavno društvo s ograničenom odgovornošću za usluge, OIB 16829947282, Augusta Šenoe 24, 23210 Biograd Na Moru</izvorni_sadrzaj>
    <derivirana_varijabla naziv="DomainObject.Predmet.ProtustrankaFormatedWithAdressOIB_1"> COFFEE jednostavno društvo s ograničenom odgovornošću za usluge, OIB 16829947282, Augusta Šenoe 24, 23210 Biograd Na Moru</derivirana_varijabla>
  </DomainObject.Predmet.ProtustrankaFormatedWithAdressOIB>
  <DomainObject.Predmet.ProtustrankaWithAdress>
    <izvorni_sadrzaj>COFFEE jednostavno društvo s ograničenom odgovornošću za usluge Augusta Šenoe 24, 23210 Biograd Na Moru</izvorni_sadrzaj>
    <derivirana_varijabla naziv="DomainObject.Predmet.ProtustrankaWithAdress_1">COFFEE jednostavno društvo s ograničenom odgovornošću za usluge Augusta Šenoe 24, 23210 Biograd Na Moru</derivirana_varijabla>
  </DomainObject.Predmet.ProtustrankaWithAdress>
  <DomainObject.Predmet.ProtustrankaWithAdressOIB>
    <izvorni_sadrzaj>COFFEE jednostavno društvo s ograničenom odgovornošću za usluge, OIB 16829947282, Augusta Šenoe 24, 23210 Biograd Na Moru</izvorni_sadrzaj>
    <derivirana_varijabla naziv="DomainObject.Predmet.ProtustrankaWithAdressOIB_1">COFFEE jednostavno društvo s ograničenom odgovornošću za usluge, OIB 16829947282, Augusta Šenoe 24, 23210 Biograd Na Moru</derivirana_varijabla>
  </DomainObject.Predmet.ProtustrankaWithAdressOIB>
  <DomainObject.Predmet.ProtustrankaNazivFormated>
    <izvorni_sadrzaj>COFFEE jednostavno društvo s ograničenom odgovornošću za usluge</izvorni_sadrzaj>
    <derivirana_varijabla naziv="DomainObject.Predmet.ProtustrankaNazivFormated_1">COFFEE jednostavno društvo s ograničenom odgovornošću za usluge</derivirana_varijabla>
  </DomainObject.Predmet.ProtustrankaNazivFormated>
  <DomainObject.Predmet.ProtustrankaNazivFormatedOIB>
    <izvorni_sadrzaj>COFFEE jednostavno društvo s ograničenom odgovornošću za usluge, OIB 16829947282</izvorni_sadrzaj>
    <derivirana_varijabla naziv="DomainObject.Predmet.ProtustrankaNazivFormatedOIB_1">COFFEE jednostavno društvo s ograničenom odgovornošću za usluge, OIB 16829947282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COFFEE jednostavno društvo s ograničenom odgovornošću za usluge</item>
    </izvorni_sadrzaj>
    <derivirana_varijabla naziv="DomainObject.Predmet.ProtuStrankaListFormated_1">
      <item>COFFEE jednostavno društvo s ograničenom odgovornošću za usluge</item>
    </derivirana_varijabla>
  </DomainObject.Predmet.ProtuStrankaListFormated>
  <DomainObject.Predmet.ProtuStrankaListFormatedOIB>
    <izvorni_sadrzaj>
      <item>COFFEE jednostavno društvo s ograničenom odgovornošću za usluge, OIB 16829947282</item>
    </izvorni_sadrzaj>
    <derivirana_varijabla naziv="DomainObject.Predmet.ProtuStrankaListFormatedOIB_1">
      <item>COFFEE jednostavno društvo s ograničenom odgovornošću za usluge, OIB 16829947282</item>
    </derivirana_varijabla>
  </DomainObject.Predmet.ProtuStrankaListFormatedOIB>
  <DomainObject.Predmet.ProtuStrankaListFormatedWithAdress>
    <izvorni_sadrzaj>
      <item>COFFEE jednostavno društvo s ograničenom odgovornošću za usluge, Augusta Šenoe 24, 23210 Biograd Na Moru</item>
    </izvorni_sadrzaj>
    <derivirana_varijabla naziv="DomainObject.Predmet.ProtuStrankaListFormatedWithAdress_1">
      <item>COFFEE jednostavno društvo s ograničenom odgovornošću za usluge, Augusta Šenoe 24, 23210 Biograd Na Moru</item>
    </derivirana_varijabla>
  </DomainObject.Predmet.ProtuStrankaListFormatedWithAdress>
  <DomainObject.Predmet.ProtuStrankaListFormatedWithAdressOIB>
    <izvorni_sadrzaj>
      <item>COFFEE jednostavno društvo s ograničenom odgovornošću za usluge, OIB 16829947282, Augusta Šenoe 24, 23210 Biograd Na Moru</item>
    </izvorni_sadrzaj>
    <derivirana_varijabla naziv="DomainObject.Predmet.ProtuStrankaListFormatedWithAdressOIB_1">
      <item>COFFEE jednostavno društvo s ograničenom odgovornošću za usluge, OIB 16829947282, Augusta Šenoe 24, 23210 Biograd Na Moru</item>
    </derivirana_varijabla>
  </DomainObject.Predmet.ProtuStrankaListFormatedWithAdressOIB>
  <DomainObject.Predmet.ProtuStrankaListNazivFormated>
    <izvorni_sadrzaj>
      <item>COFFEE jednostavno društvo s ograničenom odgovornošću za usluge</item>
    </izvorni_sadrzaj>
    <derivirana_varijabla naziv="DomainObject.Predmet.ProtuStrankaListNazivFormated_1">
      <item>COFFEE jednostavno društvo s ograničenom odgovornošću za usluge</item>
    </derivirana_varijabla>
  </DomainObject.Predmet.ProtuStrankaListNazivFormated>
  <DomainObject.Predmet.ProtuStrankaListNazivFormatedOIB>
    <izvorni_sadrzaj>
      <item>COFFEE jednostavno društvo s ograničenom odgovornošću za usluge, OIB 16829947282</item>
    </izvorni_sadrzaj>
    <derivirana_varijabla naziv="DomainObject.Predmet.ProtuStrankaListNazivFormatedOIB_1">
      <item>COFFEE jednostavno društvo s ograničenom odgovornošću za usluge, OIB 16829947282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COFFEE jednostavno društvo s ograničenom odgovornošću za usluge</izvorni_sadrzaj>
    <derivirana_varijabla naziv="DomainObject.Predmet.ProtustrankaIDrugi_1">COFFEE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COFFEE jednostavno društvo s ograničenom odgovornošću za usluge, OIB 16829947282, Augusta Šenoe 24, 23210 Biograd Na Moru</izvorni_sadrzaj>
    <derivirana_varijabla naziv="DomainObject.Predmet.ProtustrankaIDrugiAdressOIB_1">COFFEE jednostavno društvo s ograničenom odgovornošću za usluge, OIB 16829947282, Augusta Šenoe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COFFEE jednostavno društvo s ograničenom odgovornošću za usluge</item>
    </izvorni_sadrzaj>
    <derivirana_varijabla naziv="DomainObject.Predmet.SudioniciListNaziv_1">
      <item>FINA</item>
      <item>COFFEE jednostavno društvo s ograničenom odgovornošću za usluge</item>
    </derivirana_varijabla>
  </DomainObject.Predmet.SudioniciListNaziv>
  <DomainObject.Predmet.SudioniciListAdressOIB>
    <izvorni_sadrzaj>
      <item>FINA, OIB 85821130368</item>
      <item>COFFEE jednostavno društvo s ograničenom odgovornošću za usluge, OIB 16829947282, Augusta Šenoe 24,23210 Biograd Na Moru</item>
    </izvorni_sadrzaj>
    <derivirana_varijabla naziv="DomainObject.Predmet.SudioniciListAdressOIB_1">
      <item>FINA, OIB 85821130368</item>
      <item>COFFEE jednostavno društvo s ograničenom odgovornošću za usluge, OIB 16829947282, Augusta Šenoe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16829947282</item>
    </izvorni_sadrzaj>
    <derivirana_varijabla naziv="DomainObject.Predmet.SudioniciListNazivOIB_1">
      <item>, OIB 85821130368</item>
      <item>, OIB 16829947282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2804</properties:Characters>
  <properties:Lines>80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2017-11-10T09:23:00Z</dcterms:created>
  <dc:creator>Anamarija Kovačić Milković</dc:creator>
  <cp:lastModifiedBy>Martina Kalmeta</cp:lastModifiedBy>
  <cp:lastPrinted>2017-11-15T08:30:00Z</cp:lastPrinted>
  <dcterms:modified xmlns:xsi="http://www.w3.org/2001/XMLSchema-instance" xsi:type="dcterms:W3CDTF">2017-11-15T09:10:00Z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