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7a0e" w14:paraId="7697a0e" w:rsidRDefault="002B28B4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St-451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C2378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2B28B4">
        <w:rPr>
          <w:rFonts w:cs="Times New Roman" w:hAnsi="Times New Roman" w:ascii="Times New Roman"/>
          <w:sz w:val="24"/>
          <w:szCs w:val="24"/>
        </w:rPr>
        <w:t>VATERPOLSKI KLUB "VATERPOLSKI VETERANI ŠIBENIKA" ŠIBENIK, Prilaz tvornici, OIB:61758048700</w:t>
      </w:r>
      <w:r>
        <w:rPr>
          <w:rFonts w:cs="Times New Roman" w:hAnsi="Times New Roman" w:ascii="Times New Roman"/>
          <w:sz w:val="24"/>
          <w:szCs w:val="24"/>
        </w:rPr>
        <w:t xml:space="preserve">, povodom zahtjeva predlagatelja-vjerovnika FINA-Podružnica Šibenik, Šibenik, Perivoj Luje Maruna 1, dana </w:t>
      </w:r>
      <w:r w:rsidR="002B28B4">
        <w:rPr>
          <w:rFonts w:cs="Times New Roman" w:hAnsi="Times New Roman" w:ascii="Times New Roman"/>
          <w:sz w:val="24"/>
          <w:szCs w:val="24"/>
        </w:rPr>
        <w:t>18</w:t>
      </w:r>
      <w:r w:rsidR="00213539">
        <w:rPr>
          <w:rFonts w:cs="Times New Roman" w:hAnsi="Times New Roman" w:ascii="Times New Roman"/>
          <w:sz w:val="24"/>
          <w:szCs w:val="24"/>
        </w:rPr>
        <w:t>.</w:t>
      </w:r>
      <w:r w:rsidR="002B28B4">
        <w:rPr>
          <w:rFonts w:cs="Times New Roman" w:hAnsi="Times New Roman" w:ascii="Times New Roman"/>
          <w:sz w:val="24"/>
          <w:szCs w:val="24"/>
        </w:rPr>
        <w:t xml:space="preserve"> </w:t>
      </w:r>
      <w:r w:rsidR="00213539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2016. godine,</w:t>
      </w:r>
    </w:p>
    <w:p w:rsidRDefault="00213539" w:rsidP="00213539" w:rsidR="00213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brojem 9 St-</w:t>
      </w:r>
      <w:r w:rsidR="002B28B4">
        <w:rPr>
          <w:rFonts w:cs="Times New Roman" w:hAnsi="Times New Roman" w:ascii="Times New Roman"/>
          <w:sz w:val="24"/>
          <w:szCs w:val="24"/>
        </w:rPr>
        <w:t>451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FA6F8A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 veljače</w:t>
      </w:r>
      <w:r w:rsidR="00305B44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umjesto </w:t>
      </w:r>
      <w:r w:rsidR="00213539">
        <w:rPr>
          <w:rFonts w:cs="Times New Roman" w:hAnsi="Times New Roman" w:ascii="Times New Roman"/>
          <w:sz w:val="24"/>
          <w:szCs w:val="24"/>
        </w:rPr>
        <w:t>točke 5. "Po pravomoćnosti ovog rješenja Sudski registar Trgovačkog suda u Zadru, Stalne službe u Šibeniku provest će brisanje dužnika iz sudskog registra", treba pisati točka 5. "Po pravomoćnosti ovog rješenja provest će se brisanje dužnika iz registra udruga."</w:t>
      </w: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D169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2B28B4">
        <w:rPr>
          <w:rFonts w:cs="Times New Roman" w:hAnsi="Times New Roman" w:ascii="Times New Roman"/>
          <w:sz w:val="24"/>
          <w:szCs w:val="24"/>
        </w:rPr>
        <w:t>451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FA6F8A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</w:t>
      </w:r>
      <w:r w:rsidR="00FA6F8A">
        <w:rPr>
          <w:rFonts w:cs="Times New Roman" w:hAnsi="Times New Roman" w:ascii="Times New Roman"/>
          <w:sz w:val="24"/>
          <w:szCs w:val="24"/>
        </w:rPr>
        <w:t xml:space="preserve"> </w:t>
      </w:r>
      <w:r w:rsidR="00213539">
        <w:rPr>
          <w:rFonts w:cs="Times New Roman" w:hAnsi="Times New Roman" w:ascii="Times New Roman"/>
          <w:sz w:val="24"/>
          <w:szCs w:val="24"/>
        </w:rPr>
        <w:t>veljače</w:t>
      </w:r>
      <w:r w:rsidR="00305B44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B28B4">
        <w:rPr>
          <w:rFonts w:cs="Times New Roman" w:hAnsi="Times New Roman" w:ascii="Times New Roman"/>
          <w:sz w:val="24"/>
          <w:szCs w:val="24"/>
        </w:rPr>
        <w:t>18</w:t>
      </w:r>
      <w:r w:rsidR="00213539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786B5A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>rgovačkom sudu Republike Hrvatske, u roku od 8 dana od primitka pisanog otpravka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213539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13539">
        <w:rPr>
          <w:rFonts w:cs="Times New Roman" w:hAnsi="Times New Roman" w:ascii="Times New Roman"/>
          <w:sz w:val="24"/>
          <w:szCs w:val="24"/>
        </w:rPr>
        <w:t>registar udruga</w:t>
      </w:r>
      <w:r w:rsidR="002017E5">
        <w:rPr>
          <w:rFonts w:cs="Times New Roman" w:hAnsi="Times New Roman" w:ascii="Times New Roman"/>
          <w:sz w:val="24"/>
          <w:szCs w:val="24"/>
        </w:rPr>
        <w:t xml:space="preserve">, po pravomoćnosti 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56546"/>
    <w:rsid w:val="002017E5"/>
    <w:rsid w:val="00213539"/>
    <w:rsid w:val="002B28B4"/>
    <w:rsid w:val="00305B44"/>
    <w:rsid w:val="00550B6C"/>
    <w:rsid w:val="005B248C"/>
    <w:rsid w:val="005C2378"/>
    <w:rsid w:val="00786B5A"/>
    <w:rsid w:val="007F555B"/>
    <w:rsid w:val="00CC1F9F"/>
    <w:rsid w:val="00D169B2"/>
    <w:rsid w:val="00FA6F8A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C1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F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F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F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F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C1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F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F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F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F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2016.</izvorni_sadrzaj>
    <derivirana_varijabla naziv="DomainObject.Predmet.DatumRjesavanja_1">17.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"VATERPOLSKI VETERANI ŠIBENIKA" ŠIBENIK</izvorni_sadrzaj>
    <derivirana_varijabla naziv="DomainObject.Predmet.ProtustrankaFormated_1">  VATERPOLSKI KLUB "VATERPOLSKI VETERANI ŠIBENIKA" ŠIBENIK</derivirana_varijabla>
  </DomainObject.Predmet.ProtustrankaFormated>
  <DomainObject.Predmet.ProtustrankaFormatedOIB>
    <izvorni_sadrzaj>  VATERPOLSKI KLUB "VATERPOLSKI VETERANI ŠIBENIKA" ŠIBENIK, OIB 61758048700</izvorni_sadrzaj>
    <derivirana_varijabla naziv="DomainObject.Predmet.ProtustrankaFormatedOIB_1">  VATERPOLSKI KLUB "VATERPOLSKI VETERANI ŠIBENIKA" ŠIBENIK, OIB 61758048700</derivirana_varijabla>
  </DomainObject.Predmet.ProtustrankaFormatedOIB>
  <DomainObject.Predmet.ProtustrankaFormatedWithAdress>
    <izvorni_sadrzaj> VATERPOLSKI KLUB "VATERPOLSKI VETERANI ŠIBENIKA" ŠIBENIK, Prilaz tvornici 0bb, 22000 Šibenik</izvorni_sadrzaj>
    <derivirana_varijabla naziv="DomainObject.Predmet.ProtustrankaFormatedWithAdress_1"> VATERPOLSKI KLUB "VATERPOLSKI VETERANI ŠIBENIKA" ŠIBENIK, Prilaz tvornici 0bb, 22000 Šibenik</derivirana_varijabla>
  </DomainObject.Predmet.ProtustrankaFormatedWithAdress>
  <DomainObject.Predmet.ProtustrankaFormatedWithAdressOIB>
    <izvorni_sadrzaj> VATERPOLSKI KLUB "VATERPOLSKI VETERANI ŠIBENIKA" ŠIBENIK, OIB 61758048700, Prilaz tvornici 0bb, 22000 Šibenik</izvorni_sadrzaj>
    <derivirana_varijabla naziv="DomainObject.Predmet.ProtustrankaFormatedWithAdressOIB_1"> VATERPOLSKI KLUB "VATERPOLSKI VETERANI ŠIBENIKA" ŠIBENIK, OIB 61758048700, Prilaz tvornici 0bb, 22000 Šibenik</derivirana_varijabla>
  </DomainObject.Predmet.ProtustrankaFormatedWithAdressOIB>
  <DomainObject.Predmet.ProtustrankaWithAdress>
    <izvorni_sadrzaj>VATERPOLSKI KLUB "VATERPOLSKI VETERANI ŠIBENIKA" ŠIBENIK Prilaz tvornici 0bb, 22000 Šibenik</izvorni_sadrzaj>
    <derivirana_varijabla naziv="DomainObject.Predmet.ProtustrankaWithAdress_1">VATERPOLSKI KLUB "VATERPOLSKI VETERANI ŠIBENIKA" ŠIBENIK Prilaz tvornici 0bb, 22000 Šibenik</derivirana_varijabla>
  </DomainObject.Predmet.ProtustrankaWithAdress>
  <DomainObject.Predmet.ProtustrankaWithAdressOIB>
    <izvorni_sadrzaj>VATERPOLSKI KLUB "VATERPOLSKI VETERANI ŠIBENIKA" ŠIBENIK, OIB 61758048700, Prilaz tvornici 0bb, 22000 Šibenik</izvorni_sadrzaj>
    <derivirana_varijabla naziv="DomainObject.Predmet.ProtustrankaWithAdressOIB_1">VATERPOLSKI KLUB "VATERPOLSKI VETERANI ŠIBENIKA" ŠIBENIK, OIB 61758048700, Prilaz tvornici 0bb, 22000 Šibenik</derivirana_varijabla>
  </DomainObject.Predmet.ProtustrankaWithAdressOIB>
  <DomainObject.Predmet.ProtustrankaNazivFormated>
    <izvorni_sadrzaj>VATERPOLSKI KLUB "VATERPOLSKI VETERANI ŠIBENIKA" ŠIBENIK</izvorni_sadrzaj>
    <derivirana_varijabla naziv="DomainObject.Predmet.ProtustrankaNazivFormated_1">VATERPOLSKI KLUB "VATERPOLSKI VETERANI ŠIBENIKA" ŠIBENIK</derivirana_varijabla>
  </DomainObject.Predmet.ProtustrankaNazivFormated>
  <DomainObject.Predmet.ProtustrankaNazivFormatedOIB>
    <izvorni_sadrzaj>VATERPOLSKI KLUB "VATERPOLSKI VETERANI ŠIBENIKA" ŠIBENIK, OIB 61758048700</izvorni_sadrzaj>
    <derivirana_varijabla naziv="DomainObject.Predmet.ProtustrankaNazivFormatedOIB_1">VATERPOLSKI KLUB "VATERPOLSKI VETERANI ŠIBENIKA" ŠIBENIK, OIB 61758048700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VATERPOLSKI KLUB "VATERPOLSKI VETERANI ŠIBENIKA" ŠIBENIK</item>
    </izvorni_sadrzaj>
    <derivirana_varijabla naziv="DomainObject.Predmet.ProtuStrankaListFormated_1">
      <item>VATERPOLSKI KLUB "VATERPOLSKI VETERANI ŠIBENIKA" ŠIBENIK</item>
    </derivirana_varijabla>
  </DomainObject.Predmet.ProtuStrankaListFormated>
  <DomainObject.Predmet.ProtuStrankaListFormatedOIB>
    <izvorni_sadrzaj>
      <item>VATERPOLSKI KLUB "VATERPOLSKI VETERANI ŠIBENIKA" ŠIBENIK, OIB 61758048700</item>
    </izvorni_sadrzaj>
    <derivirana_varijabla naziv="DomainObject.Predmet.ProtuStrankaListFormatedOIB_1">
      <item>VATERPOLSKI KLUB "VATERPOLSKI VETERANI ŠIBENIKA" ŠIBENIK, OIB 61758048700</item>
    </derivirana_varijabla>
  </DomainObject.Predmet.ProtuStrankaListFormatedOIB>
  <DomainObject.Predmet.ProtuStrankaListFormatedWithAdress>
    <izvorni_sadrzaj>
      <item>VATERPOLSKI KLUB "VATERPOLSKI VETERANI ŠIBENIKA" ŠIBENIK, Prilaz tvornici 0bb, 22000 Šibenik</item>
    </izvorni_sadrzaj>
    <derivirana_varijabla naziv="DomainObject.Predmet.ProtuStrankaListFormatedWithAdress_1">
      <item>VATERPOLSKI KLUB "VATERPOLSKI VETERANI ŠIBENIKA" ŠIBENIK, Prilaz tvornici 0bb, 22000 Šibenik</item>
    </derivirana_varijabla>
  </DomainObject.Predmet.ProtuStrankaListFormatedWithAdress>
  <DomainObject.Predmet.ProtuStrankaListFormatedWithAdressOIB>
    <izvorni_sadrzaj>
      <item>VATERPOLSKI KLUB "VATERPOLSKI VETERANI ŠIBENIKA" ŠIBENIK, OIB 61758048700, Prilaz tvornici 0bb, 22000 Šibenik</item>
    </izvorni_sadrzaj>
    <derivirana_varijabla naziv="DomainObject.Predmet.ProtuStrankaListFormatedWithAdressOIB_1">
      <item>VATERPOLSKI KLUB "VATERPOLSKI VETERANI ŠIBENIKA" ŠIBENIK, OIB 61758048700, Prilaz tvornici 0bb, 22000 Šibenik</item>
    </derivirana_varijabla>
  </DomainObject.Predmet.ProtuStrankaListFormatedWithAdressOIB>
  <DomainObject.Predmet.ProtuStrankaListNazivFormated>
    <izvorni_sadrzaj>
      <item>VATERPOLSKI KLUB "VATERPOLSKI VETERANI ŠIBENIKA" ŠIBENIK</item>
    </izvorni_sadrzaj>
    <derivirana_varijabla naziv="DomainObject.Predmet.ProtuStrankaListNazivFormated_1">
      <item>VATERPOLSKI KLUB "VATERPOLSKI VETERANI ŠIBENIKA" ŠIBENIK</item>
    </derivirana_varijabla>
  </DomainObject.Predmet.ProtuStrankaListNazivFormated>
  <DomainObject.Predmet.ProtuStrankaListNazivFormatedOIB>
    <izvorni_sadrzaj>
      <item>VATERPOLSKI KLUB "VATERPOLSKI VETERANI ŠIBENIKA" ŠIBENIK, OIB 61758048700</item>
    </izvorni_sadrzaj>
    <derivirana_varijabla naziv="DomainObject.Predmet.ProtuStrankaListNazivFormatedOIB_1">
      <item>VATERPOLSKI KLUB "VATERPOLSKI VETERANI ŠIBENIKA" ŠIBENIK, OIB 61758048700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VATERPOLSKI KLUB "VATERPOLSKI VETERANI ŠIBENIKA" ŠIBENIK</izvorni_sadrzaj>
    <derivirana_varijabla naziv="DomainObject.Predmet.ProtustrankaIDrugi_1">VATERPOLSKI KLUB "VATERPOLSKI VETERANI ŠIBENIKA"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VATERPOLSKI KLUB "VATERPOLSKI VETERANI ŠIBENIKA" ŠIBENIK, OIB 61758048700, Prilaz tvornici 0bb, 22000 Šibenik</izvorni_sadrzaj>
    <derivirana_varijabla naziv="DomainObject.Predmet.ProtustrankaIDrugiAdressOIB_1">VATERPOLSKI KLUB "VATERPOLSKI VETERANI ŠIBENIKA" ŠIBENIK, OIB 61758048700, Prilaz tvornici 0bb,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2016.</izvorni_sadrzaj>
    <derivirana_varijabla naziv="DomainObject.Predmet.OdlukaRjesenje.DatumDonosenjaOdluke_1">16.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St-451/2015-6</izvorni_sadrzaj>
    <derivirana_varijabla naziv="DomainObject.Predmet.OdlukaRjesenje.Oznaka_1">St-451/2015-6</derivirana_varijabla>
  </DomainObject.Predmet.OdlukaRjesenje.Oznaka>
  <DomainObject.Predmet.SudioniciListNaziv>
    <izvorni_sadrzaj>
      <item>FINA - Podružnica Šibenik</item>
      <item>VATERPOLSKI KLUB "VATERPOLSKI VETERANI ŠIBENIKA" ŠIBENIK</item>
    </izvorni_sadrzaj>
    <derivirana_varijabla naziv="DomainObject.Predmet.SudioniciListNaziv_1">
      <item>FINA - Podružnica Šibenik</item>
      <item>VATERPOLSKI KLUB "VATERPOLSKI VETERANI ŠIBENIKA" ŠIBENIK</item>
    </derivirana_varijabla>
  </DomainObject.Predmet.SudioniciListNaziv>
  <DomainObject.Predmet.SudioniciListAdressOIB>
    <izvorni_sadrzaj>
      <item>FINA - Podružnica Šibenik, OIB 85821130368, Perivoj L. Marune 1,22000 Šibenik</item>
      <item>VATERPOLSKI KLUB "VATERPOLSKI VETERANI ŠIBENIKA" ŠIBENIK, OIB 61758048700, Prilaz tvornici 0bb,22000 Šibenik</item>
    </izvorni_sadrzaj>
    <derivirana_varijabla naziv="DomainObject.Predmet.SudioniciListAdressOIB_1">
      <item>FINA - Podružnica Šibenik, OIB 85821130368, Perivoj L. Marune 1,22000 Šibenik</item>
      <item>VATERPOLSKI KLUB "VATERPOLSKI VETERANI ŠIBENIKA" ŠIBENIK, OIB 61758048700, Prilaz tvornici 0bb,22000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61758048700</item>
    </izvorni_sadrzaj>
    <derivirana_varijabla naziv="DomainObject.Predmet.SudioniciListNazivOIB_1">
      <item>, OIB 85821130368</item>
      <item>, OIB 61758048700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1476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2016-02-17T14:08:00Z</dcterms:created>
  <dc:creator>Joško Livaković</dc:creator>
  <cp:lastModifiedBy>Joško Livaković</cp:lastModifiedBy>
  <cp:lastPrinted>2016-02-17T10:14:00Z</cp:lastPrinted>
  <dcterms:modified xmlns:xsi="http://www.w3.org/2001/XMLSchema-instance" xsi:type="dcterms:W3CDTF">2016-02-18T07:58:00Z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