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da4b" w14:paraId="6f3da4b" w:rsidRDefault="000B75D1" w:rsidP="00910611" w:rsidR="000B75D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5D1" w:rsidP="00910611" w:rsidR="000B75D1">
      <w:r>
        <w:rPr>
          <w:rFonts w:eastAsia="MS Mincho"/>
        </w:rPr>
        <w:t>REPUBLIKA HRVATSKA</w:t>
      </w:r>
    </w:p>
    <w:p w:rsidRDefault="000B75D1" w:rsidP="00910611" w:rsidR="000B75D1">
      <w:r>
        <w:rPr>
          <w:rFonts w:eastAsia="MS Mincho"/>
        </w:rPr>
        <w:t>TRGOVAČKI SUD U RIJECI</w:t>
      </w:r>
    </w:p>
    <w:p w:rsidRDefault="000B75D1" w:rsidR="000B75D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033C6" w:rsidR="003033C6" w:rsidRPr="00C11616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R</w:t>
      </w:r>
      <w:r w:rsidR="003033C6" w:rsidRPr="00C11616">
        <w:rPr>
          <w:rFonts w:cs="Times New Roman" w:hAnsi="Times New Roman" w:ascii="Times New Roman"/>
          <w:bCs w:val="false"/>
        </w:rPr>
        <w:t xml:space="preserve"> </w:t>
      </w:r>
      <w:r w:rsidRPr="00C11616">
        <w:rPr>
          <w:rFonts w:cs="Times New Roman" w:hAnsi="Times New Roman" w:ascii="Times New Roman"/>
          <w:bCs w:val="false"/>
        </w:rPr>
        <w:t>J E Š</w:t>
      </w:r>
      <w:r w:rsidR="003033C6" w:rsidRPr="00C11616">
        <w:rPr>
          <w:rFonts w:cs="Times New Roman" w:hAnsi="Times New Roman" w:ascii="Times New Roman"/>
          <w:bCs w:val="false"/>
        </w:rPr>
        <w:t xml:space="preserve"> </w:t>
      </w:r>
      <w:r w:rsidRPr="00C11616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C11616">
      <w:pPr>
        <w:jc w:val="center"/>
        <w:rPr>
          <w:rFonts w:cs="Times New Roman" w:hAnsi="Times New Roman" w:ascii="Times New Roman"/>
          <w:bCs w:val="false"/>
        </w:rPr>
      </w:pPr>
    </w:p>
    <w:p w:rsidRDefault="00FC6E28" w:rsidP="00FC6E28" w:rsidR="00FC6E28" w:rsidRPr="00C11616">
      <w:pPr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dužnikom </w:t>
      </w:r>
      <w:r w:rsidRPr="00C11616">
        <w:rPr>
          <w:rFonts w:cs="Times New Roman" w:hAnsi="Times New Roman" w:ascii="Times New Roman"/>
          <w:bCs w:val="false"/>
        </w:rPr>
        <w:t>VILA RUDI</w:t>
      </w:r>
      <w:r w:rsidRPr="00C11616">
        <w:rPr>
          <w:rFonts w:cs="Times New Roman" w:hAnsi="Times New Roman" w:ascii="Times New Roman"/>
        </w:rPr>
        <w:t xml:space="preserve"> građenje i ugostiteljstvo d. o. o. Mali Lošinj, ul. Braće Vidulić 2-6, OIB: 28843183830, MBS: 040252261, dana 7. rujna 2017. godine  </w:t>
      </w:r>
    </w:p>
    <w:p w:rsidRDefault="00EB0D9B" w:rsidP="00EB0D9B" w:rsidR="00EB0D9B" w:rsidRPr="00C11616">
      <w:pPr>
        <w:jc w:val="both"/>
        <w:rPr>
          <w:rFonts w:cs="Times New Roman" w:hAnsi="Times New Roman" w:ascii="Times New Roman"/>
          <w:color w:val="003366"/>
        </w:rPr>
      </w:pPr>
    </w:p>
    <w:p w:rsidRDefault="008A7D19" w:rsidR="008A7D19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C11616">
      <w:pPr>
        <w:ind w:firstLine="1410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 xml:space="preserve">I. </w:t>
      </w:r>
      <w:r w:rsidR="00057EBF" w:rsidRPr="00C11616">
        <w:rPr>
          <w:rFonts w:cs="Times New Roman" w:hAnsi="Times New Roman" w:ascii="Times New Roman"/>
        </w:rPr>
        <w:t>O</w:t>
      </w:r>
      <w:r w:rsidR="008A7D19" w:rsidRPr="00C11616">
        <w:rPr>
          <w:rFonts w:cs="Times New Roman" w:hAnsi="Times New Roman" w:ascii="Times New Roman"/>
        </w:rPr>
        <w:t>bustavlja se</w:t>
      </w:r>
      <w:r w:rsidR="004245D6" w:rsidRPr="00C11616">
        <w:rPr>
          <w:rFonts w:cs="Times New Roman" w:hAnsi="Times New Roman" w:ascii="Times New Roman"/>
        </w:rPr>
        <w:t xml:space="preserve"> prethodni</w:t>
      </w:r>
      <w:r w:rsidR="008A7D19" w:rsidRPr="00C11616">
        <w:rPr>
          <w:rFonts w:cs="Times New Roman" w:hAnsi="Times New Roman" w:ascii="Times New Roman"/>
        </w:rPr>
        <w:t xml:space="preserve"> postupak </w:t>
      </w:r>
      <w:r w:rsidR="004245D6" w:rsidRPr="00C11616">
        <w:rPr>
          <w:rFonts w:cs="Times New Roman" w:hAnsi="Times New Roman" w:ascii="Times New Roman"/>
        </w:rPr>
        <w:t xml:space="preserve"> </w:t>
      </w:r>
      <w:r w:rsidR="00CA7657" w:rsidRPr="00C11616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FC6E28" w:rsidRPr="00C11616">
        <w:rPr>
          <w:rFonts w:cs="Times New Roman" w:hAnsi="Times New Roman" w:ascii="Times New Roman"/>
          <w:bCs w:val="false"/>
        </w:rPr>
        <w:t>VILA RUDI</w:t>
      </w:r>
      <w:r w:rsidR="00FC6E28" w:rsidRPr="00C11616">
        <w:rPr>
          <w:rFonts w:cs="Times New Roman" w:hAnsi="Times New Roman" w:ascii="Times New Roman"/>
        </w:rPr>
        <w:t xml:space="preserve"> građenje i ugostiteljstvo d. o. o. Mali Lošinj, ul. Braće Vidulić 2-6, OIB: 28843183830, MBS: 040252261</w:t>
      </w:r>
      <w:r w:rsidR="00057EBF" w:rsidRPr="00C11616">
        <w:rPr>
          <w:rFonts w:cs="Times New Roman" w:hAnsi="Times New Roman" w:ascii="Times New Roman"/>
        </w:rPr>
        <w:t xml:space="preserve">. </w:t>
      </w:r>
    </w:p>
    <w:p w:rsidRDefault="00F035E3" w:rsidP="00C460B8" w:rsidR="00C460B8" w:rsidRPr="00C11616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>I</w:t>
      </w:r>
      <w:r w:rsidR="006711DB" w:rsidRPr="00C11616">
        <w:rPr>
          <w:rFonts w:cs="Times New Roman" w:hAnsi="Times New Roman" w:ascii="Times New Roman"/>
        </w:rPr>
        <w:t>I</w:t>
      </w:r>
      <w:r w:rsidRPr="00C11616">
        <w:rPr>
          <w:rFonts w:cs="Times New Roman" w:hAnsi="Times New Roman" w:ascii="Times New Roman"/>
        </w:rPr>
        <w:t xml:space="preserve">. Ukida se mjera osiguranja iz </w:t>
      </w:r>
      <w:r w:rsidR="00C460B8" w:rsidRPr="00C11616">
        <w:rPr>
          <w:rFonts w:cs="Times New Roman" w:hAnsi="Times New Roman" w:ascii="Times New Roman"/>
        </w:rPr>
        <w:t>članka 118. stavak 1. i 2. Stečajnog zakona (objavljenog u NN 71/15)</w:t>
      </w:r>
      <w:r w:rsidRPr="00C11616">
        <w:rPr>
          <w:rFonts w:cs="Times New Roman" w:hAnsi="Times New Roman" w:ascii="Times New Roman"/>
        </w:rPr>
        <w:t xml:space="preserve">, određena </w:t>
      </w:r>
      <w:r w:rsidR="00C460B8" w:rsidRPr="00C11616">
        <w:rPr>
          <w:rFonts w:cs="Times New Roman" w:hAnsi="Times New Roman" w:ascii="Times New Roman"/>
        </w:rPr>
        <w:t>rješenj</w:t>
      </w:r>
      <w:r w:rsidR="00EB0D9B" w:rsidRPr="00C11616">
        <w:rPr>
          <w:rFonts w:cs="Times New Roman" w:hAnsi="Times New Roman" w:ascii="Times New Roman"/>
        </w:rPr>
        <w:t>e</w:t>
      </w:r>
      <w:r w:rsidR="00C460B8" w:rsidRPr="00C11616">
        <w:rPr>
          <w:rFonts w:cs="Times New Roman" w:hAnsi="Times New Roman" w:ascii="Times New Roman"/>
        </w:rPr>
        <w:t xml:space="preserve">m ovog suda </w:t>
      </w:r>
      <w:r w:rsidRPr="00C11616">
        <w:rPr>
          <w:rFonts w:cs="Times New Roman" w:hAnsi="Times New Roman" w:ascii="Times New Roman"/>
        </w:rPr>
        <w:t xml:space="preserve">posl. br. </w:t>
      </w:r>
      <w:r w:rsidR="005A68E7" w:rsidRPr="00C11616">
        <w:rPr>
          <w:rFonts w:cs="Times New Roman" w:hAnsi="Times New Roman" w:ascii="Times New Roman"/>
        </w:rPr>
        <w:t>14 St-</w:t>
      </w:r>
      <w:r w:rsidR="00FC6E28" w:rsidRPr="00C11616">
        <w:rPr>
          <w:rFonts w:cs="Times New Roman" w:hAnsi="Times New Roman" w:ascii="Times New Roman"/>
        </w:rPr>
        <w:t>1115</w:t>
      </w:r>
      <w:r w:rsidR="00351543" w:rsidRPr="00C11616">
        <w:rPr>
          <w:rFonts w:cs="Times New Roman" w:hAnsi="Times New Roman" w:ascii="Times New Roman"/>
        </w:rPr>
        <w:t>/201</w:t>
      </w:r>
      <w:r w:rsidR="00FC6E28" w:rsidRPr="00C11616">
        <w:rPr>
          <w:rFonts w:cs="Times New Roman" w:hAnsi="Times New Roman" w:ascii="Times New Roman"/>
        </w:rPr>
        <w:t>6</w:t>
      </w:r>
      <w:r w:rsidR="005A68E7" w:rsidRPr="00C11616">
        <w:rPr>
          <w:rFonts w:cs="Times New Roman" w:hAnsi="Times New Roman" w:ascii="Times New Roman"/>
        </w:rPr>
        <w:t>-</w:t>
      </w:r>
      <w:r w:rsidR="00FC6E28" w:rsidRPr="00C11616">
        <w:rPr>
          <w:rFonts w:cs="Times New Roman" w:hAnsi="Times New Roman" w:ascii="Times New Roman"/>
        </w:rPr>
        <w:t>8</w:t>
      </w:r>
      <w:r w:rsidR="005A68E7" w:rsidRPr="00C11616">
        <w:rPr>
          <w:rFonts w:cs="Times New Roman" w:hAnsi="Times New Roman" w:ascii="Times New Roman"/>
        </w:rPr>
        <w:t xml:space="preserve"> od </w:t>
      </w:r>
      <w:r w:rsidR="00FC6E28" w:rsidRPr="00C11616">
        <w:rPr>
          <w:rFonts w:cs="Times New Roman" w:hAnsi="Times New Roman" w:ascii="Times New Roman"/>
        </w:rPr>
        <w:t xml:space="preserve">3. veljače </w:t>
      </w:r>
      <w:r w:rsidR="005A68E7" w:rsidRPr="00C11616">
        <w:rPr>
          <w:rFonts w:cs="Times New Roman" w:hAnsi="Times New Roman" w:ascii="Times New Roman"/>
        </w:rPr>
        <w:t xml:space="preserve">2017. godine </w:t>
      </w:r>
      <w:r w:rsidR="006711DB" w:rsidRPr="00C11616">
        <w:rPr>
          <w:rFonts w:cs="Times New Roman" w:hAnsi="Times New Roman" w:ascii="Times New Roman"/>
        </w:rPr>
        <w:t xml:space="preserve">o imenovanju privremenog stečajnog upravitelja </w:t>
      </w:r>
      <w:r w:rsidR="00FC6E28" w:rsidRPr="00C11616">
        <w:rPr>
          <w:rFonts w:cs="Times New Roman" w:hAnsi="Times New Roman" w:ascii="Times New Roman"/>
        </w:rPr>
        <w:t>Mirolava Borš, OIB: 69665623244, Plemićeva 2, Zagreb</w:t>
      </w:r>
      <w:r w:rsidR="00C460B8" w:rsidRPr="00C11616">
        <w:rPr>
          <w:rFonts w:cs="Times New Roman" w:hAnsi="Times New Roman" w:ascii="Times New Roman"/>
        </w:rPr>
        <w:t>.</w:t>
      </w:r>
    </w:p>
    <w:p w:rsidRDefault="00FC6E28" w:rsidP="00FC6E28" w:rsidR="00FC6E28" w:rsidRPr="00C11616">
      <w:pPr>
        <w:ind w:firstLine="1440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 xml:space="preserve">III. Privremenom stečajnom upravitelju Mirolavu Borš, OIB: 69665623244, Plemićeva 2, Zagreb, određuje se jednokratna nagrada za poslove obavljene u prethodnom postupku u iznosu od 4.000,00 kn u bruto iznosu, to jest iznosu prije odbitka pripadajućih doprinosa iz osnovice, poreza ili drugih naknada. </w:t>
      </w:r>
    </w:p>
    <w:p w:rsidRDefault="00FC6E28" w:rsidP="00FC6E28" w:rsidR="00FC6E28" w:rsidRPr="00C11616">
      <w:pPr>
        <w:ind w:firstLine="1418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 xml:space="preserve">IV. Nalaže se dužniku </w:t>
      </w:r>
      <w:r w:rsidRPr="00C11616">
        <w:rPr>
          <w:rFonts w:cs="Times New Roman" w:hAnsi="Times New Roman" w:ascii="Times New Roman"/>
          <w:bCs w:val="false"/>
        </w:rPr>
        <w:t>VILA RUDI</w:t>
      </w:r>
      <w:r w:rsidRPr="00C11616">
        <w:rPr>
          <w:rFonts w:cs="Times New Roman" w:hAnsi="Times New Roman" w:ascii="Times New Roman"/>
        </w:rPr>
        <w:t xml:space="preserve"> građenje i ugostiteljstvo d. o. o. Mali Lošinj, ul. Braće Vidulić 2-6, OIB: 28843183830, MBS: 040252261 da u roku od osam dana isplati privremenom stečajnom upravitelju Mirolavu Borš, OIB: 69665623244, Plemićeva 2, Zagreb iznos iz točke I. izreke ovog rješenja.</w:t>
      </w:r>
    </w:p>
    <w:p w:rsidRDefault="00EB0D9B" w:rsidP="00C460B8" w:rsidR="00EB0D9B" w:rsidRPr="00C11616">
      <w:pPr>
        <w:jc w:val="center"/>
        <w:rPr>
          <w:rFonts w:cs="Times New Roman" w:hAnsi="Times New Roman" w:ascii="Times New Roman"/>
        </w:rPr>
      </w:pPr>
    </w:p>
    <w:p w:rsidRDefault="008A7D19" w:rsidR="008A7D19" w:rsidRPr="00C11616">
      <w:pPr>
        <w:jc w:val="center"/>
        <w:rPr>
          <w:rFonts w:cs="Times New Roman" w:hAnsi="Times New Roman" w:ascii="Times New Roman"/>
          <w:bCs w:val="false"/>
        </w:rPr>
      </w:pPr>
      <w:r w:rsidRPr="00C11616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Predlagatelj je dana </w:t>
      </w:r>
      <w:r w:rsidR="00FC6E28" w:rsidRPr="00C11616">
        <w:rPr>
          <w:rFonts w:cs="Times New Roman" w:hAnsi="Times New Roman" w:ascii="Times New Roman"/>
        </w:rPr>
        <w:t>24. svibnja</w:t>
      </w:r>
      <w:r w:rsidR="00351543" w:rsidRPr="00C11616">
        <w:rPr>
          <w:rFonts w:cs="Times New Roman" w:hAnsi="Times New Roman" w:ascii="Times New Roman"/>
        </w:rPr>
        <w:t xml:space="preserve"> 201</w:t>
      </w:r>
      <w:r w:rsidR="00FC6E28" w:rsidRPr="00C11616">
        <w:rPr>
          <w:rFonts w:cs="Times New Roman" w:hAnsi="Times New Roman" w:ascii="Times New Roman"/>
        </w:rPr>
        <w:t>6</w:t>
      </w:r>
      <w:r w:rsidRPr="00C11616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C11616">
        <w:rPr>
          <w:rFonts w:cs="Times New Roman" w:hAnsi="Times New Roman" w:ascii="Times New Roman"/>
        </w:rPr>
        <w:t xml:space="preserve"> </w:t>
      </w:r>
      <w:r w:rsidR="00FC6E28" w:rsidRPr="00C11616">
        <w:rPr>
          <w:rFonts w:cs="Times New Roman" w:hAnsi="Times New Roman" w:ascii="Times New Roman"/>
          <w:bCs w:val="false"/>
        </w:rPr>
        <w:t>VILA RUDI</w:t>
      </w:r>
      <w:r w:rsidR="00FC6E28" w:rsidRPr="00C11616">
        <w:rPr>
          <w:rFonts w:cs="Times New Roman" w:hAnsi="Times New Roman" w:ascii="Times New Roman"/>
        </w:rPr>
        <w:t xml:space="preserve"> građenje i ugostiteljstvo d. o. o. Mali Lošinj, ul. Braće Vidulić 2-6, OIB: 28843183830, MBS: 040252261</w:t>
      </w:r>
      <w:r w:rsidR="00E36360" w:rsidRPr="00C11616">
        <w:rPr>
          <w:rFonts w:cs="Times New Roman" w:hAnsi="Times New Roman" w:ascii="Times New Roman"/>
        </w:rPr>
        <w:t>.</w:t>
      </w:r>
    </w:p>
    <w:p w:rsidRDefault="00B8177C" w:rsidP="00B8177C" w:rsidR="00B8177C" w:rsidRPr="00C11616">
      <w:pPr>
        <w:tabs>
          <w:tab w:pos="4536" w:val="center"/>
          <w:tab w:pos="9072" w:val="right"/>
        </w:tabs>
        <w:ind w:firstLine="1418"/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  <w:t xml:space="preserve">Rješenjem ovog suda </w:t>
      </w:r>
      <w:r w:rsidRPr="00C11616">
        <w:rPr>
          <w:rFonts w:cs="Times New Roman" w:hAnsi="Times New Roman" w:ascii="Times New Roman"/>
          <w:bCs w:val="false"/>
        </w:rPr>
        <w:t>posl. br. 14. St-</w:t>
      </w:r>
      <w:r w:rsidR="00FC6E28" w:rsidRPr="00C11616">
        <w:rPr>
          <w:rFonts w:cs="Times New Roman" w:hAnsi="Times New Roman" w:ascii="Times New Roman"/>
          <w:bCs w:val="false"/>
        </w:rPr>
        <w:t>1115</w:t>
      </w:r>
      <w:r w:rsidR="00351543" w:rsidRPr="00C11616">
        <w:rPr>
          <w:rFonts w:cs="Times New Roman" w:hAnsi="Times New Roman" w:ascii="Times New Roman"/>
          <w:bCs w:val="false"/>
        </w:rPr>
        <w:t>/201</w:t>
      </w:r>
      <w:r w:rsidR="00FC6E28" w:rsidRPr="00C11616">
        <w:rPr>
          <w:rFonts w:cs="Times New Roman" w:hAnsi="Times New Roman" w:ascii="Times New Roman"/>
          <w:bCs w:val="false"/>
        </w:rPr>
        <w:t>6</w:t>
      </w:r>
      <w:r w:rsidRPr="00C11616">
        <w:rPr>
          <w:rFonts w:cs="Times New Roman" w:hAnsi="Times New Roman" w:ascii="Times New Roman"/>
          <w:bCs w:val="false"/>
        </w:rPr>
        <w:t xml:space="preserve">-3 </w:t>
      </w:r>
      <w:r w:rsidRPr="00C11616">
        <w:rPr>
          <w:rFonts w:cs="Times New Roman" w:hAnsi="Times New Roman" w:ascii="Times New Roman"/>
        </w:rPr>
        <w:t xml:space="preserve">od </w:t>
      </w:r>
      <w:r w:rsidR="00FC6E28" w:rsidRPr="00C11616">
        <w:rPr>
          <w:rFonts w:cs="Times New Roman" w:hAnsi="Times New Roman" w:ascii="Times New Roman"/>
        </w:rPr>
        <w:t>20. prosinca</w:t>
      </w:r>
      <w:r w:rsidRPr="00C11616">
        <w:rPr>
          <w:rFonts w:cs="Times New Roman" w:hAnsi="Times New Roman" w:ascii="Times New Roman"/>
        </w:rPr>
        <w:t xml:space="preserve"> 201</w:t>
      </w:r>
      <w:r w:rsidR="00FC6E28" w:rsidRPr="00C11616">
        <w:rPr>
          <w:rFonts w:cs="Times New Roman" w:hAnsi="Times New Roman" w:ascii="Times New Roman"/>
        </w:rPr>
        <w:t>6</w:t>
      </w:r>
      <w:r w:rsidRPr="00C11616">
        <w:rPr>
          <w:rFonts w:cs="Times New Roman" w:hAnsi="Times New Roman" w:ascii="Times New Roman"/>
        </w:rPr>
        <w:t xml:space="preserve">. godine pokrenut je prethodni postupak radi utvrđivanja uvjeta za otvaranje stečajnog postupka nad dužnikom </w:t>
      </w:r>
      <w:r w:rsidR="00FC6E28" w:rsidRPr="00C11616">
        <w:rPr>
          <w:rFonts w:cs="Times New Roman" w:hAnsi="Times New Roman" w:ascii="Times New Roman"/>
          <w:bCs w:val="false"/>
        </w:rPr>
        <w:t>VILA RUDI</w:t>
      </w:r>
      <w:r w:rsidR="00FC6E28" w:rsidRPr="00C11616">
        <w:rPr>
          <w:rFonts w:cs="Times New Roman" w:hAnsi="Times New Roman" w:ascii="Times New Roman"/>
        </w:rPr>
        <w:t xml:space="preserve"> građenje i ugostiteljstvo d. o. o. Mali Lošinj, ul. Braće Vidulić 2-6, OIB: 28843183830, MBS: 040252261</w:t>
      </w:r>
      <w:r w:rsidRPr="00C11616">
        <w:rPr>
          <w:rFonts w:cs="Times New Roman" w:hAnsi="Times New Roman" w:ascii="Times New Roman"/>
          <w:bCs w:val="false"/>
        </w:rPr>
        <w:t xml:space="preserve">, a rješenjem posl. br. </w:t>
      </w:r>
      <w:r w:rsidR="00FC6E28" w:rsidRPr="00C11616">
        <w:rPr>
          <w:rFonts w:cs="Times New Roman" w:hAnsi="Times New Roman" w:ascii="Times New Roman"/>
        </w:rPr>
        <w:t>14 St-1115/2016-8 od 3. veljače 2017</w:t>
      </w:r>
      <w:r w:rsidRPr="00C11616">
        <w:rPr>
          <w:rFonts w:cs="Times New Roman" w:hAnsi="Times New Roman" w:ascii="Times New Roman"/>
          <w:bCs w:val="false"/>
        </w:rPr>
        <w:t xml:space="preserve">. godine </w:t>
      </w:r>
      <w:r w:rsidRPr="00C11616">
        <w:rPr>
          <w:rFonts w:cs="Times New Roman" w:hAnsi="Times New Roman" w:ascii="Times New Roman"/>
        </w:rPr>
        <w:t xml:space="preserve">imenovan privremeni stečajni upravitelj </w:t>
      </w:r>
      <w:r w:rsidR="00FC6E28" w:rsidRPr="00C11616">
        <w:rPr>
          <w:rFonts w:cs="Times New Roman" w:hAnsi="Times New Roman" w:ascii="Times New Roman"/>
        </w:rPr>
        <w:t>Mirolav Borš, OIB: 69665623244, Plemićeva 2, Zagreb</w:t>
      </w:r>
      <w:r w:rsidRPr="00C11616">
        <w:rPr>
          <w:rFonts w:cs="Times New Roman" w:hAnsi="Times New Roman" w:ascii="Times New Roman"/>
        </w:rPr>
        <w:t>.</w:t>
      </w:r>
    </w:p>
    <w:p w:rsidRDefault="00454F36" w:rsidP="00454F36" w:rsidR="00454F3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Naknadno je dana </w:t>
      </w:r>
      <w:r w:rsidR="00FC6E28" w:rsidRPr="00C11616">
        <w:rPr>
          <w:rFonts w:cs="Times New Roman" w:hAnsi="Times New Roman" w:ascii="Times New Roman"/>
        </w:rPr>
        <w:t>6. rujna</w:t>
      </w:r>
      <w:r w:rsidR="00534912" w:rsidRPr="00C11616">
        <w:rPr>
          <w:rFonts w:cs="Times New Roman" w:hAnsi="Times New Roman" w:ascii="Times New Roman"/>
        </w:rPr>
        <w:t xml:space="preserve"> 2017</w:t>
      </w:r>
      <w:r w:rsidRPr="00C11616">
        <w:rPr>
          <w:rFonts w:cs="Times New Roman" w:hAnsi="Times New Roman" w:ascii="Times New Roman"/>
        </w:rPr>
        <w:t xml:space="preserve">. godine </w:t>
      </w:r>
      <w:r w:rsidR="00B8177C" w:rsidRPr="00C11616">
        <w:rPr>
          <w:rFonts w:cs="Times New Roman" w:hAnsi="Times New Roman" w:ascii="Times New Roman"/>
        </w:rPr>
        <w:t>u spis zaprimljena</w:t>
      </w:r>
      <w:r w:rsidRPr="00C11616">
        <w:rPr>
          <w:rFonts w:cs="Times New Roman" w:hAnsi="Times New Roman" w:ascii="Times New Roman"/>
        </w:rPr>
        <w:t xml:space="preserve"> potvrd</w:t>
      </w:r>
      <w:r w:rsidR="00B8177C" w:rsidRPr="00C11616">
        <w:rPr>
          <w:rFonts w:cs="Times New Roman" w:hAnsi="Times New Roman" w:ascii="Times New Roman"/>
        </w:rPr>
        <w:t>a</w:t>
      </w:r>
      <w:r w:rsidRPr="00C11616">
        <w:rPr>
          <w:rFonts w:cs="Times New Roman" w:hAnsi="Times New Roman" w:ascii="Times New Roman"/>
        </w:rPr>
        <w:t xml:space="preserve"> Financijske agencije </w:t>
      </w:r>
      <w:r w:rsidR="00B8177C" w:rsidRPr="00C11616">
        <w:rPr>
          <w:rFonts w:cs="Times New Roman" w:hAnsi="Times New Roman" w:ascii="Times New Roman"/>
        </w:rPr>
        <w:t xml:space="preserve">od </w:t>
      </w:r>
      <w:r w:rsidR="00FC6E28" w:rsidRPr="00C11616">
        <w:rPr>
          <w:rFonts w:cs="Times New Roman" w:hAnsi="Times New Roman" w:ascii="Times New Roman"/>
        </w:rPr>
        <w:t>5. rujna</w:t>
      </w:r>
      <w:r w:rsidR="00B8177C" w:rsidRPr="00C11616">
        <w:rPr>
          <w:rFonts w:cs="Times New Roman" w:hAnsi="Times New Roman" w:ascii="Times New Roman"/>
        </w:rPr>
        <w:t xml:space="preserve"> 2017. godine</w:t>
      </w:r>
      <w:r w:rsidRPr="00C11616">
        <w:rPr>
          <w:rFonts w:cs="Times New Roman" w:hAnsi="Times New Roman" w:ascii="Times New Roman"/>
        </w:rPr>
        <w:t xml:space="preserve"> iz koje je vidljivo kako dužnik više nije nesposoban za plaćanje te tako više ne postoje stečajni razlozi iz članka 5. Stečajnog zakona (objavljen u NN br. 71/15</w:t>
      </w:r>
      <w:r w:rsidR="00C11616" w:rsidRPr="00C11616">
        <w:rPr>
          <w:rFonts w:cs="Times New Roman" w:hAnsi="Times New Roman" w:ascii="Times New Roman"/>
        </w:rPr>
        <w:t>; u nastavku teksta: SZ</w:t>
      </w:r>
      <w:r w:rsidRPr="00C11616">
        <w:rPr>
          <w:rFonts w:cs="Times New Roman" w:hAnsi="Times New Roman" w:ascii="Times New Roman"/>
        </w:rPr>
        <w:t>)</w:t>
      </w:r>
      <w:r w:rsidR="00B8177C" w:rsidRPr="00C11616">
        <w:rPr>
          <w:rFonts w:cs="Times New Roman" w:hAnsi="Times New Roman" w:ascii="Times New Roman"/>
        </w:rPr>
        <w:t>. Slijedom navedenoga</w:t>
      </w:r>
      <w:r w:rsidR="00534912" w:rsidRPr="00C11616">
        <w:rPr>
          <w:rFonts w:cs="Times New Roman" w:hAnsi="Times New Roman" w:ascii="Times New Roman"/>
        </w:rPr>
        <w:t xml:space="preserve">, valjalo </w:t>
      </w:r>
      <w:r w:rsidR="00B8177C" w:rsidRPr="00C11616">
        <w:rPr>
          <w:rFonts w:cs="Times New Roman" w:hAnsi="Times New Roman" w:ascii="Times New Roman"/>
        </w:rPr>
        <w:t xml:space="preserve">je </w:t>
      </w:r>
      <w:r w:rsidR="00534912" w:rsidRPr="00C11616">
        <w:rPr>
          <w:rFonts w:cs="Times New Roman" w:hAnsi="Times New Roman" w:ascii="Times New Roman"/>
        </w:rPr>
        <w:t xml:space="preserve">odlučiti kao u </w:t>
      </w:r>
      <w:r w:rsidR="00FC6E28" w:rsidRPr="00C11616">
        <w:rPr>
          <w:rFonts w:cs="Times New Roman" w:hAnsi="Times New Roman" w:ascii="Times New Roman"/>
        </w:rPr>
        <w:t>točki I. i II. izreke</w:t>
      </w:r>
      <w:r w:rsidR="00534912" w:rsidRPr="00C11616">
        <w:rPr>
          <w:rFonts w:cs="Times New Roman" w:hAnsi="Times New Roman" w:ascii="Times New Roman"/>
        </w:rPr>
        <w:t>.</w:t>
      </w:r>
    </w:p>
    <w:p w:rsidRDefault="00FC6E28" w:rsidP="00FC6E28" w:rsidR="00FC6E28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lastRenderedPageBreak/>
        <w:tab/>
      </w:r>
      <w:r w:rsidRPr="00C11616">
        <w:rPr>
          <w:rFonts w:cs="Times New Roman" w:hAnsi="Times New Roman" w:ascii="Times New Roman"/>
        </w:rPr>
        <w:tab/>
        <w:t xml:space="preserve">U prethodnom postupku privremeni stečajni upravitelj je po nalogu suda podnio dana 30. </w:t>
      </w:r>
      <w:r w:rsidR="00C11616" w:rsidRPr="00C11616">
        <w:rPr>
          <w:rFonts w:cs="Times New Roman" w:hAnsi="Times New Roman" w:ascii="Times New Roman"/>
        </w:rPr>
        <w:t>ožujka</w:t>
      </w:r>
      <w:r w:rsidRPr="00C11616">
        <w:rPr>
          <w:rFonts w:cs="Times New Roman" w:hAnsi="Times New Roman" w:ascii="Times New Roman"/>
        </w:rPr>
        <w:t xml:space="preserve"> 2017. godine izvješće o gospodarsko-financijskom stanju dužnika</w:t>
      </w:r>
      <w:r w:rsidR="00C11616" w:rsidRPr="00C11616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</w:t>
      </w:r>
      <w:r w:rsidRPr="00C11616">
        <w:rPr>
          <w:rFonts w:cs="Times New Roman" w:hAnsi="Times New Roman" w:ascii="Times New Roman"/>
        </w:rPr>
        <w:t xml:space="preserve">. </w:t>
      </w:r>
      <w:r w:rsidR="00C11616" w:rsidRPr="00C11616">
        <w:rPr>
          <w:rFonts w:cs="Times New Roman" w:hAnsi="Times New Roman" w:ascii="Times New Roman"/>
        </w:rPr>
        <w:t>Budući da je prethodni postupak nad dužnikom obustavljen zato što je naknadno</w:t>
      </w:r>
      <w:r w:rsidRPr="00C11616">
        <w:rPr>
          <w:rFonts w:cs="Times New Roman" w:hAnsi="Times New Roman" w:ascii="Times New Roman"/>
        </w:rPr>
        <w:t xml:space="preserve"> dužnik prestao biti nesposoban za plaćanje, na temelju članka 1</w:t>
      </w:r>
      <w:r w:rsidR="00C11616" w:rsidRPr="00C11616">
        <w:rPr>
          <w:rFonts w:cs="Times New Roman" w:hAnsi="Times New Roman" w:ascii="Times New Roman"/>
        </w:rPr>
        <w:t xml:space="preserve">28. stavak 9. SZ-a odlučeno je kao u točki </w:t>
      </w:r>
      <w:r w:rsidRPr="00C11616">
        <w:rPr>
          <w:rFonts w:cs="Times New Roman" w:hAnsi="Times New Roman" w:ascii="Times New Roman"/>
        </w:rPr>
        <w:t>I</w:t>
      </w:r>
      <w:r w:rsidR="00C11616" w:rsidRPr="00C11616">
        <w:rPr>
          <w:rFonts w:cs="Times New Roman" w:hAnsi="Times New Roman" w:ascii="Times New Roman"/>
        </w:rPr>
        <w:t>V</w:t>
      </w:r>
      <w:r w:rsidRPr="00C11616">
        <w:rPr>
          <w:rFonts w:cs="Times New Roman" w:hAnsi="Times New Roman" w:ascii="Times New Roman"/>
        </w:rPr>
        <w:t>. izreke.</w:t>
      </w:r>
    </w:p>
    <w:p w:rsidRDefault="00FC6E28" w:rsidP="00454F36" w:rsidR="00FC6E28" w:rsidRPr="00C11616">
      <w:pPr>
        <w:jc w:val="both"/>
        <w:rPr>
          <w:rFonts w:cs="Times New Roman" w:hAnsi="Times New Roman" w:ascii="Times New Roman"/>
        </w:rPr>
      </w:pPr>
    </w:p>
    <w:p w:rsidRDefault="00D60306" w:rsidR="00D6030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="00C91ADF" w:rsidRPr="00C11616">
        <w:rPr>
          <w:rFonts w:cs="Times New Roman" w:hAnsi="Times New Roman" w:ascii="Times New Roman"/>
        </w:rPr>
        <w:t>Rijeka</w:t>
      </w:r>
      <w:r w:rsidRPr="00C11616">
        <w:rPr>
          <w:rFonts w:cs="Times New Roman" w:hAnsi="Times New Roman" w:ascii="Times New Roman"/>
        </w:rPr>
        <w:t>,</w:t>
      </w:r>
      <w:r w:rsidR="00A960BD" w:rsidRPr="00C11616">
        <w:rPr>
          <w:rFonts w:cs="Times New Roman" w:hAnsi="Times New Roman" w:ascii="Times New Roman"/>
        </w:rPr>
        <w:t xml:space="preserve"> </w:t>
      </w:r>
      <w:r w:rsidR="00FC6E28" w:rsidRPr="00C11616">
        <w:rPr>
          <w:rFonts w:cs="Times New Roman" w:hAnsi="Times New Roman" w:ascii="Times New Roman"/>
        </w:rPr>
        <w:t>7</w:t>
      </w:r>
      <w:r w:rsidR="00351543" w:rsidRPr="00C11616">
        <w:rPr>
          <w:rFonts w:cs="Times New Roman" w:hAnsi="Times New Roman" w:ascii="Times New Roman"/>
        </w:rPr>
        <w:t>. rujna</w:t>
      </w:r>
      <w:r w:rsidR="00454F36" w:rsidRPr="00C11616">
        <w:rPr>
          <w:rFonts w:cs="Times New Roman" w:hAnsi="Times New Roman" w:ascii="Times New Roman"/>
        </w:rPr>
        <w:t xml:space="preserve"> 2017</w:t>
      </w:r>
      <w:r w:rsidRPr="00C11616">
        <w:rPr>
          <w:rFonts w:cs="Times New Roman" w:hAnsi="Times New Roman" w:ascii="Times New Roman"/>
        </w:rPr>
        <w:t>. g</w:t>
      </w:r>
      <w:r w:rsidR="00454F36" w:rsidRPr="00C11616">
        <w:rPr>
          <w:rFonts w:cs="Times New Roman" w:hAnsi="Times New Roman" w:ascii="Times New Roman"/>
        </w:rPr>
        <w:t>odine</w:t>
      </w:r>
    </w:p>
    <w:p w:rsidRDefault="00454F36" w:rsidP="00E260A6" w:rsidR="00454F3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C11616">
      <w:pPr>
        <w:jc w:val="both"/>
        <w:rPr>
          <w:rFonts w:cs="Times New Roman" w:hAnsi="Times New Roman" w:ascii="Times New Roman"/>
        </w:rPr>
      </w:pP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  <w:r w:rsidRPr="00C11616">
        <w:rPr>
          <w:rFonts w:cs="Times New Roman" w:hAnsi="Times New Roman" w:ascii="Times New Roman"/>
        </w:rPr>
        <w:tab/>
      </w:r>
    </w:p>
    <w:p w:rsidRDefault="008A7D19" w:rsidR="008A7D19" w:rsidRPr="00C11616">
      <w:pPr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>UPUTA</w:t>
      </w:r>
      <w:r w:rsidR="004D21B1" w:rsidRPr="00C11616">
        <w:rPr>
          <w:rFonts w:cs="Times New Roman" w:hAnsi="Times New Roman" w:ascii="Times New Roman"/>
        </w:rPr>
        <w:t xml:space="preserve"> </w:t>
      </w:r>
      <w:r w:rsidRPr="00C11616">
        <w:rPr>
          <w:rFonts w:cs="Times New Roman" w:hAnsi="Times New Roman" w:ascii="Times New Roman"/>
        </w:rPr>
        <w:t>O</w:t>
      </w:r>
      <w:r w:rsidR="004D21B1" w:rsidRPr="00C11616">
        <w:rPr>
          <w:rFonts w:cs="Times New Roman" w:hAnsi="Times New Roman" w:ascii="Times New Roman"/>
        </w:rPr>
        <w:t xml:space="preserve"> </w:t>
      </w:r>
      <w:r w:rsidRPr="00C11616">
        <w:rPr>
          <w:rFonts w:cs="Times New Roman" w:hAnsi="Times New Roman" w:ascii="Times New Roman"/>
        </w:rPr>
        <w:t>PRAVNOM LIJEKU: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  <w:r w:rsidRPr="00C11616">
        <w:rPr>
          <w:rFonts w:cs="Times New Roman" w:hAnsi="Times New Roman" w:ascii="Times New Roman"/>
        </w:rPr>
        <w:tab/>
        <w:t>Protiv  ovog  rješenja nezadovoljna stranka može podnijeti žalbu u roku od 8 dana</w:t>
      </w:r>
      <w:r w:rsidR="00C11616" w:rsidRPr="00C11616">
        <w:rPr>
          <w:rFonts w:cs="Times New Roman" w:hAnsi="Times New Roman" w:ascii="Times New Roman"/>
        </w:rPr>
        <w:t xml:space="preserve"> od dana primitka istog. Dostava se smatra obavljenom istekom osmoga dana od dana objave pismena na mrežnoj stranici e-Oglasna ploča sudova.</w:t>
      </w:r>
      <w:r w:rsidRPr="00C11616">
        <w:rPr>
          <w:rFonts w:cs="Times New Roman" w:hAnsi="Times New Roman" w:ascii="Times New Roman"/>
        </w:rPr>
        <w:t xml:space="preserve"> Žalba  se podnosi putem ovog  suda u dva istovjetna primjerka, a o žalbi odlučuje Visoki trgovački sud  Republike  Hrvatske.</w:t>
      </w:r>
    </w:p>
    <w:p w:rsidRDefault="008A7D19" w:rsidR="008A7D19" w:rsidRPr="00C11616">
      <w:pPr>
        <w:jc w:val="both"/>
        <w:rPr>
          <w:rFonts w:cs="Times New Roman" w:hAnsi="Times New Roman" w:ascii="Times New Roman"/>
        </w:rPr>
      </w:pPr>
    </w:p>
    <w:p w:rsidRDefault="003B6283" w:rsidR="003B6283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p w:rsidRDefault="00B8177C" w:rsidR="00B8177C" w:rsidRPr="00C11616">
      <w:pPr>
        <w:jc w:val="both"/>
        <w:rPr>
          <w:rFonts w:cs="Times New Roman" w:hAnsi="Times New Roman" w:ascii="Times New Roman"/>
        </w:rPr>
      </w:pPr>
    </w:p>
    <w:sectPr w:rsidR="00B8177C" w:rsidRPr="00C1161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5F0" w:rsidR="003435F0">
      <w:r>
        <w:separator/>
      </w:r>
    </w:p>
  </w:endnote>
  <w:endnote w:id="0" w:type="continuationSeparator">
    <w:p w:rsidRDefault="003435F0" w:rsidR="003435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75D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5F0" w:rsidR="003435F0">
      <w:r>
        <w:separator/>
      </w:r>
    </w:p>
  </w:footnote>
  <w:footnote w:id="0" w:type="continuationSeparator">
    <w:p w:rsidRDefault="003435F0" w:rsidR="003435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254292">
      <w:rPr>
        <w:rFonts w:cs="Times New Roman" w:hAnsi="Times New Roman" w:ascii="Times New Roman"/>
      </w:rPr>
      <w:t>1115</w:t>
    </w:r>
    <w:r w:rsidR="00351543">
      <w:rPr>
        <w:rFonts w:cs="Times New Roman" w:hAnsi="Times New Roman" w:ascii="Times New Roman"/>
      </w:rPr>
      <w:t>/201</w:t>
    </w:r>
    <w:r w:rsidR="00254292">
      <w:rPr>
        <w:rFonts w:cs="Times New Roman" w:hAnsi="Times New Roman" w:ascii="Times New Roman"/>
      </w:rPr>
      <w:t>6-14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8490A"/>
    <w:rsid w:val="000A601F"/>
    <w:rsid w:val="000B75D1"/>
    <w:rsid w:val="000C6CB2"/>
    <w:rsid w:val="000E6ED0"/>
    <w:rsid w:val="001A300A"/>
    <w:rsid w:val="001C0A42"/>
    <w:rsid w:val="001F66C9"/>
    <w:rsid w:val="00235738"/>
    <w:rsid w:val="00254292"/>
    <w:rsid w:val="002552B0"/>
    <w:rsid w:val="00271E08"/>
    <w:rsid w:val="00281772"/>
    <w:rsid w:val="002D5CF4"/>
    <w:rsid w:val="002F4739"/>
    <w:rsid w:val="003033C6"/>
    <w:rsid w:val="003435F0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A68E7"/>
    <w:rsid w:val="005B6912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A7D19"/>
    <w:rsid w:val="008D4C89"/>
    <w:rsid w:val="00966F8D"/>
    <w:rsid w:val="009C0963"/>
    <w:rsid w:val="009C2EDC"/>
    <w:rsid w:val="009C33A9"/>
    <w:rsid w:val="009D4595"/>
    <w:rsid w:val="00A15DFF"/>
    <w:rsid w:val="00A960BD"/>
    <w:rsid w:val="00AB01F2"/>
    <w:rsid w:val="00B80F3F"/>
    <w:rsid w:val="00B8177C"/>
    <w:rsid w:val="00BD15B1"/>
    <w:rsid w:val="00BE7BEC"/>
    <w:rsid w:val="00BF230A"/>
    <w:rsid w:val="00C11616"/>
    <w:rsid w:val="00C13350"/>
    <w:rsid w:val="00C460B8"/>
    <w:rsid w:val="00C761E4"/>
    <w:rsid w:val="00C91ADF"/>
    <w:rsid w:val="00C96158"/>
    <w:rsid w:val="00CA2D80"/>
    <w:rsid w:val="00CA7657"/>
    <w:rsid w:val="00CC6C2B"/>
    <w:rsid w:val="00D60306"/>
    <w:rsid w:val="00D81E74"/>
    <w:rsid w:val="00D93F21"/>
    <w:rsid w:val="00DD76BF"/>
    <w:rsid w:val="00E23017"/>
    <w:rsid w:val="00E260A6"/>
    <w:rsid w:val="00E36360"/>
    <w:rsid w:val="00E750DA"/>
    <w:rsid w:val="00EB0D9B"/>
    <w:rsid w:val="00EF4408"/>
    <w:rsid w:val="00F035E3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7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5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5D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5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5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B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75D1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B7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5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5D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5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5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B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75D1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St-1115/2016</izvorni_sadrzaj>
    <derivirana_varijabla naziv="DomainObject.Predmet.OznakaBroj_1">St-1115/2016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VILA RUDI d.o.o.</izvorni_sadrzaj>
    <derivirana_varijabla naziv="DomainObject.Predmet.ProtustrankaFormated_1">  VILA RUDI d.o.o.</derivirana_varijabla>
  </DomainObject.Predmet.ProtustrankaFormated>
  <DomainObject.Predmet.ProtustrankaFormatedOIB>
    <izvorni_sadrzaj>  VILA RUDI d.o.o., OIB 28843183830</izvorni_sadrzaj>
    <derivirana_varijabla naziv="DomainObject.Predmet.ProtustrankaFormatedOIB_1">  VILA RUDI d.o.o., OIB 28843183830</derivirana_varijabla>
  </DomainObject.Predmet.ProtustrankaFormatedOIB>
  <DomainObject.Predmet.ProtustrankaFormatedWithAdress>
    <izvorni_sadrzaj> VILA RUDI d.o.o., Braće Vidulić 2-6, 51550 Mali Lošinj</izvorni_sadrzaj>
    <derivirana_varijabla naziv="DomainObject.Predmet.ProtustrankaFormatedWithAdress_1"> VILA RUDI d.o.o., Braće Vidulić 2-6, 51550 Mali Lošinj</derivirana_varijabla>
  </DomainObject.Predmet.ProtustrankaFormatedWithAdress>
  <DomainObject.Predmet.ProtustrankaFormatedWithAdressOIB>
    <izvorni_sadrzaj> VILA RUDI d.o.o., OIB 28843183830, Braće Vidulić 2-6, 51550 Mali Lošinj</izvorni_sadrzaj>
    <derivirana_varijabla naziv="DomainObject.Predmet.ProtustrankaFormatedWithAdressOIB_1"> VILA RUDI d.o.o., OIB 28843183830, Braće Vidulić 2-6, 51550 Mali Lošinj</derivirana_varijabla>
  </DomainObject.Predmet.ProtustrankaFormatedWithAdressOIB>
  <DomainObject.Predmet.ProtustrankaWithAdress>
    <izvorni_sadrzaj>VILA RUDI d.o.o. Braće Vidulić 2-6, 51550 Mali Lošinj</izvorni_sadrzaj>
    <derivirana_varijabla naziv="DomainObject.Predmet.ProtustrankaWithAdress_1">VILA RUDI d.o.o. Braće Vidulić 2-6, 51550 Mali Lošinj</derivirana_varijabla>
  </DomainObject.Predmet.ProtustrankaWithAdress>
  <DomainObject.Predmet.ProtustrankaWithAdressOIB>
    <izvorni_sadrzaj>VILA RUDI d.o.o., OIB 28843183830, Braće Vidulić 2-6, 51550 Mali Lošinj</izvorni_sadrzaj>
    <derivirana_varijabla naziv="DomainObject.Predmet.ProtustrankaWithAdressOIB_1">VILA RUDI d.o.o., OIB 28843183830, Braće Vidulić 2-6, 51550 Mali Lošinj</derivirana_varijabla>
  </DomainObject.Predmet.ProtustrankaWithAdressOIB>
  <DomainObject.Predmet.ProtustrankaNazivFormated>
    <izvorni_sadrzaj>VILA RUDI d.o.o.</izvorni_sadrzaj>
    <derivirana_varijabla naziv="DomainObject.Predmet.ProtustrankaNazivFormated_1">VILA RUDI d.o.o.</derivirana_varijabla>
  </DomainObject.Predmet.ProtustrankaNazivFormated>
  <DomainObject.Predmet.ProtustrankaNazivFormatedOIB>
    <izvorni_sadrzaj>VILA RUDI d.o.o., OIB 28843183830</izvorni_sadrzaj>
    <derivirana_varijabla naziv="DomainObject.Predmet.ProtustrankaNazivFormatedOIB_1">VILA RUDI d.o.o., OIB 28843183830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VILA RUDI d.o.o.</item>
    </izvorni_sadrzaj>
    <derivirana_varijabla naziv="DomainObject.Predmet.ProtuStrankaListFormated_1">
      <item>VILA RUDI d.o.o.</item>
    </derivirana_varijabla>
  </DomainObject.Predmet.ProtuStrankaListFormated>
  <DomainObject.Predmet.ProtuStrankaListFormatedOIB>
    <izvorni_sadrzaj>
      <item>VILA RUDI d.o.o., OIB 28843183830</item>
    </izvorni_sadrzaj>
    <derivirana_varijabla naziv="DomainObject.Predmet.ProtuStrankaListFormatedOIB_1">
      <item>VILA RUDI d.o.o., OIB 28843183830</item>
    </derivirana_varijabla>
  </DomainObject.Predmet.ProtuStrankaListFormatedOIB>
  <DomainObject.Predmet.ProtuStrankaListFormatedWithAdress>
    <izvorni_sadrzaj>
      <item>VILA RUDI d.o.o., Braće Vidulić 2-6, 51550 Mali Lošinj</item>
    </izvorni_sadrzaj>
    <derivirana_varijabla naziv="DomainObject.Predmet.ProtuStrankaListFormatedWithAdress_1">
      <item>VILA RUDI d.o.o., Braće Vidulić 2-6, 51550 Mali Lošinj</item>
    </derivirana_varijabla>
  </DomainObject.Predmet.ProtuStrankaListFormatedWithAdress>
  <DomainObject.Predmet.ProtuStrankaListFormatedWithAdressOIB>
    <izvorni_sadrzaj>
      <item>VILA RUDI d.o.o., OIB 28843183830, Braće Vidulić 2-6, 51550 Mali Lošinj</item>
    </izvorni_sadrzaj>
    <derivirana_varijabla naziv="DomainObject.Predmet.ProtuStrankaListFormatedWithAdressOIB_1">
      <item>VILA RUDI d.o.o., OIB 28843183830, Braće Vidulić 2-6, 51550 Mali Lošinj</item>
    </derivirana_varijabla>
  </DomainObject.Predmet.ProtuStrankaListFormatedWithAdressOIB>
  <DomainObject.Predmet.ProtuStrankaListNazivFormated>
    <izvorni_sadrzaj>
      <item>VILA RUDI d.o.o.</item>
    </izvorni_sadrzaj>
    <derivirana_varijabla naziv="DomainObject.Predmet.ProtuStrankaListNazivFormated_1">
      <item>VILA RUDI d.o.o.</item>
    </derivirana_varijabla>
  </DomainObject.Predmet.ProtuStrankaListNazivFormated>
  <DomainObject.Predmet.ProtuStrankaListNazivFormatedOIB>
    <izvorni_sadrzaj>
      <item>VILA RUDI d.o.o., OIB 28843183830</item>
    </izvorni_sadrzaj>
    <derivirana_varijabla naziv="DomainObject.Predmet.ProtuStrankaListNazivFormatedOIB_1">
      <item>VILA RUDI d.o.o., OIB 28843183830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VILA RUDI d.o.o.</izvorni_sadrzaj>
    <derivirana_varijabla naziv="DomainObject.Predmet.ProtustrankaIDrugi_1">VILA RUDI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VILA RUDI d.o.o., OIB 28843183830, Braće Vidulić 2-6, 51550 Mali Lošinj</izvorni_sadrzaj>
    <derivirana_varijabla naziv="DomainObject.Predmet.ProtustrankaIDrugiAdressOIB_1">VILA RUDI d.o.o., OIB 28843183830, Braće Vidulić 2-6,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VILA RUDI d.o.o.</item>
    </izvorni_sadrzaj>
    <derivirana_varijabla naziv="DomainObject.Predmet.SudioniciListNaziv_1">
      <item>FINA  Rijeka</item>
      <item>VILA RUDI d.o.o.</item>
    </derivirana_varijabla>
  </DomainObject.Predmet.SudioniciListNaziv>
  <DomainObject.Predmet.SudioniciListAdressOIB>
    <izvorni_sadrzaj>
      <item>FINA  Rijeka, OIB 85821130368, Frana Kurelca 8,51000 Rijeka</item>
      <item>VILA RUDI d.o.o., OIB 28843183830, Braće Vidulić 2-6,51550 Mali Lošinj</item>
    </izvorni_sadrzaj>
    <derivirana_varijabla naziv="DomainObject.Predmet.SudioniciListAdressOIB_1">
      <item>FINA  Rijeka, OIB 85821130368, Frana Kurelca 8,51000 Rijeka</item>
      <item>VILA RUDI d.o.o., OIB 28843183830, Braće Vidulić 2-6,51550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28843183830</item>
    </izvorni_sadrzaj>
    <derivirana_varijabla naziv="DomainObject.Predmet.SudioniciListNazivOIB_1">
      <item>, OIB 85821130368</item>
      <item>, OIB 28843183830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578</properties:Words>
  <properties:Characters>3036</properties:Characters>
  <properties:Lines>95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2017-09-07T06:48:00Z</dcterms:created>
  <dc:creator>stecaj</dc:creator>
  <cp:lastModifiedBy>Danijela Fumić</cp:lastModifiedBy>
  <cp:lastPrinted>2017-09-07T06:48:00Z</cp:lastPrinted>
  <dcterms:modified xmlns:xsi="http://www.w3.org/2001/XMLSchema-instance" xsi:type="dcterms:W3CDTF">2017-09-07T06:49:00Z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