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0119" w14:paraId="1170119" w:rsidRDefault="000758DB" w:rsidP="00DB07E7" w:rsidR="00DB07E7">
      <w:pPr>
        <w15:collapsed w:val="false"/>
      </w:pPr>
      <w:bookmarkStart w:name="_GoBack" w:id="0"/>
      <w:bookmarkEnd w:id="0"/>
      <w:r>
        <w:t xml:space="preserve">        </w:t>
      </w:r>
      <w:r w:rsidR="00DB07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E83" w:rsidP="00DB07E7" w:rsidR="00832E83" w:rsidRPr="00903C04">
      <w:pPr>
        <w:pStyle w:val="Tijeloteksta"/>
        <w:jc w:val="both"/>
        <w:outlineLvl w:val="0"/>
        <w:rPr>
          <w:b/>
        </w:rPr>
      </w:pPr>
      <w:r w:rsidRPr="00DB5C36">
        <w:rPr>
          <w:b/>
        </w:rPr>
        <w:tab/>
      </w:r>
      <w:r w:rsidRPr="00903C04">
        <w:rPr>
          <w:b/>
        </w:rPr>
        <w:t xml:space="preserve">                                                                                                                                     </w:t>
      </w:r>
    </w:p>
    <w:p w:rsidRDefault="00D901A0" w:rsidP="00832E83" w:rsidR="00832E83" w:rsidRPr="00EA7A7D">
      <w:r>
        <w:t xml:space="preserve">   </w:t>
      </w:r>
      <w:r w:rsidR="00832E83" w:rsidRPr="00EA7A7D">
        <w:t xml:space="preserve"> </w:t>
      </w:r>
      <w:r w:rsidRPr="00EA7A7D">
        <w:t xml:space="preserve">Republika Hrvatska </w:t>
      </w:r>
    </w:p>
    <w:p w:rsidRDefault="00D901A0" w:rsidP="00832E83" w:rsidR="00832E83" w:rsidRPr="00EA7A7D">
      <w:r>
        <w:t>Trgovački sud u</w:t>
      </w:r>
      <w:r w:rsidRPr="00EA7A7D">
        <w:t xml:space="preserve"> Zagrebu</w:t>
      </w:r>
    </w:p>
    <w:p w:rsidRDefault="00D901A0" w:rsidP="00832E83" w:rsidR="00832E83">
      <w:r>
        <w:t xml:space="preserve"> </w:t>
      </w:r>
      <w:r w:rsidR="00832E83" w:rsidRPr="00EA7A7D">
        <w:t xml:space="preserve"> Zagreb, Amruševa 2/II                                                           </w:t>
      </w:r>
      <w:r w:rsidR="00EA7A7D">
        <w:t xml:space="preserve">           </w:t>
      </w:r>
      <w:r w:rsidR="00D05783">
        <w:t xml:space="preserve">          </w:t>
      </w:r>
      <w:r w:rsidR="00EA7A7D" w:rsidRPr="00EA7A7D">
        <w:t>66</w:t>
      </w:r>
      <w:r w:rsidR="00832E83" w:rsidRPr="00832E83">
        <w:t xml:space="preserve"> St-</w:t>
      </w:r>
      <w:r w:rsidR="00E262A1">
        <w:t>1563</w:t>
      </w:r>
      <w:r w:rsidR="00832E83" w:rsidRPr="00832E83">
        <w:t>/</w:t>
      </w:r>
      <w:r w:rsidR="00EA7A7D">
        <w:t>1</w:t>
      </w:r>
      <w:r w:rsidR="00E262A1">
        <w:t>5</w:t>
      </w:r>
    </w:p>
    <w:p w:rsidRDefault="00DB07E7" w:rsidP="00335AF5" w:rsidR="00DB07E7" w:rsidRPr="00335AF5"/>
    <w:p w:rsidRDefault="00DB07E7" w:rsidP="00832E83" w:rsidR="00832E83">
      <w:pPr>
        <w:jc w:val="center"/>
      </w:pPr>
      <w:r w:rsidRPr="00335AF5">
        <w:t>R E P U B L I K A   H R V A T S K A</w:t>
      </w:r>
    </w:p>
    <w:p w:rsidRDefault="008A3F30" w:rsidP="00832E83" w:rsidR="008A3F30" w:rsidRPr="00DB07E7">
      <w:pPr>
        <w:jc w:val="center"/>
      </w:pPr>
    </w:p>
    <w:p w:rsidRDefault="00832E83" w:rsidP="00832E83" w:rsidR="00832E83" w:rsidRPr="00DB07E7">
      <w:pPr>
        <w:jc w:val="center"/>
      </w:pPr>
      <w:r w:rsidRPr="00DB07E7">
        <w:t>R J E Š E N</w:t>
      </w:r>
      <w:r w:rsidR="00DB07E7" w:rsidRPr="00DB07E7">
        <w:t xml:space="preserve"> </w:t>
      </w:r>
      <w:r w:rsidRPr="00DB07E7">
        <w:t xml:space="preserve">J E  </w:t>
      </w:r>
    </w:p>
    <w:p w:rsidRDefault="00832E83" w:rsidP="00832E83" w:rsidR="00832E83" w:rsidRPr="00DB07E7"/>
    <w:p w:rsidRDefault="007005B0" w:rsidP="00764F45" w:rsidR="00764F45" w:rsidRPr="00E30905">
      <w:pPr>
        <w:ind w:firstLine="720"/>
        <w:jc w:val="both"/>
        <w:rPr>
          <w:b/>
        </w:rPr>
      </w:pPr>
      <w:r>
        <w:t xml:space="preserve">Trgovački sud u Zagrebu po sucu pojedincu Mislavu Kolakušiću, kao stečajnom sucu u stečajnom postupku </w:t>
      </w:r>
      <w:r w:rsidRPr="004E5DB0">
        <w:t>nad dužnikom</w:t>
      </w:r>
      <w:r w:rsidR="00E262A1">
        <w:t xml:space="preserve"> </w:t>
      </w:r>
      <w:r w:rsidR="00E262A1" w:rsidRPr="00E262A1">
        <w:t>AMBALAŽA GORICA d.o.o.</w:t>
      </w:r>
      <w:r w:rsidR="00BE1067">
        <w:t xml:space="preserve"> u stečaju</w:t>
      </w:r>
      <w:r w:rsidR="00E262A1" w:rsidRPr="00E262A1">
        <w:t xml:space="preserve"> za preradu drva i trgovinu, Velika Gorica, Poljana Čička 47, MBS:080460467, OIB:72566062541</w:t>
      </w:r>
      <w:r w:rsidR="00764F45" w:rsidRPr="00305779">
        <w:t xml:space="preserve">, </w:t>
      </w:r>
      <w:r w:rsidR="00607316">
        <w:t>2</w:t>
      </w:r>
      <w:r w:rsidR="00E262A1">
        <w:t>0</w:t>
      </w:r>
      <w:r w:rsidR="00764F45">
        <w:t xml:space="preserve">. </w:t>
      </w:r>
      <w:r w:rsidR="00E262A1">
        <w:t>rujna</w:t>
      </w:r>
      <w:r w:rsidR="00764F45">
        <w:t xml:space="preserve"> 201</w:t>
      </w:r>
      <w:r w:rsidR="00607316">
        <w:t>6</w:t>
      </w:r>
      <w:r w:rsidR="00764F45">
        <w:t>.</w:t>
      </w:r>
    </w:p>
    <w:p w:rsidRDefault="00832E83" w:rsidP="00832E83" w:rsidR="00832E83" w:rsidRPr="00DB07E7">
      <w:pPr>
        <w:jc w:val="center"/>
      </w:pPr>
      <w:r w:rsidRPr="00DB07E7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32E83" w:rsidP="00B0366B" w:rsidR="00832E83">
      <w:pPr>
        <w:jc w:val="both"/>
      </w:pPr>
      <w:r w:rsidRPr="00DB5C36">
        <w:t>I</w:t>
      </w:r>
      <w:r>
        <w:t xml:space="preserve">   </w:t>
      </w:r>
      <w:r w:rsidR="00F91EC6">
        <w:tab/>
      </w:r>
      <w:r w:rsidRPr="00903C04">
        <w:t>Određuje se prodaja u stečajnom postupku nekretnina u vlasništvu</w:t>
      </w:r>
      <w:r>
        <w:t xml:space="preserve"> </w:t>
      </w:r>
      <w:r w:rsidRPr="00903C04">
        <w:t>steča</w:t>
      </w:r>
      <w:r>
        <w:t>jnog</w:t>
      </w:r>
      <w:r w:rsidR="00B0366B">
        <w:t xml:space="preserve"> </w:t>
      </w:r>
      <w:r>
        <w:t xml:space="preserve">dužnika </w:t>
      </w:r>
      <w:r w:rsidR="00E262A1" w:rsidRPr="00E262A1">
        <w:t xml:space="preserve">AMBALAŽA GORICA d.o.o. </w:t>
      </w:r>
      <w:r w:rsidR="00BE1067">
        <w:t xml:space="preserve">u stečaju </w:t>
      </w:r>
      <w:r w:rsidR="00E262A1" w:rsidRPr="00E262A1">
        <w:t>za preradu drva i trgovinu, Velika Gorica, Poljana Čička 47, MBS:080460467, OIB:72566062541</w:t>
      </w:r>
      <w:r w:rsidR="00B63355">
        <w:t>,</w:t>
      </w:r>
      <w:r>
        <w:t xml:space="preserve"> </w:t>
      </w:r>
      <w:r w:rsidRPr="00903C04">
        <w:t>uz odgovarajuću primjenu pravila o ovrsi na nekretninama i to:</w:t>
      </w:r>
    </w:p>
    <w:p w:rsidRDefault="00E262A1" w:rsidP="00E262A1" w:rsidR="00AB10A6">
      <w:pPr>
        <w:ind w:firstLine="720"/>
        <w:jc w:val="both"/>
      </w:pPr>
      <w:r w:rsidRPr="00E262A1">
        <w:t>upisanim u zk.ul. 1114 k.o. 331783, Poljana Čička, k.č. 538/1 ZGRADA I SKLADIŠNI PROSTOR u ukupnoj površini 2 jutra, 392 čhv, 12919 m2</w:t>
      </w:r>
      <w:r>
        <w:t xml:space="preserve">, kod </w:t>
      </w:r>
      <w:r w:rsidRPr="00E262A1">
        <w:t>Zemljišnoknjižno</w:t>
      </w:r>
      <w:r>
        <w:t>g</w:t>
      </w:r>
      <w:r w:rsidRPr="00E262A1">
        <w:t xml:space="preserve"> odjel</w:t>
      </w:r>
      <w:r>
        <w:t>a</w:t>
      </w:r>
      <w:r w:rsidRPr="00E262A1">
        <w:t xml:space="preserve"> Velika Gorica, Općinskog suda u Velikoj Gorici</w:t>
      </w:r>
      <w:r>
        <w:t>.</w:t>
      </w:r>
    </w:p>
    <w:p w:rsidRDefault="004C469A" w:rsidP="004C469A" w:rsidR="004C469A">
      <w:pPr>
        <w:ind w:firstLine="720"/>
        <w:jc w:val="both"/>
      </w:pPr>
      <w:r w:rsidRPr="004C469A">
        <w:rPr>
          <w:b/>
        </w:rPr>
        <w:t>Utvrđena vrijednost nekretnine iznos</w:t>
      </w:r>
      <w:r>
        <w:rPr>
          <w:b/>
        </w:rPr>
        <w:t>i</w:t>
      </w:r>
      <w:r w:rsidRPr="004C469A">
        <w:rPr>
          <w:b/>
        </w:rPr>
        <w:t xml:space="preserve"> 1.050.000,00 kn</w:t>
      </w:r>
      <w:r>
        <w:t>.</w:t>
      </w:r>
    </w:p>
    <w:p w:rsidRDefault="004C469A" w:rsidP="004C469A" w:rsidR="004C469A">
      <w:pPr>
        <w:ind w:firstLine="720"/>
        <w:jc w:val="both"/>
      </w:pPr>
      <w:r>
        <w:t xml:space="preserve">Nekretnina će se na ročištu za dražbu prodavati po </w:t>
      </w:r>
      <w:r w:rsidRPr="004C469A">
        <w:rPr>
          <w:b/>
        </w:rPr>
        <w:t>početnoj cijeni od</w:t>
      </w:r>
      <w:r>
        <w:t xml:space="preserve"> </w:t>
      </w:r>
      <w:r w:rsidRPr="004C469A">
        <w:rPr>
          <w:b/>
        </w:rPr>
        <w:t>1.050.000,00 kn</w:t>
      </w:r>
      <w:r>
        <w:t>.</w:t>
      </w:r>
    </w:p>
    <w:p w:rsidRDefault="00CE0261" w:rsidP="00CE0261" w:rsidR="00CE0261">
      <w:pPr>
        <w:ind w:firstLine="720"/>
        <w:jc w:val="both"/>
      </w:pPr>
      <w:r>
        <w:t>Na nekretnini su upisana razlučna prava:</w:t>
      </w:r>
    </w:p>
    <w:p w:rsidRDefault="00CE0261" w:rsidP="00CE0261" w:rsidR="00CE0261">
      <w:pPr>
        <w:ind w:firstLine="720"/>
        <w:jc w:val="both"/>
      </w:pPr>
      <w:r>
        <w:t>Primljeno 23. prosinca 2004., broj Z- 5205/2004.</w:t>
      </w:r>
    </w:p>
    <w:p w:rsidRDefault="00CE0261" w:rsidP="00CE0261" w:rsidR="00CE0261">
      <w:pPr>
        <w:ind w:firstLine="720"/>
        <w:jc w:val="both"/>
      </w:pPr>
      <w:r>
        <w:t xml:space="preserve">Na temelju ugovora o kreditu broj: 151-28/2004 od 20. prosinca 2004. uknjižuje se pravo zaloga na nekretnine u A, radi osiguranja tražbine od četristopedesettisuća eura u kunskoj protuvrijednosti, uvećano za pripadajuće kamate, troškove ovrhe i eventualne druge sudske i izvansudske troškove, uz zabilježbu ovršivosti tražbine vjerovnika, za korist: HYPO ALPE- ADRIA- BANK D.D., ZAGREB, KOTURAŠKA 47, sada </w:t>
      </w:r>
      <w:r w:rsidRPr="00CE0261">
        <w:t xml:space="preserve">Addiko Bank d.d. </w:t>
      </w:r>
      <w:r>
        <w:t xml:space="preserve">Zagreb, Slavonska avenija 6 , OIB:14036333877.  </w:t>
      </w:r>
    </w:p>
    <w:p w:rsidRDefault="00CE0261" w:rsidP="00CE0261" w:rsidR="00CE0261">
      <w:pPr>
        <w:ind w:firstLine="720"/>
        <w:jc w:val="both"/>
      </w:pPr>
      <w:r>
        <w:t>Zaprimljeno 17.06.2011. broj Z-2593/11</w:t>
      </w:r>
      <w:r w:rsidR="00046D01">
        <w:t>.</w:t>
      </w:r>
    </w:p>
    <w:p w:rsidRDefault="00CE0261" w:rsidP="00CE0261" w:rsidR="00E262A1">
      <w:pPr>
        <w:ind w:firstLine="720"/>
        <w:jc w:val="both"/>
      </w:pPr>
      <w:r>
        <w:t>Temeljem ovosudnog rješenja od 22.kolovoza 2011. godine broj Ovr-587/2011, uknjižuje se pravo zaloga radi osiguranja tražbine u iznosu od 745.326,13 kuna, zajedno sa zakonskom zateznom kamatom koja teče od dana 13.travnja 2011. godine pa do isplate po stopi iz čl.29. st.2. ZOO-a koja se određuje za svako polugodište uvećanjem eskontne stope Hrvatske narodne banke koja je vrijedila zadnjeg dana polugodišta, koje je prethodilo tekućem polugodištu, za 5% poena i troškova ovog postupka osiguranja u iznosu 7.777,00 kuna, uz istovremenu zabilježbu ovršivosti tražbine, za korist: REPUBLIKA HRVATSKA - MINISTARSTVO FINANCIJA, POREZNA UPRAVA</w:t>
      </w:r>
    </w:p>
    <w:p w:rsidRDefault="00E262A1" w:rsidP="00E262A1" w:rsidR="00E262A1">
      <w:pPr>
        <w:ind w:firstLine="720"/>
        <w:jc w:val="both"/>
      </w:pPr>
    </w:p>
    <w:p w:rsidRDefault="003A6822" w:rsidP="00B0366B" w:rsidR="003A6822" w:rsidRPr="003A6822">
      <w:pPr>
        <w:jc w:val="both"/>
      </w:pPr>
      <w:r w:rsidRPr="003A6822">
        <w:t>II</w:t>
      </w:r>
      <w:r w:rsidRPr="003A6822">
        <w:rPr>
          <w:b/>
        </w:rPr>
        <w:t xml:space="preserve"> </w:t>
      </w:r>
      <w:r w:rsidR="00F91EC6">
        <w:rPr>
          <w:b/>
        </w:rPr>
        <w:tab/>
      </w:r>
      <w:r w:rsidRPr="003A6822">
        <w:t>Određuje se upis zabilježbe ovog rješenja o prodaji nekretnina stečajnog</w:t>
      </w:r>
      <w:r w:rsidR="001873BB">
        <w:t xml:space="preserve"> </w:t>
      </w:r>
      <w:r w:rsidRPr="003A6822">
        <w:t xml:space="preserve">dužnika u zemljišnim knjigama </w:t>
      </w:r>
      <w:r w:rsidR="00046D01" w:rsidRPr="00046D01">
        <w:t>Zemljišnoknjižnog odjela Velika Gorica, Općinskog suda u Velikoj Gorici</w:t>
      </w:r>
      <w:r w:rsidRPr="003A6822">
        <w:t>.</w:t>
      </w:r>
    </w:p>
    <w:p w:rsidRDefault="00D901A0" w:rsidP="003A6822" w:rsidR="00D901A0">
      <w:pPr>
        <w:ind w:left="720"/>
        <w:jc w:val="both"/>
      </w:pPr>
    </w:p>
    <w:p w:rsidRDefault="008A3F30" w:rsidP="003A6822" w:rsidR="008A3F30">
      <w:pPr>
        <w:ind w:left="720"/>
        <w:jc w:val="both"/>
      </w:pPr>
    </w:p>
    <w:p w:rsidRDefault="008A3F30" w:rsidP="003A6822" w:rsidR="008A3F30" w:rsidRPr="00903C04">
      <w:pPr>
        <w:ind w:left="720"/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>
        <w:tab/>
        <w:t>R</w:t>
      </w:r>
      <w:r w:rsidR="003A3AB8">
        <w:t>ješenjem ovog suda broj St-</w:t>
      </w:r>
      <w:r w:rsidR="00046D01">
        <w:t>1563</w:t>
      </w:r>
      <w:r w:rsidR="007005B0">
        <w:t>/</w:t>
      </w:r>
      <w:r w:rsidR="00703D6A">
        <w:t>1</w:t>
      </w:r>
      <w:r w:rsidR="00046D01">
        <w:t>5</w:t>
      </w:r>
      <w:r w:rsidR="003A3AB8">
        <w:t xml:space="preserve"> od </w:t>
      </w:r>
      <w:r w:rsidR="00AB10A6">
        <w:t>1</w:t>
      </w:r>
      <w:r w:rsidR="00046D01">
        <w:t>0</w:t>
      </w:r>
      <w:r w:rsidR="003A3AB8">
        <w:t xml:space="preserve">. </w:t>
      </w:r>
      <w:r w:rsidR="00046D01">
        <w:t>veljače</w:t>
      </w:r>
      <w:r w:rsidR="003A3AB8">
        <w:t xml:space="preserve"> 20</w:t>
      </w:r>
      <w:r w:rsidR="00B63355">
        <w:t>1</w:t>
      </w:r>
      <w:r w:rsidR="00046D01">
        <w:t>6</w:t>
      </w:r>
      <w:r w:rsidR="003A3AB8">
        <w:t>.</w:t>
      </w:r>
      <w:r w:rsidRPr="00903C04">
        <w:t xml:space="preserve"> otvoren je stečajni p</w:t>
      </w:r>
      <w:r>
        <w:t xml:space="preserve">ostupak nad </w:t>
      </w:r>
      <w:r w:rsidR="00046D01">
        <w:t>dužnikom</w:t>
      </w:r>
      <w:r w:rsidRPr="00903C04">
        <w:t>, a stečajnu masu čin</w:t>
      </w:r>
      <w:r w:rsidR="00B63355">
        <w:t>e</w:t>
      </w:r>
      <w:r w:rsidRPr="00903C04">
        <w:t xml:space="preserve"> i nekretnin</w:t>
      </w:r>
      <w:r w:rsidR="00DF2634">
        <w:t>a</w:t>
      </w:r>
      <w:r w:rsidRPr="00903C04">
        <w:t xml:space="preserve"> koj</w:t>
      </w:r>
      <w:r w:rsidR="00B63355">
        <w:t xml:space="preserve">e </w:t>
      </w:r>
      <w:r w:rsidR="00DF2634">
        <w:t>je</w:t>
      </w:r>
      <w:r w:rsidRPr="00903C04">
        <w:t xml:space="preserve"> predmet ove prodaje.</w:t>
      </w:r>
    </w:p>
    <w:p w:rsidRDefault="00832E83" w:rsidP="00832E83" w:rsidR="00832E83" w:rsidRPr="00903C04">
      <w:pPr>
        <w:jc w:val="both"/>
      </w:pPr>
      <w:r w:rsidRPr="00903C04">
        <w:tab/>
        <w:t>Stečajni je upravitelj podnio prijedlog da se nekretnine opisane u točci I ovog rješenja, a n</w:t>
      </w:r>
      <w:r>
        <w:t>a kojima postoji razlučno pravo</w:t>
      </w:r>
      <w:r w:rsidRPr="00903C04">
        <w:t>, prodaju u stečajnom postupku uz odgovarajuću primjenu pravila o ovrsi na nekretninama, sukladno čl.</w:t>
      </w:r>
      <w:r w:rsidR="001873BB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</w:t>
        </w:r>
        <w:r w:rsidR="001873BB">
          <w:t xml:space="preserve"> </w:t>
        </w:r>
        <w:r w:rsidRPr="00903C04">
          <w:t>st</w:t>
        </w:r>
      </w:smartTag>
      <w:r w:rsidRPr="00903C04">
        <w:t>.</w:t>
      </w:r>
      <w:r w:rsidR="001873BB">
        <w:t xml:space="preserve"> </w:t>
      </w:r>
      <w:r w:rsidRPr="00903C04">
        <w:t xml:space="preserve">1. </w:t>
      </w:r>
      <w:r w:rsidR="00B63355">
        <w:t>Stečajnog zakona (NN 44/96, 29/99, 129/00, 123/03, 197/03, 187/04, 82/06</w:t>
      </w:r>
      <w:r w:rsidR="00D05783">
        <w:t>,</w:t>
      </w:r>
      <w:r w:rsidR="00B63355">
        <w:t xml:space="preserve"> 116/10</w:t>
      </w:r>
      <w:r w:rsidR="00D05783">
        <w:t>, 25/12 i 133/12</w:t>
      </w:r>
      <w:r w:rsidR="00B63355">
        <w:t xml:space="preserve"> - dalje SZ</w:t>
      </w:r>
      <w:r w:rsidR="00D05783">
        <w:t>)</w:t>
      </w:r>
      <w:r w:rsidR="00703D6A">
        <w:t>.</w:t>
      </w:r>
    </w:p>
    <w:p w:rsidRDefault="00832E83" w:rsidP="00832E83" w:rsidR="00832E83" w:rsidRPr="00903C04">
      <w:pPr>
        <w:ind w:firstLine="708"/>
        <w:jc w:val="both"/>
      </w:pPr>
      <w:r w:rsidRPr="00903C04">
        <w:t>Stoga je temeljem odredbe čl.</w:t>
      </w:r>
      <w:r w:rsidR="00703D6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 st</w:t>
        </w:r>
      </w:smartTag>
      <w:r w:rsidRPr="00903C04">
        <w:t>.1. i 3. SZ</w:t>
      </w:r>
      <w:r w:rsidR="00703D6A">
        <w:t>-a</w:t>
      </w:r>
      <w:r w:rsidRPr="00903C04">
        <w:t xml:space="preserve"> odlučeno kao u izreci ovog rješenja.</w:t>
      </w: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>
        <w:t xml:space="preserve">će se vrijednost nekretnina, </w:t>
      </w:r>
      <w:r w:rsidRPr="00903C04">
        <w:t>način i uvjeti  prodaje sukladno čl.</w:t>
      </w:r>
      <w:r w:rsidR="00703D6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</w:t>
        </w:r>
        <w:r w:rsidR="00703D6A">
          <w:t xml:space="preserve"> </w:t>
        </w:r>
        <w:r w:rsidRPr="00903C04">
          <w:t>st</w:t>
        </w:r>
      </w:smartTag>
      <w:r w:rsidRPr="00903C04">
        <w:t>.</w:t>
      </w:r>
      <w:r w:rsidR="00703D6A">
        <w:t xml:space="preserve"> </w:t>
      </w:r>
      <w:r w:rsidRPr="00903C04">
        <w:t>4. SZ</w:t>
      </w:r>
      <w:r w:rsidR="00703D6A">
        <w:t>-a</w:t>
      </w:r>
      <w:r w:rsidRPr="00903C04">
        <w:t>.</w:t>
      </w:r>
    </w:p>
    <w:p w:rsidRDefault="00832E83" w:rsidP="00832E83" w:rsidR="00832E83" w:rsidRPr="00903C04">
      <w:pPr>
        <w:ind w:left="360"/>
        <w:jc w:val="both"/>
      </w:pPr>
    </w:p>
    <w:p w:rsidRDefault="003A3AB8" w:rsidP="00832E83" w:rsidR="00832E83" w:rsidRPr="00903C04">
      <w:pPr>
        <w:jc w:val="center"/>
      </w:pPr>
      <w:r>
        <w:t xml:space="preserve">U </w:t>
      </w:r>
      <w:r w:rsidR="00832E83" w:rsidRPr="00903C04">
        <w:t>Zagreb</w:t>
      </w:r>
      <w:r>
        <w:t>u</w:t>
      </w:r>
      <w:r w:rsidR="00832E83" w:rsidRPr="00903C04">
        <w:rPr>
          <w:b/>
        </w:rPr>
        <w:t xml:space="preserve"> </w:t>
      </w:r>
      <w:r w:rsidR="00607316" w:rsidRPr="00607316">
        <w:t>2</w:t>
      </w:r>
      <w:r w:rsidR="00E262A1">
        <w:t>0</w:t>
      </w:r>
      <w:r w:rsidR="007005B0" w:rsidRPr="00E54A16">
        <w:t>.</w:t>
      </w:r>
      <w:r w:rsidR="007005B0">
        <w:t xml:space="preserve"> </w:t>
      </w:r>
      <w:r w:rsidR="00E262A1">
        <w:t>rujna</w:t>
      </w:r>
      <w:r w:rsidR="006A1145">
        <w:t xml:space="preserve"> </w:t>
      </w:r>
      <w:r w:rsidR="007005B0">
        <w:t>201</w:t>
      </w:r>
      <w:r w:rsidR="00607316">
        <w:t>6</w:t>
      </w:r>
      <w:r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3A3AB8" w:rsidP="00C06142" w:rsidR="007005B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3AB8" w:rsidP="00C06142" w:rsidR="00832E83">
      <w:pPr>
        <w:jc w:val="right"/>
      </w:pPr>
      <w:r>
        <w:t>SUDAC</w:t>
      </w:r>
    </w:p>
    <w:p w:rsidRDefault="003A3AB8" w:rsidP="00C06142" w:rsidR="003A3AB8" w:rsidRPr="00903C04">
      <w:pPr>
        <w:tabs>
          <w:tab w:pos="8503" w:val="right"/>
        </w:tabs>
        <w:jc w:val="right"/>
      </w:pPr>
      <w:r>
        <w:t xml:space="preserve">                                                                                                         </w:t>
      </w:r>
      <w:r w:rsidR="00703D6A">
        <w:t>Mislav Kolakušić</w:t>
      </w:r>
      <w:r w:rsidR="006A652F">
        <w:t xml:space="preserve"> v.r.</w:t>
      </w:r>
    </w:p>
    <w:p w:rsidRDefault="00832E83" w:rsidP="00832E83" w:rsidR="00832E83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C06142" w:rsidP="00832E83" w:rsidR="00C06142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703D6A" w:rsidR="00832E83" w:rsidRPr="00903C04">
      <w:r w:rsidRPr="00903C04">
        <w:t>Protiv ovog rješenja pravo žalbe imaju stečajni upravitelj i razlučni vjerovnici.</w:t>
      </w:r>
    </w:p>
    <w:p w:rsidRDefault="00832E83" w:rsidP="00703D6A" w:rsidR="00832E83" w:rsidRPr="00903C04">
      <w:r w:rsidRPr="00903C04">
        <w:t>Žalba se podn</w:t>
      </w:r>
      <w:r>
        <w:t xml:space="preserve">osi ovom sudu u 3 primjerka za </w:t>
      </w:r>
      <w:smartTag w:element="PersonName" w:uri="urn:schemas-microsoft-com:office:smarttags">
        <w:smartTagPr>
          <w:attr w:val="Visoki trgovački sud" w:name="ProductID"/>
        </w:smartTagPr>
        <w:r>
          <w:t>V</w:t>
        </w:r>
        <w:r w:rsidRPr="00903C04">
          <w:t>isoki trgovački sud</w:t>
        </w:r>
      </w:smartTag>
      <w:r w:rsidRPr="00903C04">
        <w:t xml:space="preserve"> RH u roku od 8 dana od dana dostave rješenja.  </w:t>
      </w:r>
    </w:p>
    <w:p w:rsidRDefault="00832E83" w:rsidP="00832E83" w:rsidR="00832E83">
      <w:pPr>
        <w:jc w:val="both"/>
      </w:pPr>
    </w:p>
    <w:p w:rsidRDefault="00B639DE" w:rsidR="00B639DE"/>
    <w:p w:rsidRDefault="006A652F" w:rsidP="007A1486" w:rsidR="006A652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6A652F" w:rsidP="007A1486" w:rsidR="006A652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A652F" w:rsidP="007A1486" w:rsidR="006A652F" w:rsidRPr="007A1486">
      <w:pPr>
        <w:ind w:left="720"/>
      </w:pPr>
    </w:p>
    <w:p w:rsidRDefault="006A652F" w:rsidR="006A652F"/>
    <w:sectPr w:rsidSect="00DB07E7" w:rsidR="006A652F">
      <w:headerReference w:type="even" r:id="rId10"/>
      <w:headerReference w:type="default" r:id="rId11"/>
      <w:pgSz w:h="16838" w:w="11906"/>
      <w:pgMar w:gutter="0" w:footer="709" w:header="709" w:left="1985" w:bottom="113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F4C" w:rsidR="004D6F4C">
      <w:r>
        <w:separator/>
      </w:r>
    </w:p>
  </w:endnote>
  <w:endnote w:id="0" w:type="continuationSeparator">
    <w:p w:rsidRDefault="004D6F4C" w:rsidR="004D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F4C" w:rsidR="004D6F4C">
      <w:r>
        <w:separator/>
      </w:r>
    </w:p>
  </w:footnote>
  <w:footnote w:id="0" w:type="continuationSeparator">
    <w:p w:rsidRDefault="004D6F4C" w:rsidR="004D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E0" w:rsidP="00C810AA" w:rsidR="00476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6CE0" w:rsidR="00476C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E0" w:rsidP="00CF0C2E" w:rsidR="00476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5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6CE0" w:rsidP="00C810AA" w:rsidR="00476CE0">
    <w:pPr>
      <w:pStyle w:val="Zaglavlje"/>
      <w:jc w:val="right"/>
    </w:pPr>
    <w:r>
      <w:t>St-</w:t>
    </w:r>
    <w:r w:rsidR="00E262A1">
      <w:t>1563</w:t>
    </w:r>
    <w:r>
      <w:t>/1</w:t>
    </w:r>
    <w:r w:rsidR="00E262A1">
      <w:t>5</w:t>
    </w:r>
  </w:p>
  <w:p w:rsidRDefault="00476CE0" w:rsidR="00476CE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70527"/>
    <w:multiLevelType w:val="hybridMultilevel"/>
    <w:tmpl w:val="5AFE24A2"/>
    <w:lvl w:tplc="07EA15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E91A2C"/>
    <w:multiLevelType w:val="hybridMultilevel"/>
    <w:tmpl w:val="6C486804"/>
    <w:lvl w:tplc="DA44DC42" w:ilvl="0">
      <w:start w:val="2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0832C04"/>
    <w:multiLevelType w:val="hybridMultilevel"/>
    <w:tmpl w:val="995CF416"/>
    <w:lvl w:tplc="01CC29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0E6547"/>
    <w:multiLevelType w:val="hybridMultilevel"/>
    <w:tmpl w:val="D27C571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plc="D432F8F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46D01"/>
    <w:rsid w:val="0007373D"/>
    <w:rsid w:val="000758DB"/>
    <w:rsid w:val="000B47D3"/>
    <w:rsid w:val="001655A1"/>
    <w:rsid w:val="0017363F"/>
    <w:rsid w:val="001740B6"/>
    <w:rsid w:val="001873BB"/>
    <w:rsid w:val="001E799F"/>
    <w:rsid w:val="00206D5A"/>
    <w:rsid w:val="00214973"/>
    <w:rsid w:val="002179EE"/>
    <w:rsid w:val="00250E24"/>
    <w:rsid w:val="00286FA1"/>
    <w:rsid w:val="002D03D4"/>
    <w:rsid w:val="002D2B66"/>
    <w:rsid w:val="003178C8"/>
    <w:rsid w:val="00321DBD"/>
    <w:rsid w:val="00344D0C"/>
    <w:rsid w:val="003759D1"/>
    <w:rsid w:val="00385D76"/>
    <w:rsid w:val="00390794"/>
    <w:rsid w:val="00393046"/>
    <w:rsid w:val="003A3AB8"/>
    <w:rsid w:val="003A6822"/>
    <w:rsid w:val="00432E40"/>
    <w:rsid w:val="00461C7C"/>
    <w:rsid w:val="00476CE0"/>
    <w:rsid w:val="004A0435"/>
    <w:rsid w:val="004B60E5"/>
    <w:rsid w:val="004B7F3F"/>
    <w:rsid w:val="004C469A"/>
    <w:rsid w:val="004D6F4C"/>
    <w:rsid w:val="004E5469"/>
    <w:rsid w:val="004F022B"/>
    <w:rsid w:val="00581DEA"/>
    <w:rsid w:val="005A2CC1"/>
    <w:rsid w:val="005F7F6B"/>
    <w:rsid w:val="00607316"/>
    <w:rsid w:val="00630E9A"/>
    <w:rsid w:val="006A1145"/>
    <w:rsid w:val="006A652F"/>
    <w:rsid w:val="007005B0"/>
    <w:rsid w:val="00703D6A"/>
    <w:rsid w:val="007202C6"/>
    <w:rsid w:val="00730999"/>
    <w:rsid w:val="00744A2C"/>
    <w:rsid w:val="00756168"/>
    <w:rsid w:val="00764F45"/>
    <w:rsid w:val="007A6843"/>
    <w:rsid w:val="007B3F07"/>
    <w:rsid w:val="00832E83"/>
    <w:rsid w:val="00834E54"/>
    <w:rsid w:val="00851DAC"/>
    <w:rsid w:val="008656F1"/>
    <w:rsid w:val="008A03FD"/>
    <w:rsid w:val="008A3F30"/>
    <w:rsid w:val="008B05F8"/>
    <w:rsid w:val="00920199"/>
    <w:rsid w:val="009665FC"/>
    <w:rsid w:val="009736ED"/>
    <w:rsid w:val="0099727D"/>
    <w:rsid w:val="00A801DF"/>
    <w:rsid w:val="00A86A3C"/>
    <w:rsid w:val="00AB10A6"/>
    <w:rsid w:val="00AC6F59"/>
    <w:rsid w:val="00B0366B"/>
    <w:rsid w:val="00B2715A"/>
    <w:rsid w:val="00B63355"/>
    <w:rsid w:val="00B639DE"/>
    <w:rsid w:val="00BE1067"/>
    <w:rsid w:val="00BE6C17"/>
    <w:rsid w:val="00BE7E00"/>
    <w:rsid w:val="00C06142"/>
    <w:rsid w:val="00C11A64"/>
    <w:rsid w:val="00C67DA0"/>
    <w:rsid w:val="00C72F50"/>
    <w:rsid w:val="00C810AA"/>
    <w:rsid w:val="00CE0261"/>
    <w:rsid w:val="00CF0C2E"/>
    <w:rsid w:val="00D05783"/>
    <w:rsid w:val="00D05963"/>
    <w:rsid w:val="00D12BB0"/>
    <w:rsid w:val="00D901A0"/>
    <w:rsid w:val="00DB06B8"/>
    <w:rsid w:val="00DB07E7"/>
    <w:rsid w:val="00DE3B30"/>
    <w:rsid w:val="00DE4801"/>
    <w:rsid w:val="00DF2634"/>
    <w:rsid w:val="00E12A4C"/>
    <w:rsid w:val="00E262A1"/>
    <w:rsid w:val="00E32B1E"/>
    <w:rsid w:val="00E32E8A"/>
    <w:rsid w:val="00E3632E"/>
    <w:rsid w:val="00E54A16"/>
    <w:rsid w:val="00E906CA"/>
    <w:rsid w:val="00EA7A7D"/>
    <w:rsid w:val="00EC151A"/>
    <w:rsid w:val="00F20452"/>
    <w:rsid w:val="00F27FC7"/>
    <w:rsid w:val="00F47E1A"/>
    <w:rsid w:val="00F72FA6"/>
    <w:rsid w:val="00F85956"/>
    <w:rsid w:val="00F91EC6"/>
    <w:rsid w:val="00FD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10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10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12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76746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55660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55997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6564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4792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9168615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</izvorni_sadrzaj>
    <derivirana_varijabla naziv="DomainObject.Predmet.SudioniciListNaziv_1">
      <item>Josip Lončarić</item>
      <item>Likvidacijska masa Ambalaža Gorica  d.o.o.</item>
      <item>JERKO DUŠKO SUIĆ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</izvorni_sadrzaj>
    <derivirana_varijabla naziv="DomainObject.Predmet.SudioniciListNazivOIB_1">
      <item>, OIB 14673501229</item>
      <item>, OIB 72566062541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2961</properties:Characters>
  <properties:Lines>80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2016-09-20T09:35:00Z</dcterms:created>
  <dc:creator>nmarkovic</dc:creator>
  <cp:lastModifiedBy>Ivana Stampf</cp:lastModifiedBy>
  <cp:lastPrinted>2012-11-20T10:35:00Z</cp:lastPrinted>
  <dcterms:modified xmlns:xsi="http://www.w3.org/2001/XMLSchema-instance" xsi:type="dcterms:W3CDTF">2016-09-20T11:51:00Z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