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8526" w14:paraId="783852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80A79">
        <w:t>426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92DCF">
        <w:t>0</w:t>
      </w:r>
      <w:r w:rsidR="00592BEA">
        <w:t>3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80A79">
        <w:t>REINSPECT</w:t>
      </w:r>
      <w:r w:rsidR="00C93B47">
        <w:t xml:space="preserve">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880A79">
        <w:t>Biogradu Na Moru</w:t>
      </w:r>
      <w:r w:rsidR="00192DCF">
        <w:t xml:space="preserve"> (</w:t>
      </w:r>
      <w:r w:rsidR="00592BEA">
        <w:t xml:space="preserve">Grad </w:t>
      </w:r>
      <w:r w:rsidR="00880A79">
        <w:t>Biograd Na Moru</w:t>
      </w:r>
      <w:r w:rsidR="00192DCF">
        <w:t xml:space="preserve">), </w:t>
      </w:r>
      <w:r w:rsidR="00880A79">
        <w:t>Ivana Meštrovića 3/A</w:t>
      </w:r>
      <w:r w:rsidR="00912002">
        <w:t>,</w:t>
      </w:r>
      <w:r w:rsidR="00A01095">
        <w:t xml:space="preserve"> OIB: </w:t>
      </w:r>
      <w:r w:rsidR="00880A79">
        <w:t>65640454887</w:t>
      </w:r>
      <w:r>
        <w:t xml:space="preserve">, </w:t>
      </w:r>
      <w:r w:rsidR="00CB59DB">
        <w:t>26. travnja</w:t>
      </w:r>
      <w:r w:rsidR="001B4330">
        <w:t xml:space="preserve">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80A79">
        <w:t>REINSPECT d.o.o. sa sjedištem u Biogradu Na Moru (Grad Biograd Na Moru), Ivana Meštrovića 3/A, OIB: 65640454887</w:t>
      </w:r>
      <w:r w:rsidR="001322CF">
        <w:t xml:space="preserve"> </w:t>
      </w:r>
      <w:r>
        <w:t xml:space="preserve">s danom </w:t>
      </w:r>
      <w:r w:rsidR="00CB59DB">
        <w:t>26</w:t>
      </w:r>
      <w:r w:rsidR="001B4330">
        <w:t xml:space="preserve">. travnja </w:t>
      </w:r>
      <w:r>
        <w:t xml:space="preserve">2016. u </w:t>
      </w:r>
      <w:r w:rsidR="00CB59DB">
        <w:t>08</w:t>
      </w:r>
      <w:r>
        <w:t>,</w:t>
      </w:r>
      <w:r w:rsidR="00CB59DB">
        <w:t>0</w:t>
      </w:r>
      <w:r w:rsidR="00880A79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CB59DB" w:rsidR="00E41244" w:rsidRPr="00CB59DB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CB59DB">
        <w:t>II</w:t>
      </w:r>
      <w:r w:rsidR="00386298" w:rsidRPr="00CB59DB">
        <w:t xml:space="preserve">. </w:t>
      </w:r>
      <w:r w:rsidR="00CB59DB">
        <w:t>Stečajnom upraviteljico</w:t>
      </w:r>
      <w:r w:rsidR="00193657" w:rsidRPr="00CB59DB">
        <w:t>m</w:t>
      </w:r>
      <w:r w:rsidRPr="00CB59DB">
        <w:t xml:space="preserve"> dužnika </w:t>
      </w:r>
      <w:r w:rsidR="00193657" w:rsidRPr="00CB59DB">
        <w:t xml:space="preserve">imenuje se </w:t>
      </w:r>
      <w:r w:rsidR="00CB59DB" w:rsidRPr="00CB59DB">
        <w:t>TRUMBIĆ DINKA iz Splita,</w:t>
      </w:r>
      <w:r w:rsidR="00CB59DB" w:rsidRPr="008E37E9">
        <w:t xml:space="preserve"> Lovretska 10, OIB: 43468134790</w:t>
      </w:r>
      <w:r w:rsidR="00CB59DB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80A79">
        <w:t>REINSPECT d.o.o. sa sjedištem u Biogradu Na Moru (Grad Biograd Na Moru), Ivana Meštrovića 3/A, OIB: 65640454887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92BEA">
        <w:t>03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CB59DB">
        <w:t>429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CB59DB">
        <w:t>24</w:t>
      </w:r>
      <w:r w:rsidR="00193657" w:rsidRPr="00D75141">
        <w:t>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80A79">
        <w:t>120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80A79">
        <w:t>85.181,06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80A79">
        <w:t>i</w:t>
      </w:r>
      <w:r w:rsidR="007E65A6">
        <w:t>ma</w:t>
      </w:r>
      <w:r w:rsidR="001E74F1" w:rsidRPr="00CF7AC9">
        <w:t xml:space="preserve"> otvoren</w:t>
      </w:r>
      <w:r w:rsidR="00880A79">
        <w:t>e</w:t>
      </w:r>
      <w:r w:rsidR="001E74F1" w:rsidRPr="00CF7AC9">
        <w:t xml:space="preserve"> račun</w:t>
      </w:r>
      <w:r w:rsidR="00880A79">
        <w:t>e kod Splitske banke i Privredne banke</w:t>
      </w:r>
      <w:r w:rsidR="00192DCF">
        <w:t>,</w:t>
      </w:r>
      <w:r w:rsidR="001E74F1" w:rsidRPr="00CF7AC9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22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CB59DB">
        <w:t>26</w:t>
      </w:r>
      <w:r w:rsidR="001B4330">
        <w:t xml:space="preserve">. travnja </w:t>
      </w:r>
      <w:r w:rsidR="001B47CD">
        <w:t xml:space="preserve">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CB59DB">
        <w:t>j upraviteljici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2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80A79">
      <w:t>426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330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75261"/>
    <w:rsid w:val="00880A79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7251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93B47"/>
    <w:rsid w:val="00CA3E6B"/>
    <w:rsid w:val="00CA6E9D"/>
    <w:rsid w:val="00CB0F6A"/>
    <w:rsid w:val="00CB59DB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REINSPECT d.o.o. za nautička rješenja</izvorni_sadrzaj>
    <derivirana_varijabla naziv="DomainObject.Predmet.ProtustrankaFormated_1">  REINSPECT d.o.o. za nautička rješenja</derivirana_varijabla>
  </DomainObject.Predmet.ProtustrankaFormated>
  <DomainObject.Predmet.ProtustrankaFormatedOIB>
    <izvorni_sadrzaj>  REINSPECT d.o.o. za nautička rješenja, OIB 65640454887</izvorni_sadrzaj>
    <derivirana_varijabla naziv="DomainObject.Predmet.ProtustrankaFormatedOIB_1">  REINSPECT d.o.o. za nautička rješenja, OIB 65640454887</derivirana_varijabla>
  </DomainObject.Predmet.ProtustrankaFormatedOIB>
  <DomainObject.Predmet.ProtustrankaFormatedWithAdress>
    <izvorni_sadrzaj> REINSPECT d.o.o. za nautička rješenja, Ivana Meštrovića 3/A, 23210 Biograd Na Moru</izvorni_sadrzaj>
    <derivirana_varijabla naziv="DomainObject.Predmet.ProtustrankaFormatedWithAdress_1"> REINSPECT d.o.o. za nautička rješenja, Ivana Meštrovića 3/A, 23210 Biograd Na Moru</derivirana_varijabla>
  </DomainObject.Predmet.ProtustrankaFormatedWithAdress>
  <DomainObject.Predmet.ProtustrankaFormatedWithAdressOIB>
    <izvorni_sadrzaj> REINSPECT d.o.o. za nautička rješenja, OIB 65640454887, Ivana Meštrovića 3/A, 23210 Biograd Na Moru</izvorni_sadrzaj>
    <derivirana_varijabla naziv="DomainObject.Predmet.ProtustrankaFormatedWithAdressOIB_1"> REINSPECT d.o.o. za nautička rješenja, OIB 65640454887, Ivana Meštrovića 3/A, 23210 Biograd Na Moru</derivirana_varijabla>
  </DomainObject.Predmet.ProtustrankaFormatedWithAdressOIB>
  <DomainObject.Predmet.ProtustrankaWithAdress>
    <izvorni_sadrzaj>REINSPECT d.o.o. za nautička rješenja Ivana Meštrovića 3/A, 23210 Biograd Na Moru</izvorni_sadrzaj>
    <derivirana_varijabla naziv="DomainObject.Predmet.ProtustrankaWithAdress_1">REINSPECT d.o.o. za nautička rješenja Ivana Meštrovića 3/A, 23210 Biograd Na Moru</derivirana_varijabla>
  </DomainObject.Predmet.ProtustrankaWithAdress>
  <DomainObject.Predmet.ProtustrankaWithAdressOIB>
    <izvorni_sadrzaj>REINSPECT d.o.o. za nautička rješenja, OIB 65640454887, Ivana Meštrovića 3/A, 23210 Biograd Na Moru</izvorni_sadrzaj>
    <derivirana_varijabla naziv="DomainObject.Predmet.ProtustrankaWithAdressOIB_1">REINSPECT d.o.o. za nautička rješenja, OIB 65640454887, Ivana Meštrovića 3/A, 23210 Biograd Na Moru</derivirana_varijabla>
  </DomainObject.Predmet.ProtustrankaWithAdressOIB>
  <DomainObject.Predmet.ProtustrankaNazivFormated>
    <izvorni_sadrzaj>REINSPECT d.o.o. za nautička rješenja</izvorni_sadrzaj>
    <derivirana_varijabla naziv="DomainObject.Predmet.ProtustrankaNazivFormated_1">REINSPECT d.o.o. za nautička rješenja</derivirana_varijabla>
  </DomainObject.Predmet.ProtustrankaNazivFormated>
  <DomainObject.Predmet.ProtustrankaNazivFormatedOIB>
    <izvorni_sadrzaj>REINSPECT d.o.o. za nautička rješenja, OIB 65640454887</izvorni_sadrzaj>
    <derivirana_varijabla naziv="DomainObject.Predmet.ProtustrankaNazivFormatedOIB_1">REINSPECT d.o.o. za nautička rješenja, OIB 65640454887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85181.06</izvorni_sadrzaj>
    <derivirana_varijabla naziv="DomainObject.Predmet.TrenutnaVrijednost_1">85181.06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REINSPECT d.o.o. za nautička rješenja</item>
    </izvorni_sadrzaj>
    <derivirana_varijabla naziv="DomainObject.Predmet.ProtuStrankaListFormated_1">
      <item>REINSPECT d.o.o. za nautička rješenja</item>
    </derivirana_varijabla>
  </DomainObject.Predmet.ProtuStrankaListFormated>
  <DomainObject.Predmet.ProtuStrankaListFormatedOIB>
    <izvorni_sadrzaj>
      <item>REINSPECT d.o.o. za nautička rješenja, OIB 65640454887</item>
    </izvorni_sadrzaj>
    <derivirana_varijabla naziv="DomainObject.Predmet.ProtuStrankaListFormatedOIB_1">
      <item>REINSPECT d.o.o. za nautička rješenja, OIB 65640454887</item>
    </derivirana_varijabla>
  </DomainObject.Predmet.ProtuStrankaListFormatedOIB>
  <DomainObject.Predmet.ProtuStrankaListFormatedWithAdress>
    <izvorni_sadrzaj>
      <item>REINSPECT d.o.o. za nautička rješenja, Ivana Meštrovića 3/A, 23210 Biograd Na Moru</item>
    </izvorni_sadrzaj>
    <derivirana_varijabla naziv="DomainObject.Predmet.ProtuStrankaListFormatedWithAdress_1">
      <item>REINSPECT d.o.o. za nautička rješenja, Ivana Meštrovića 3/A, 23210 Biograd Na Moru</item>
    </derivirana_varijabla>
  </DomainObject.Predmet.ProtuStrankaListFormatedWithAdress>
  <DomainObject.Predmet.ProtuStrankaListFormatedWithAdressOIB>
    <izvorni_sadrzaj>
      <item>REINSPECT d.o.o. za nautička rješenja, OIB 65640454887, Ivana Meštrovića 3/A, 23210 Biograd Na Moru</item>
    </izvorni_sadrzaj>
    <derivirana_varijabla naziv="DomainObject.Predmet.ProtuStrankaListFormatedWithAdressOIB_1">
      <item>REINSPECT d.o.o. za nautička rješenja, OIB 65640454887, Ivana Meštrovića 3/A, 23210 Biograd Na Moru</item>
    </derivirana_varijabla>
  </DomainObject.Predmet.ProtuStrankaListFormatedWithAdressOIB>
  <DomainObject.Predmet.ProtuStrankaListNazivFormated>
    <izvorni_sadrzaj>
      <item>REINSPECT d.o.o. za nautička rješenja</item>
    </izvorni_sadrzaj>
    <derivirana_varijabla naziv="DomainObject.Predmet.ProtuStrankaListNazivFormated_1">
      <item>REINSPECT d.o.o. za nautička rješenja</item>
    </derivirana_varijabla>
  </DomainObject.Predmet.ProtuStrankaListNazivFormated>
  <DomainObject.Predmet.ProtuStrankaListNazivFormatedOIB>
    <izvorni_sadrzaj>
      <item>REINSPECT d.o.o. za nautička rješenja, OIB 65640454887</item>
    </izvorni_sadrzaj>
    <derivirana_varijabla naziv="DomainObject.Predmet.ProtuStrankaListNazivFormatedOIB_1">
      <item>REINSPECT d.o.o. za nautička rješenja, OIB 65640454887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REINSPECT d.o.o. za nautička rješenja</izvorni_sadrzaj>
    <derivirana_varijabla naziv="DomainObject.Predmet.ProtustrankaIDrugi_1">REINSPECT d.o.o. za nautička rješenja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REINSPECT d.o.o. za nautička rješenja, OIB 65640454887, Ivana Meštrovića 3/A, 23210 Biograd Na Moru</izvorni_sadrzaj>
    <derivirana_varijabla naziv="DomainObject.Predmet.ProtustrankaIDrugiAdressOIB_1">REINSPECT d.o.o. za nautička rješenja, OIB 65640454887, Ivana Meštrovića 3/A,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REINSPECT d.o.o. za nautička rješenja</item>
    </izvorni_sadrzaj>
    <derivirana_varijabla naziv="DomainObject.Predmet.SudioniciListNaziv_1">
      <item>FINA</item>
      <item>REINSPECT d.o.o. za nautička rješenja</item>
    </derivirana_varijabla>
  </DomainObject.Predmet.SudioniciListNaziv>
  <DomainObject.Predmet.SudioniciListAdressOIB>
    <izvorni_sadrzaj>
      <item>FINA, OIB 85821130368</item>
      <item>REINSPECT d.o.o. za nautička rješenja, OIB 65640454887, Ivana Meštrovića 3/A,23210 Biograd Na Moru</item>
    </izvorni_sadrzaj>
    <derivirana_varijabla naziv="DomainObject.Predmet.SudioniciListAdressOIB_1">
      <item>FINA, OIB 85821130368</item>
      <item>REINSPECT d.o.o. za nautička rješenja, OIB 65640454887, Ivana Meštrovića 3/A,23210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65640454887</item>
    </izvorni_sadrzaj>
    <derivirana_varijabla naziv="DomainObject.Predmet.SudioniciListNazivOIB_1">
      <item>, OIB 85821130368</item>
      <item>, OIB 65640454887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4850</properties:Characters>
  <properties:Lines>123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2016-03-21T08:40:00Z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2016-04-26T05:55:00Z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