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3f05" w14:paraId="7c23f05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D78FD">
        <w:rPr>
          <w:b/>
        </w:rPr>
        <w:t>TRGOVAČKI SUD U OSIJEKU, STALNA SLUŽBA U SLAVONSKOM BRODU,</w:t>
      </w:r>
      <w:r w:rsidRPr="002D78FD">
        <w:t xml:space="preserve"> po stečajnoj  sutkinji Mirni Vujčić, u stečajnom postupku nad stečajnim dužnikom </w:t>
      </w:r>
      <w:r w:rsidR="00F20782">
        <w:t xml:space="preserve">PRODIS MALOPRODAJA d.o.o. za trgovinu i usluge, skraćena tvrtka: PRODIS MALOPRODAJA d.o.o., Zagreb, Savska </w:t>
      </w:r>
      <w:proofErr w:type="spellStart"/>
      <w:r w:rsidR="00F20782">
        <w:t>Opatovina</w:t>
      </w:r>
      <w:proofErr w:type="spellEnd"/>
      <w:r w:rsidR="00F20782">
        <w:t xml:space="preserve"> 36, OIB 84932146143</w:t>
      </w:r>
      <w:r w:rsidR="007521F9">
        <w:t xml:space="preserve"> dana </w:t>
      </w:r>
      <w:r w:rsidR="00F20782">
        <w:t>06. lipnja</w:t>
      </w:r>
      <w:r w:rsidR="007108BD">
        <w:t xml:space="preserve"> 2018</w:t>
      </w:r>
      <w:r w:rsidRPr="002D78FD">
        <w:t>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 w:rsidRPr="000B543D">
      <w:pPr>
        <w:jc w:val="both"/>
        <w:rPr>
          <w:b/>
        </w:rPr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Financijskoj agenciji Regionalnom centru </w:t>
      </w:r>
      <w:r w:rsidR="009376AB">
        <w:t xml:space="preserve">Zagreb </w:t>
      </w:r>
      <w:r w:rsidR="0006157D">
        <w:t xml:space="preserve">Podružnici </w:t>
      </w:r>
      <w:r w:rsidR="009376AB">
        <w:t>Zagreb</w:t>
      </w:r>
      <w:r w:rsidR="009F12A1">
        <w:t xml:space="preserve"> </w:t>
      </w:r>
      <w:r w:rsidR="0006157D">
        <w:t xml:space="preserve">iznos od </w:t>
      </w:r>
      <w:r w:rsidR="009376AB">
        <w:t>5.000,00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5 Stečajnog zakona (NN 71/15 )</w:t>
      </w:r>
      <w:r w:rsidR="0048415A">
        <w:t>,</w:t>
      </w:r>
      <w:r>
        <w:t xml:space="preserve"> što proizlazi iz </w:t>
      </w:r>
      <w:r w:rsidR="0006157D">
        <w:t>Prijedlog</w:t>
      </w:r>
      <w:r w:rsidR="0048415A">
        <w:t>a</w:t>
      </w:r>
      <w:r w:rsidR="009F12A1">
        <w:t xml:space="preserve"> FINA-e </w:t>
      </w:r>
      <w:r w:rsidR="0006157D">
        <w:t xml:space="preserve"> za otvaranje stečajnog postupka </w:t>
      </w:r>
      <w:r w:rsidR="009F12A1">
        <w:t>od</w:t>
      </w:r>
      <w:r w:rsidR="007814CC">
        <w:t xml:space="preserve"> </w:t>
      </w:r>
      <w:r w:rsidR="00747A3E">
        <w:t>28. travnja</w:t>
      </w:r>
      <w:r w:rsidR="002C7DAF">
        <w:t xml:space="preserve"> 201</w:t>
      </w:r>
      <w:r w:rsidR="00747A3E">
        <w:t>7</w:t>
      </w:r>
      <w:r w:rsidR="009F12A1">
        <w:t>. godine</w:t>
      </w:r>
      <w:r w:rsidR="0048415A">
        <w:t>,</w:t>
      </w:r>
      <w:r w:rsidR="009F12A1">
        <w:t xml:space="preserve"> </w:t>
      </w:r>
      <w:r>
        <w:t>prenijeti na depozitni račun ovoga suda br. HR3123900011300000200</w:t>
      </w:r>
      <w:r w:rsidR="003419C0">
        <w:t xml:space="preserve"> model HR05 poziv na broj 221-</w:t>
      </w:r>
      <w:r w:rsidR="009376AB">
        <w:t>1</w:t>
      </w:r>
      <w:r w:rsidR="007F0B37">
        <w:t>1</w:t>
      </w:r>
      <w:r w:rsidR="00F20782">
        <w:t>84</w:t>
      </w:r>
      <w:r>
        <w:t>-201</w:t>
      </w:r>
      <w:r w:rsidR="009376AB">
        <w:t>7</w:t>
      </w:r>
      <w:r>
        <w:t>.</w:t>
      </w:r>
      <w:r w:rsidR="009F12A1">
        <w:t xml:space="preserve"> </w:t>
      </w:r>
      <w:r w:rsidRPr="000B543D">
        <w:rPr>
          <w:b/>
        </w:rP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3419C0" w:rsidP="00AE2458" w:rsidR="00AE2458">
      <w:pPr>
        <w:jc w:val="center"/>
      </w:pPr>
      <w:r>
        <w:t xml:space="preserve">U Slavonskom Brodu, </w:t>
      </w:r>
      <w:r w:rsidR="00F20782">
        <w:t>06. lipnja</w:t>
      </w:r>
      <w:r w:rsidR="00C607EF">
        <w:t xml:space="preserve"> 2018</w:t>
      </w:r>
      <w:r w:rsidR="00AE2458">
        <w:t>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F20782" w:rsidR="00344D63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F20782">
        <w:t xml:space="preserve">  </w:t>
      </w:r>
      <w:r>
        <w:t xml:space="preserve"> Mirna Vujčić</w:t>
      </w:r>
    </w:p>
    <w:p w:rsidRDefault="00932728" w:rsidP="00AE2458" w:rsidR="00932728">
      <w:pPr>
        <w:jc w:val="both"/>
      </w:pP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792" w:rsidP="00226C1F" w:rsidR="00177792">
      <w:r>
        <w:separator/>
      </w:r>
    </w:p>
  </w:endnote>
  <w:endnote w:id="0" w:type="continuationSeparator">
    <w:p w:rsidRDefault="00177792" w:rsidP="00226C1F" w:rsidR="00177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792" w:rsidP="00226C1F" w:rsidR="00177792">
      <w:r>
        <w:separator/>
      </w:r>
    </w:p>
  </w:footnote>
  <w:footnote w:id="0" w:type="continuationSeparator">
    <w:p w:rsidRDefault="00177792" w:rsidP="00226C1F" w:rsidR="001777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782" w:rsidP="00226C1F" w:rsidR="00226C1F">
    <w:pPr>
      <w:pStyle w:val="Zaglavlje"/>
      <w:jc w:val="right"/>
    </w:pPr>
    <w:r>
      <w:rPr>
        <w:b/>
      </w:rPr>
      <w:t>Broj:7/ St-1184</w:t>
    </w:r>
    <w:r w:rsidR="00226C1F">
      <w:rPr>
        <w:b/>
      </w:rPr>
      <w:t>/2017-</w:t>
    </w:r>
    <w:r>
      <w:rPr>
        <w:b/>
      </w:rPr>
      <w:t>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6157D"/>
    <w:rsid w:val="000B543D"/>
    <w:rsid w:val="00177792"/>
    <w:rsid w:val="001C508C"/>
    <w:rsid w:val="00226C1F"/>
    <w:rsid w:val="002C7DAF"/>
    <w:rsid w:val="002D78FD"/>
    <w:rsid w:val="002E739B"/>
    <w:rsid w:val="002F511B"/>
    <w:rsid w:val="003419C0"/>
    <w:rsid w:val="00344D63"/>
    <w:rsid w:val="00382255"/>
    <w:rsid w:val="0048415A"/>
    <w:rsid w:val="00491575"/>
    <w:rsid w:val="004B063A"/>
    <w:rsid w:val="004D195A"/>
    <w:rsid w:val="004F0375"/>
    <w:rsid w:val="004F6E7E"/>
    <w:rsid w:val="004F7A8A"/>
    <w:rsid w:val="0050443F"/>
    <w:rsid w:val="00505E5D"/>
    <w:rsid w:val="005E5C89"/>
    <w:rsid w:val="00666A98"/>
    <w:rsid w:val="007108BD"/>
    <w:rsid w:val="00747A3E"/>
    <w:rsid w:val="007521F9"/>
    <w:rsid w:val="007814CC"/>
    <w:rsid w:val="007F0B37"/>
    <w:rsid w:val="008D1439"/>
    <w:rsid w:val="008E5FDA"/>
    <w:rsid w:val="00904AF7"/>
    <w:rsid w:val="00932728"/>
    <w:rsid w:val="009376AB"/>
    <w:rsid w:val="00966BAA"/>
    <w:rsid w:val="009F12A1"/>
    <w:rsid w:val="009F1408"/>
    <w:rsid w:val="00A40944"/>
    <w:rsid w:val="00AE2458"/>
    <w:rsid w:val="00B2271D"/>
    <w:rsid w:val="00B32CFF"/>
    <w:rsid w:val="00C607EF"/>
    <w:rsid w:val="00C72827"/>
    <w:rsid w:val="00CF05B2"/>
    <w:rsid w:val="00DB052E"/>
    <w:rsid w:val="00DD03AF"/>
    <w:rsid w:val="00E72760"/>
    <w:rsid w:val="00F20782"/>
    <w:rsid w:val="00FC6903"/>
    <w:rsid w:val="00FD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6C1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1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6C1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1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d.o.o.; PRODIS MALOPRODAJA d.o.o.</izvorni_sadrzaj>
    <derivirana_varijabla naziv="DomainObject.Predmet.ProtustrankaFormated_1">  PRODIS MALOPRODAJA d.o.o.; PRODIS MALOPRODAJA d.o.o.</derivirana_varijabla>
  </DomainObject.Predmet.ProtustrankaFormated>
  <DomainObject.Predmet.ProtustrankaFormatedOIB>
    <izvorni_sadrzaj>  PRODIS MALOPRODAJA d.o.o., OIB 84932146143; PRODIS MALOPRODAJA d.o.o., OIB 84932146143</izvorni_sadrzaj>
    <derivirana_varijabla naziv="DomainObject.Predmet.ProtustrankaFormatedOIB_1">  PRODIS MALOPRODAJA d.o.o., OIB 84932146143; PRODIS MALOPRODAJA d.o.o., OIB 84932146143</derivirana_varijabla>
  </DomainObject.Predmet.ProtustrankaFormatedOIB>
  <DomainObject.Predmet.ProtustrankaFormatedWithAdress>
    <izvorni_sadrzaj> PRODIS MALOPRODAJA d.o.o., Savska opatovina 36, 10000 Zagreb; PRODIS MALOPRODAJA d.o.o., Savska opatovina 36, 10000 Zagreb</izvorni_sadrzaj>
    <derivirana_varijabla naziv="DomainObject.Predmet.ProtustrankaFormatedWithAdress_1"> PRODIS MALOPRODAJA d.o.o., Savska opatovina 36, 10000 Zagreb;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Zagreb; PRODIS MALOPRODAJA d.o.o., OIB 84932146143, Savska opatovina 36, 10000 Zagreb</izvorni_sadrzaj>
    <derivirana_varijabla naziv="DomainObject.Predmet.ProtustrankaFormatedWithAdressOIB_1"> PRODIS MALOPRODAJA d.o.o., OIB 84932146143, Savska opatovina 36, 10000 Zagreb;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Zagreb, PRODIS MALOPRODAJA d.o.o. Savska opatovina 36, 10000 Zagreb</izvorni_sadrzaj>
    <derivirana_varijabla naziv="DomainObject.Predmet.ProtustrankaWithAdress_1">PRODIS MALOPRODAJA d.o.o. Savska opatovina 36, 10000 Zagreb, 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Zagreb, PRODIS MALOPRODAJA d.o.o., OIB 84932146143, Savska opatovina 36, 10000 Zagreb</izvorni_sadrzaj>
    <derivirana_varijabla naziv="DomainObject.Predmet.ProtustrankaWithAdressOIB_1">PRODIS MALOPRODAJA d.o.o., OIB 84932146143, Savska opatovina 36, 10000 Zagreb, PRODIS MALOPRODAJA d.o.o., OIB 84932146143, Savska opatovina 36, 10000 Zagreb</derivirana_varijabla>
  </DomainObject.Predmet.ProtustrankaWithAdressOIB>
  <DomainObject.Predmet.ProtustrankaNazivFormated>
    <izvorni_sadrzaj>PRODIS MALOPRODAJA d.o.o.,PRODIS MALOPRODAJA d.o.o.</izvorni_sadrzaj>
    <derivirana_varijabla naziv="DomainObject.Predmet.ProtustrankaNazivFormated_1">PRODIS MALOPRODAJA d.o.o.,PRODIS MALOPRODAJA d.o.o.</derivirana_varijabla>
  </DomainObject.Predmet.ProtustrankaNazivFormated>
  <DomainObject.Predmet.ProtustrankaNazivFormatedOIB>
    <izvorni_sadrzaj>PRODIS MALOPRODAJA d.o.o., OIB 84932146143,PRODIS MALOPRODAJA d.o.o., OIB 84932146143</izvorni_sadrzaj>
    <derivirana_varijabla naziv="DomainObject.Predmet.ProtustrankaNazivFormatedOIB_1">PRODIS MALOPRODAJA d.o.o., OIB 84932146143,PRODIS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PRODIS MALOPRODAJA d.o.o.</izvorni_sadrzaj>
    <derivirana_varijabla naziv="DomainObject.Predmet.StrankaFormated_1">  FINA Regionalni centar Zagreb; PRODIS MALOPRODAJA d.o.o.</derivirana_varijabla>
  </DomainObject.Predmet.StrankaFormated>
  <DomainObject.Predmet.StrankaFormatedOIB>
    <izvorni_sadrzaj>  FINA Regionalni centar Zagreb, OIB 85821130368; PRODIS MALOPRODAJA d.o.o., OIB 84932146143</izvorni_sadrzaj>
    <derivirana_varijabla naziv="DomainObject.Predmet.StrankaFormatedOIB_1">  FINA Regionalni centar Zagreb, OIB 85821130368; PRODIS MALOPRODAJA d.o.o., OIB 84932146143</derivirana_varijabla>
  </DomainObject.Predmet.StrankaFormatedOIB>
  <DomainObject.Predmet.StrankaFormatedWithAdress>
    <izvorni_sadrzaj> FINA Regionalni centar Zagreb, Trg svibanjskih žrtava 1995. 1, 10000 Zagreb; PRODIS MALOPRODAJA d.o.o., Savska opatovina 36, 10000 Zagreb</izvorni_sadrzaj>
    <derivirana_varijabla naziv="DomainObject.Predmet.StrankaFormatedWithAdress_1"> FINA Regionalni centar Zagreb, Trg svibanjskih žrtava 1995. 1, 10000 Zagreb; PRODIS MALOPRODAJA d.o.o., Savska opatovina 36, 10000 Zagreb</derivirana_varijabla>
  </DomainObject.Predmet.StrankaFormatedWithAdress>
  <DomainObject.Predmet.StrankaFormatedWithAdressOIB>
    <izvorni_sadrzaj> FINA Regionalni centar Zagreb, OIB 85821130368, Trg svibanjskih žrtava 1995. 1, 10000 Zagreb; PRODIS MALOPRODAJA d.o.o., OIB 84932146143, Savska opatovina 36, 10000 Zagreb</izvorni_sadrzaj>
    <derivirana_varijabla naziv="DomainObject.Predmet.StrankaFormatedWithAdressOIB_1"> FINA Regionalni centar Zagreb, OIB 85821130368, Trg svibanjskih žrtava 1995. 1, 10000 Zagreb; PRODIS MALOPRODAJA d.o.o., OIB 84932146143, Savska opatovina 36, 10000 Zagreb</derivirana_varijabla>
  </DomainObject.Predmet.StrankaFormatedWithAdressOIB>
  <DomainObject.Predmet.StrankaWithAdress>
    <izvorni_sadrzaj>FINA Regionalni centar Zagreb Trg svibanjskih žrtava 1995. 1,10000 Zagreb,PRODIS MALOPRODAJA d.o.o. Savska opatovina 36,10000 Zagreb</izvorni_sadrzaj>
    <derivirana_varijabla naziv="DomainObject.Predmet.StrankaWithAdress_1">FINA Regionalni centar Zagreb Trg svibanjskih žrtava 1995. 1,10000 Zagreb,PRODIS MALOPRODAJA d.o.o. Savska opatovina 36,10000 Zagreb</derivirana_varijabla>
  </DomainObject.Predmet.StrankaWithAdress>
  <DomainObject.Predmet.StrankaWithAdressOIB>
    <izvorni_sadrzaj>FINA Regionalni centar Zagreb, OIB 85821130368, Trg svibanjskih žrtava 1995. 1,10000 Zagreb,PRODIS MALOPRODAJA d.o.o., OIB 84932146143, Savska opatovina 36,10000 Zagreb</izvorni_sadrzaj>
    <derivirana_varijabla naziv="DomainObject.Predmet.StrankaWithAdressOIB_1">FINA Regionalni centar Zagreb, OIB 85821130368, Trg svibanjskih žrtava 1995. 1,10000 Zagreb,PRODIS MALOPRODAJA d.o.o., OIB 84932146143, Savska opatovina 36,10000 Zagreb</derivirana_varijabla>
  </DomainObject.Predmet.StrankaWithAdressOIB>
  <DomainObject.Predmet.StrankaNazivFormated>
    <izvorni_sadrzaj>FINA Regionalni centar Zagreb,PRODIS MALOPRODAJA d.o.o.</izvorni_sadrzaj>
    <derivirana_varijabla naziv="DomainObject.Predmet.StrankaNazivFormated_1">FINA Regionalni centar Zagreb,PRODIS MALOPRODAJA d.o.o.</derivirana_varijabla>
  </DomainObject.Predmet.StrankaNazivFormated>
  <DomainObject.Predmet.StrankaNazivFormatedOIB>
    <izvorni_sadrzaj>FINA Regionalni centar Zagreb, OIB 85821130368,PRODIS MALOPRODAJA d.o.o., OIB 84932146143</izvorni_sadrzaj>
    <derivirana_varijabla naziv="DomainObject.Predmet.StrankaNazivFormatedOIB_1">FINA Regionalni centar Zagreb, OIB 85821130368,PRODIS MALOPRODAJA d.o.o., OIB 84932146143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PRODIS MALOPRODAJA d.o.o.</item>
    </izvorni_sadrzaj>
    <derivirana_varijabla naziv="DomainObject.Predmet.StrankaListFormated_1">
      <item>FINA Regionalni centar Zagreb</item>
      <item>PRODIS MALOPRODAJA d.o.o.</item>
    </derivirana_varijabla>
  </DomainObject.Predmet.StrankaListFormated>
  <DomainObject.Predmet.StrankaListFormatedOIB>
    <izvorni_sadrzaj>
      <item>FINA Regionalni centar Zagreb, OIB 85821130368</item>
      <item>PRODIS MALOPRODAJA d.o.o., OIB 84932146143</item>
    </izvorni_sadrzaj>
    <derivirana_varijabla naziv="DomainObject.Predmet.StrankaListFormatedOIB_1">
      <item>FINA Regionalni centar Zagreb, OIB 85821130368</item>
      <item>PRODIS MALOPRODAJA d.o.o., OIB 84932146143</item>
    </derivirana_varijabla>
  </DomainObject.Predmet.StrankaListFormatedOIB>
  <DomainObject.Predmet.StrankaListFormatedWithAdress>
    <izvorni_sadrzaj>
      <item>FINA Regionalni centar Zagreb, Trg svibanjskih žrtava 1995. 1, 10000 Zagreb</item>
      <item>PRODIS MALOPRODAJA d.o.o., Savska opatovina 36, 10000 Zagreb</item>
    </izvorni_sadrzaj>
    <derivirana_varijabla naziv="DomainObject.Predmet.StrankaListFormatedWithAdress_1">
      <item>FINA Regionalni centar Zagreb, Trg svibanjskih žrtava 1995. 1, 10000 Zagreb</item>
      <item>PRODIS MALOPRODAJA d.o.o., Savska opatovina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PRODIS MALOPRODAJA d.o.o., OIB 84932146143, Savska opatovina 36, 10000 Zagreb</item>
    </izvorni_sadrzaj>
    <derivirana_varijabla naziv="DomainObject.Predmet.StrankaListFormatedWithAdressOIB_1">
      <item>FINA Regionalni centar Zagreb, OIB 85821130368, Trg svibanjskih žrtava 1995. 1, 10000 Zagreb</item>
      <item>PRODIS MALOPRODAJA d.o.o., OIB 84932146143, Savska opatovina 36, 10000 Zagreb</item>
    </derivirana_varijabla>
  </DomainObject.Predmet.StrankaListFormatedWithAdressOIB>
  <DomainObject.Predmet.StrankaListNazivFormated>
    <izvorni_sadrzaj>
      <item>FINA Regionalni centar Zagreb</item>
      <item>PRODIS MALOPRODAJA d.o.o.</item>
    </izvorni_sadrzaj>
    <derivirana_varijabla naziv="DomainObject.Predmet.StrankaListNazivFormated_1">
      <item>FINA Regionalni centar Zagreb</item>
      <item>PRODIS MALOPRODAJA d.o.o.</item>
    </derivirana_varijabla>
  </DomainObject.Predmet.StrankaListNazivFormated>
  <DomainObject.Predmet.StrankaListNazivFormatedOIB>
    <izvorni_sadrzaj>
      <item>FINA Regionalni centar Zagreb, OIB 85821130368</item>
      <item>PRODIS MALOPRODAJA d.o.o., OIB 84932146143</item>
    </izvorni_sadrzaj>
    <derivirana_varijabla naziv="DomainObject.Predmet.StrankaListNazivFormatedOIB_1">
      <item>FINA Regionalni centar Zagreb, OIB 85821130368</item>
      <item>PRODIS MALOPRODAJA d.o.o., OIB 84932146143</item>
    </derivirana_varijabla>
  </DomainObject.Predmet.StrankaListNazivFormatedOIB>
  <DomainObject.Predmet.ProtuStrankaListFormated>
    <izvorni_sadrzaj>
      <item>PRODIS MALOPRODAJA d.o.o.</item>
      <item>PRODIS MALOPRODAJA d.o.o.</item>
    </izvorni_sadrzaj>
    <derivirana_varijabla naziv="DomainObject.Predmet.ProtuStrankaListFormated_1">
      <item>PRODIS MALOPRODAJA d.o.o.</item>
      <item>PRODIS MALOPRODAJA d.o.o.</item>
    </derivirana_varijabla>
  </DomainObject.Predmet.ProtuStrankaListFormated>
  <DomainObject.Predmet.ProtuStrankaListFormatedOIB>
    <izvorni_sadrzaj>
      <item>PRODIS MALOPRODAJA d.o.o., OIB 84932146143</item>
      <item>PRODIS MALOPRODAJA d.o.o., OIB 84932146143</item>
    </izvorni_sadrzaj>
    <derivirana_varijabla naziv="DomainObject.Predmet.ProtuStrankaListFormatedOIB_1">
      <item>PRODIS MALOPRODAJA d.o.o., OIB 84932146143</item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  <item>PRODIS MALOPRODAJA d.o.o.</item>
    </izvorni_sadrzaj>
    <derivirana_varijabla naziv="DomainObject.Predmet.ProtuStrankaListNazivFormated_1">
      <item>PRODIS MALOPRODAJA d.o.o.</item>
      <item>PRODIS MALOPRODAJA d.o.o.</item>
    </derivirana_varijabla>
  </DomainObject.Predmet.ProtuStrankaListNazivFormated>
  <DomainObject.Predmet.ProtuStrankaListNazivFormatedOIB>
    <izvorni_sadrzaj>
      <item>PRODIS MALOPRODAJA d.o.o., OIB 84932146143</item>
      <item>PRODIS MALOPRODAJA d.o.o., OIB 84932146143</item>
    </izvorni_sadrzaj>
    <derivirana_varijabla naziv="DomainObject.Predmet.ProtuStrankaListNazivFormatedOIB_1">
      <item>PRODIS MALOPRODAJA d.o.o., OIB 84932146143</item>
      <item>PRODIS MALOPRODAJA d.o.o., OIB 84932146143</item>
    </derivirana_varijabla>
  </DomainObject.Predmet.ProtuStrankaListNazivFormatedOIB>
  <DomainObject.Predmet.OstaliListFormated>
    <izvorni_sadrzaj>
      <item>Bojan Krnić</item>
      <item>Jerko Čičin-Šain</item>
    </izvorni_sadrzaj>
    <derivirana_varijabla naziv="DomainObject.Predmet.OstaliListFormated_1">
      <item>Bojan Krnić</item>
      <item>Jerko Čičin-Šain</item>
    </derivirana_varijabla>
  </DomainObject.Predmet.OstaliListFormated>
  <DomainObject.Predmet.OstaliListFormatedOIB>
    <izvorni_sadrzaj>
      <item>Bojan Krnić</item>
      <item>Jerko Čičin-Šain, OIB 72066297350</item>
    </izvorni_sadrzaj>
    <derivirana_varijabla naziv="DomainObject.Predmet.OstaliListFormatedOIB_1">
      <item>Bojan Krnić</item>
      <item>Jerko Čičin-Šain, OIB 72066297350</item>
    </derivirana_varijabla>
  </DomainObject.Predmet.OstaliListFormatedOIB>
  <DomainObject.Predmet.OstaliListFormatedWithAdress>
    <izvorni_sadrzaj>
      <item>Bojan Krnić</item>
      <item>Jerko Čičin-Šain</item>
    </izvorni_sadrzaj>
    <derivirana_varijabla naziv="DomainObject.Predmet.OstaliListFormatedWithAdress_1">
      <item>Bojan Krnić</item>
      <item>Jerko Čičin-Šain</item>
    </derivirana_varijabla>
  </DomainObject.Predmet.OstaliListFormatedWithAdress>
  <DomainObject.Predmet.OstaliListFormatedWithAdressOIB>
    <izvorni_sadrzaj>
      <item>Bojan Krnić</item>
      <item>Jerko Čičin-Šain, OIB 72066297350</item>
    </izvorni_sadrzaj>
    <derivirana_varijabla naziv="DomainObject.Predmet.OstaliListFormatedWithAdressOIB_1">
      <item>Bojan Krnić</item>
      <item>Jerko Čičin-Šain, OIB 72066297350</item>
    </derivirana_varijabla>
  </DomainObject.Predmet.OstaliListFormatedWithAdressOIB>
  <DomainObject.Predmet.OstaliListNazivFormated>
    <izvorni_sadrzaj>
      <item>Bojan Krnić</item>
      <item>Jerko Čičin-Šain</item>
    </izvorni_sadrzaj>
    <derivirana_varijabla naziv="DomainObject.Predmet.OstaliListNazivFormated_1">
      <item>Bojan Krnić</item>
      <item>Jerko Čičin-Šain</item>
    </derivirana_varijabla>
  </DomainObject.Predmet.OstaliListNazivFormated>
  <DomainObject.Predmet.OstaliListNazivFormatedOIB>
    <izvorni_sadrzaj>
      <item>Bojan Krnić</item>
      <item>Jerko Čičin-Šain, OIB 72066297350</item>
    </izvorni_sadrzaj>
    <derivirana_varijabla naziv="DomainObject.Predmet.OstaliListNazivFormatedOIB_1">
      <item>Bojan Krnić</item>
      <item>Jerko Čičin-Šain, OIB 72066297350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PRODIS MALOPRODAJA d.o.o. i dr.</izvorni_sadrzaj>
    <derivirana_varijabla naziv="DomainObject.Predmet.ProtustrankaIDrugi_1">PRODIS MALOPRODAJA d.o.o. i dr.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PRODIS MALOPRODAJA d.o.o., OIB 84932146143, Savska opatovina 36, 10000 Zagreb i dr.</izvorni_sadrzaj>
    <derivirana_varijabla naziv="DomainObject.Predmet.ProtustrankaIDrugiAdressOIB_1">PRODIS MALOPRODAJA d.o.o., OIB 84932146143, Savska opatovina 36,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  <item>Bojan Krnić</item>
      <item>PRODIS MALOPRODAJA d.o.o.</item>
      <item>PRODIS MALOPRODAJA d.o.o.</item>
      <item>Jerko Čičin-Šain</item>
    </izvorni_sadrzaj>
    <derivirana_varijabla naziv="DomainObject.Predmet.SudioniciListNaziv_1">
      <item>PRODIS MALOPRODAJA d.o.o.</item>
      <item>FINA Regionalni centar Zagreb</item>
      <item>Bojan Krnić</item>
      <item>PRODIS MALOPRODAJA d.o.o.</item>
      <item>PRODIS MALOPRODAJA d.o.o.</item>
      <item>Jerko Čičin-Šain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PRODIS MALOPRODAJA d.o.o., OIB 84932146143, Savska opatovina 36,10000 Zagreb</item>
      <item>Jerko Čičin-Šain, OIB 72066297350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PRODIS MALOPRODAJA d.o.o., OIB 84932146143, Savska opatovina 36,10000 Zagreb</item>
      <item>Jerko Čičin-Šain, OIB 72066297350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  <item>, OIB null</item>
      <item>, OIB 84932146143</item>
      <item>, OIB 84932146143</item>
      <item>, OIB 72066297350</item>
    </izvorni_sadrzaj>
    <derivirana_varijabla naziv="DomainObject.Predmet.SudioniciListNazivOIB_1">
      <item>, OIB 84932146143</item>
      <item>, OIB 85821130368</item>
      <item>, OIB null</item>
      <item>, OIB 84932146143</item>
      <item>, OIB 84932146143</item>
      <item>, OIB 72066297350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173</properties:Words>
  <properties:Characters>930</properties:Characters>
  <properties:Lines>47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2018-06-06T06:50:00Z</dcterms:created>
  <dc:creator>wsadmin</dc:creator>
  <cp:lastModifiedBy>wsadmin</cp:lastModifiedBy>
  <cp:lastPrinted>2018-06-06T06:53:00Z</cp:lastPrinted>
  <dcterms:modified xmlns:xsi="http://www.w3.org/2001/XMLSchema-instance" xsi:type="dcterms:W3CDTF">2018-06-06T06:58:00Z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(st-1184-2017- od 06.06.2018..docx)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