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4662" w14:paraId="ec3466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4E4410">
        <w:rPr>
          <w:b/>
        </w:rPr>
        <w:t>410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E4410">
        <w:rPr>
          <w:lang w:val="hr-HR"/>
        </w:rPr>
        <w:t xml:space="preserve"> </w:t>
      </w:r>
      <w:r w:rsidR="004E4410" w:rsidRPr="004E4410">
        <w:rPr>
          <w:lang w:val="hr-HR"/>
        </w:rPr>
        <w:t>FRIGO-TEDI, d.o.o. za servisiranja klima uređaja</w:t>
      </w:r>
      <w:r w:rsidR="003462A2">
        <w:rPr>
          <w:lang w:val="hr-HR"/>
        </w:rPr>
        <w:t>,</w:t>
      </w:r>
      <w:r w:rsidR="004E4410">
        <w:rPr>
          <w:lang w:val="hr-HR"/>
        </w:rPr>
        <w:t xml:space="preserve"> Split, Kroz Smrdećac 9, OIB: </w:t>
      </w:r>
      <w:r w:rsidR="004E4410" w:rsidRPr="004E4410">
        <w:rPr>
          <w:lang w:val="hr-HR"/>
        </w:rPr>
        <w:t>55554116915</w:t>
      </w:r>
      <w:r w:rsidR="004E4410">
        <w:rPr>
          <w:lang w:val="hr-HR"/>
        </w:rPr>
        <w:t>,</w:t>
      </w:r>
      <w:r w:rsidR="003462A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</w:t>
      </w:r>
      <w:r w:rsidR="004E4410">
        <w:rPr>
          <w:lang w:val="hr-HR"/>
        </w:rPr>
        <w:t>4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E4410" w:rsidRPr="004E4410">
        <w:rPr>
          <w:lang w:val="hr-HR"/>
        </w:rPr>
        <w:t xml:space="preserve"> FRIGO-TEDI, d.o.o. za servisiranja klima uređaja</w:t>
      </w:r>
      <w:r w:rsidR="004E4410">
        <w:rPr>
          <w:lang w:val="hr-HR"/>
        </w:rPr>
        <w:t xml:space="preserve">, Split, Kroz Smrdećac 9, OIB: </w:t>
      </w:r>
      <w:r w:rsidR="004E4410" w:rsidRPr="004E4410">
        <w:rPr>
          <w:lang w:val="hr-HR"/>
        </w:rPr>
        <w:t>55554116915</w:t>
      </w:r>
      <w:r w:rsidR="004E4410">
        <w:rPr>
          <w:lang w:val="hr-HR"/>
        </w:rPr>
        <w:t xml:space="preserve"> 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4E4410">
        <w:rPr>
          <w:rFonts w:eastAsia="Calibri"/>
        </w:rPr>
        <w:t>160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4E4410">
        <w:rPr>
          <w:rFonts w:eastAsia="Calibri"/>
        </w:rPr>
        <w:t>1.135,90</w:t>
      </w:r>
      <w:r w:rsidR="00CC4B55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</w:t>
      </w:r>
      <w:r w:rsidR="004E4410">
        <w:rPr>
          <w:lang w:val="hr-HR"/>
        </w:rPr>
        <w:t>4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178D8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FRIGO-TEDI, d.o.o. za servisiranja klima uređaja</izvorni_sadrzaj>
    <derivirana_varijabla naziv="DomainObject.Predmet.ProtustrankaFormated_1">  FRIGO-TEDI, d.o.o. za servisiranja klima uređaja</derivirana_varijabla>
  </DomainObject.Predmet.ProtustrankaFormated>
  <DomainObject.Predmet.ProtustrankaFormatedOIB>
    <izvorni_sadrzaj>  FRIGO-TEDI, d.o.o. za servisiranja klima uređaja, OIB 55554116915</izvorni_sadrzaj>
    <derivirana_varijabla naziv="DomainObject.Predmet.ProtustrankaFormatedOIB_1">  FRIGO-TEDI, d.o.o. za servisiranja klima uređaja, OIB 55554116915</derivirana_varijabla>
  </DomainObject.Predmet.ProtustrankaFormatedOIB>
  <DomainObject.Predmet.ProtustrankaFormatedWithAdress>
    <izvorni_sadrzaj> FRIGO-TEDI, d.o.o. za servisiranja klima uređaja, Kroz Smrdećac 9, 21000 Split</izvorni_sadrzaj>
    <derivirana_varijabla naziv="DomainObject.Predmet.ProtustrankaFormatedWithAdress_1"> FRIGO-TEDI, d.o.o. za servisiranja klima uređaja, Kroz Smrdećac 9, 21000 Split</derivirana_varijabla>
  </DomainObject.Predmet.ProtustrankaFormatedWithAdress>
  <DomainObject.Predmet.ProtustrankaFormatedWithAdressOIB>
    <izvorni_sadrzaj> FRIGO-TEDI, d.o.o. za servisiranja klima uređaja, OIB 55554116915, Kroz Smrdećac 9, 21000 Split</izvorni_sadrzaj>
    <derivirana_varijabla naziv="DomainObject.Predmet.ProtustrankaFormatedWithAdressOIB_1"> FRIGO-TEDI, d.o.o. za servisiranja klima uređaja, OIB 55554116915, Kroz Smrdećac 9, 21000 Split</derivirana_varijabla>
  </DomainObject.Predmet.ProtustrankaFormatedWithAdressOIB>
  <DomainObject.Predmet.ProtustrankaWithAdress>
    <izvorni_sadrzaj>FRIGO-TEDI, d.o.o. za servisiranja klima uređaja Kroz Smrdećac 9, 21000 Split</izvorni_sadrzaj>
    <derivirana_varijabla naziv="DomainObject.Predmet.ProtustrankaWithAdress_1">FRIGO-TEDI, d.o.o. za servisiranja klima uređaja Kroz Smrdećac 9, 21000 Split</derivirana_varijabla>
  </DomainObject.Predmet.ProtustrankaWithAdress>
  <DomainObject.Predmet.ProtustrankaWithAdressOIB>
    <izvorni_sadrzaj>FRIGO-TEDI, d.o.o. za servisiranja klima uređaja, OIB 55554116915, Kroz Smrdećac 9, 21000 Split</izvorni_sadrzaj>
    <derivirana_varijabla naziv="DomainObject.Predmet.ProtustrankaWithAdressOIB_1">FRIGO-TEDI, d.o.o. za servisiranja klima uređaja, OIB 55554116915, Kroz Smrdećac 9, 21000 Split</derivirana_varijabla>
  </DomainObject.Predmet.ProtustrankaWithAdressOIB>
  <DomainObject.Predmet.ProtustrankaNazivFormated>
    <izvorni_sadrzaj>FRIGO-TEDI, d.o.o. za servisiranja klima uređaja</izvorni_sadrzaj>
    <derivirana_varijabla naziv="DomainObject.Predmet.ProtustrankaNazivFormated_1">FRIGO-TEDI, d.o.o. za servisiranja klima uređaja</derivirana_varijabla>
  </DomainObject.Predmet.ProtustrankaNazivFormated>
  <DomainObject.Predmet.ProtustrankaNazivFormatedOIB>
    <izvorni_sadrzaj>FRIGO-TEDI, d.o.o. za servisiranja klima uređaja, OIB 55554116915</izvorni_sadrzaj>
    <derivirana_varijabla naziv="DomainObject.Predmet.ProtustrankaNazivFormatedOIB_1">FRIGO-TEDI, d.o.o. za servisiranja klima uređaja, OIB 55554116915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1135.90</izvorni_sadrzaj>
    <derivirana_varijabla naziv="DomainObject.Predmet.TrenutnaVrijednost_1">1135.90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FRIGO-TEDI, d.o.o. za servisiranja klima uređaja</item>
    </izvorni_sadrzaj>
    <derivirana_varijabla naziv="DomainObject.Predmet.ProtuStrankaListFormated_1">
      <item>FRIGO-TEDI, d.o.o. za servisiranja klima uređaja</item>
    </derivirana_varijabla>
  </DomainObject.Predmet.ProtuStrankaListFormated>
  <DomainObject.Predmet.ProtuStrankaListFormatedOIB>
    <izvorni_sadrzaj>
      <item>FRIGO-TEDI, d.o.o. za servisiranja klima uređaja, OIB 55554116915</item>
    </izvorni_sadrzaj>
    <derivirana_varijabla naziv="DomainObject.Predmet.ProtuStrankaListFormatedOIB_1">
      <item>FRIGO-TEDI, d.o.o. za servisiranja klima uređaja, OIB 55554116915</item>
    </derivirana_varijabla>
  </DomainObject.Predmet.ProtuStrankaListFormatedOIB>
  <DomainObject.Predmet.ProtuStrankaListFormatedWithAdress>
    <izvorni_sadrzaj>
      <item>FRIGO-TEDI, d.o.o. za servisiranja klima uređaja, Kroz Smrdećac 9, 21000 Split</item>
    </izvorni_sadrzaj>
    <derivirana_varijabla naziv="DomainObject.Predmet.ProtuStrankaListFormatedWithAdress_1">
      <item>FRIGO-TEDI, d.o.o. za servisiranja klima uređaja, Kroz Smrdećac 9, 21000 Split</item>
    </derivirana_varijabla>
  </DomainObject.Predmet.ProtuStrankaListFormatedWithAdress>
  <DomainObject.Predmet.ProtuStrankaListFormatedWithAdressOIB>
    <izvorni_sadrzaj>
      <item>FRIGO-TEDI, d.o.o. za servisiranja klima uređaja, OIB 55554116915, Kroz Smrdećac 9, 21000 Split</item>
    </izvorni_sadrzaj>
    <derivirana_varijabla naziv="DomainObject.Predmet.ProtuStrankaListFormatedWithAdressOIB_1">
      <item>FRIGO-TEDI, d.o.o. za servisiranja klima uređaja, OIB 55554116915, Kroz Smrdećac 9, 21000 Split</item>
    </derivirana_varijabla>
  </DomainObject.Predmet.ProtuStrankaListFormatedWithAdressOIB>
  <DomainObject.Predmet.ProtuStrankaListNazivFormated>
    <izvorni_sadrzaj>
      <item>FRIGO-TEDI, d.o.o. za servisiranja klima uređaja</item>
    </izvorni_sadrzaj>
    <derivirana_varijabla naziv="DomainObject.Predmet.ProtuStrankaListNazivFormated_1">
      <item>FRIGO-TEDI, d.o.o. za servisiranja klima uređaja</item>
    </derivirana_varijabla>
  </DomainObject.Predmet.ProtuStrankaListNazivFormated>
  <DomainObject.Predmet.ProtuStrankaListNazivFormatedOIB>
    <izvorni_sadrzaj>
      <item>FRIGO-TEDI, d.o.o. za servisiranja klima uređaja, OIB 55554116915</item>
    </izvorni_sadrzaj>
    <derivirana_varijabla naziv="DomainObject.Predmet.ProtuStrankaListNazivFormatedOIB_1">
      <item>FRIGO-TEDI, d.o.o. za servisiranja klima uređaja, OIB 55554116915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FRIGO-TEDI, d.o.o. za servisiranja klima uređaja</izvorni_sadrzaj>
    <derivirana_varijabla naziv="DomainObject.Predmet.ProtustrankaIDrugi_1">FRIGO-TEDI, d.o.o. za servisiranja klima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FRIGO-TEDI, d.o.o. za servisiranja klima uređaja, OIB 55554116915, Kroz Smrdećac 9, 21000 Split</izvorni_sadrzaj>
    <derivirana_varijabla naziv="DomainObject.Predmet.ProtustrankaIDrugiAdressOIB_1">FRIGO-TEDI, d.o.o. za servisiranja klima uređaja, OIB 55554116915, Kroz Smrdećac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FRIGO-TEDI, d.o.o. za servisiranja klima uređaja</item>
      <item>FINANCIJSKA AGENCIJA, RC SPLIT</item>
    </izvorni_sadrzaj>
    <derivirana_varijabla naziv="DomainObject.Predmet.SudioniciListNaziv_1">
      <item>FRIGO-TEDI, d.o.o. za servisiranja klima uređaja</item>
      <item>FINANCIJSKA AGENCIJA, RC SPLIT</item>
    </derivirana_varijabla>
  </DomainObject.Predmet.SudioniciListNaziv>
  <DomainObject.Predmet.SudioniciListAdressOIB>
    <izvorni_sadrzaj>
      <item>FRIGO-TEDI, d.o.o. za servisiranja klima uređaja, OIB 55554116915, Kroz Smrdećac 9,21000 Split</item>
      <item>FINANCIJSKA AGENCIJA, RC SPLIT, OIB 85821130368, Mažuranićevo šetalište 24 b,21000 Split</item>
    </izvorni_sadrzaj>
    <derivirana_varijabla naziv="DomainObject.Predmet.SudioniciListAdressOIB_1">
      <item>FRIGO-TEDI, d.o.o. za servisiranja klima uređaja, OIB 55554116915, Kroz Smrdećac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55554116915</item>
      <item>, OIB 85821130368</item>
    </izvorni_sadrzaj>
    <derivirana_varijabla naziv="DomainObject.Predmet.SudioniciListNazivOIB_1">
      <item>, OIB 55554116915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5E441-09CA-467A-9ECB-0057F831C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1900</properties:Characters>
  <properties:Lines>47</properties:Lines>
  <properties:Paragraphs>16</properties:Paragraphs>
  <properties:TotalTime>475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2016-12-14T11:16:00Z</cp:lastPrinted>
  <dcterms:modified xmlns:xsi="http://www.w3.org/2001/XMLSchema-instance" xsi:type="dcterms:W3CDTF">2016-12-14T11:16:00Z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