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f406" w14:paraId="181f406" w:rsidRDefault="004B769B" w:rsidP="005D7BF8" w:rsidR="004B769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69B" w:rsidP="005D7BF8" w:rsidR="004B769B" w:rsidRPr="004B769B">
      <w:pPr>
        <w:pStyle w:val="Bezproreda"/>
        <w:jc w:val="both"/>
        <w:rPr>
          <w:rFonts w:hAnsi="Times New Roman" w:ascii="Times New Roman"/>
          <w:b w:val="false"/>
        </w:rPr>
      </w:pPr>
      <w:r w:rsidRPr="004B769B">
        <w:rPr>
          <w:rFonts w:eastAsia="MS Mincho" w:hAnsi="Times New Roman" w:ascii="Times New Roman"/>
          <w:b w:val="false"/>
        </w:rPr>
        <w:t xml:space="preserve">   REPUBLIKA HRVATSKA</w:t>
      </w:r>
    </w:p>
    <w:p w:rsidRDefault="004B769B" w:rsidP="005D7BF8" w:rsidR="004B769B" w:rsidRPr="004B769B">
      <w:pPr>
        <w:pStyle w:val="Bezproreda"/>
        <w:jc w:val="both"/>
        <w:rPr>
          <w:rFonts w:hAnsi="Times New Roman" w:ascii="Times New Roman"/>
          <w:b w:val="false"/>
        </w:rPr>
      </w:pPr>
      <w:r w:rsidRPr="004B769B">
        <w:rPr>
          <w:rFonts w:eastAsia="MS Mincho" w:hAnsi="Times New Roman" w:ascii="Times New Roman"/>
          <w:b w:val="false"/>
        </w:rPr>
        <w:t>TRGOVAČKI SUD U RIJECI</w:t>
      </w:r>
    </w:p>
    <w:p w:rsidRDefault="004B769B" w:rsidP="005D7BF8" w:rsidR="004B769B" w:rsidRPr="004B769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B769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037DC" w:rsidP="001A3296" w:rsidR="00A037DC" w:rsidRPr="00A037DC"/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B75E03" w:rsidRPr="00B75E03">
        <w:rPr>
          <w:b/>
        </w:rPr>
        <w:t>GS – INFORMATIKA jednostavno društvo s ograničenom odgovornošću za usluge Gospić, Eugena Kumičića 1, OIB 28796399384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364707">
        <w:t>25</w:t>
      </w:r>
      <w:r w:rsidR="006F4756">
        <w:t>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EB3EAE">
        <w:t xml:space="preserve"> Mariji Ružić iz Čavli, Vrh Čavje 9, OIB 72695335756 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EB3EAE">
        <w:rPr>
          <w:b/>
        </w:rPr>
        <w:t>5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EB3EAE" w:rsidR="00EB3EAE" w:rsidRPr="00EB3EAE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EB3EAE" w:rsidRPr="00EB3EAE">
        <w:t>Marij</w:t>
      </w:r>
      <w:r w:rsidR="00EB3EAE">
        <w:t>e</w:t>
      </w:r>
      <w:r w:rsidR="00EB3EAE" w:rsidRPr="00EB3EAE">
        <w:t xml:space="preserve"> Ružić iz Čavli, Vrh Čavje 9, OIB 72695335756</w:t>
      </w:r>
      <w:r w:rsidR="00EB3EAE">
        <w:t xml:space="preserve"> </w:t>
      </w:r>
      <w:r w:rsidR="00B96E0B" w:rsidRPr="00A037DC">
        <w:t xml:space="preserve">broj </w:t>
      </w:r>
      <w:r w:rsidR="006F4756" w:rsidRPr="006F4756">
        <w:t>IBAN: HR</w:t>
      </w:r>
      <w:r w:rsidR="00EB3EAE">
        <w:t>41 2402 0063 1002 1832 7</w:t>
      </w:r>
      <w:r w:rsidR="00364707">
        <w:t xml:space="preserve"> otvoren kod </w:t>
      </w:r>
      <w:r w:rsidR="00EB3EAE">
        <w:t xml:space="preserve">Erste bank </w:t>
      </w:r>
      <w:r w:rsidR="00364707">
        <w:t>d.d.</w:t>
      </w:r>
      <w:r w:rsidR="0051381D" w:rsidRPr="00A037DC">
        <w:t>,</w:t>
      </w:r>
      <w:r w:rsidR="0046532C">
        <w:t xml:space="preserve"> a iz sredstava </w:t>
      </w:r>
      <w:r w:rsidR="00EB3EAE" w:rsidRPr="00EB3EAE">
        <w:t>Fonda za namirenje troškova stečajnog postupka.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040F6B">
        <w:rPr>
          <w:bCs/>
        </w:rPr>
        <w:t>822</w:t>
      </w:r>
      <w:r w:rsidRPr="0046532C">
        <w:rPr>
          <w:bCs/>
        </w:rPr>
        <w:t>/16-</w:t>
      </w:r>
      <w:r w:rsidR="00040F6B">
        <w:rPr>
          <w:bCs/>
        </w:rPr>
        <w:t>11</w:t>
      </w:r>
      <w:r w:rsidRPr="0046532C">
        <w:rPr>
          <w:bCs/>
        </w:rPr>
        <w:t xml:space="preserve"> od </w:t>
      </w:r>
      <w:r w:rsidR="00040F6B">
        <w:rPr>
          <w:bCs/>
        </w:rPr>
        <w:t>10. ožujka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</w:t>
      </w:r>
      <w:r w:rsidR="00040F6B">
        <w:rPr>
          <w:bCs/>
        </w:rPr>
        <w:t xml:space="preserve">određena je mjera osiguranja iz čl.118. st.2. t.1. </w:t>
      </w:r>
      <w:r w:rsidR="00040F6B" w:rsidRPr="00040F6B">
        <w:rPr>
          <w:bCs/>
        </w:rPr>
        <w:t xml:space="preserve">Stečajnog zakona (Narodne novine br. </w:t>
      </w:r>
      <w:r w:rsidR="00040F6B">
        <w:rPr>
          <w:bCs/>
        </w:rPr>
        <w:t xml:space="preserve">71/15) imenovanjem privremenog </w:t>
      </w:r>
      <w:r w:rsidR="0044606D">
        <w:rPr>
          <w:bCs/>
        </w:rPr>
        <w:t>stečajnog upravitelja.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364707">
        <w:t>25</w:t>
      </w:r>
      <w:r w:rsidR="006F4756">
        <w:t>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040783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364707">
        <w:rPr>
          <w:sz w:val="20"/>
          <w:szCs w:val="20"/>
        </w:rPr>
        <w:t>25</w:t>
      </w:r>
      <w:r w:rsidR="00910940">
        <w:rPr>
          <w:sz w:val="20"/>
          <w:szCs w:val="20"/>
        </w:rPr>
        <w:t>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69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B75E03">
      <w:t>822</w:t>
    </w:r>
    <w:r w:rsidR="00364707">
      <w:t>/16-</w:t>
    </w:r>
    <w:r w:rsidR="00B75E03">
      <w:t>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40783"/>
    <w:rsid w:val="00040F6B"/>
    <w:rsid w:val="000653D7"/>
    <w:rsid w:val="00067500"/>
    <w:rsid w:val="000A68D3"/>
    <w:rsid w:val="000B45BC"/>
    <w:rsid w:val="000C6A01"/>
    <w:rsid w:val="00132671"/>
    <w:rsid w:val="00162E6F"/>
    <w:rsid w:val="001A3296"/>
    <w:rsid w:val="002164FD"/>
    <w:rsid w:val="0022430B"/>
    <w:rsid w:val="00364707"/>
    <w:rsid w:val="00375E36"/>
    <w:rsid w:val="0044606D"/>
    <w:rsid w:val="0046532C"/>
    <w:rsid w:val="00480EBB"/>
    <w:rsid w:val="0049776A"/>
    <w:rsid w:val="004B769B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75E03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11919"/>
    <w:rsid w:val="00E24649"/>
    <w:rsid w:val="00E45726"/>
    <w:rsid w:val="00EB3EAE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7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769B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B76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76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B7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769B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B76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76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INFORMATIKA j.do.o.</izvorni_sadrzaj>
    <derivirana_varijabla naziv="DomainObject.Predmet.ProtustrankaFormated_1">  GS - INFORMATIKA j.do.o.</derivirana_varijabla>
  </DomainObject.Predmet.ProtustrankaFormated>
  <DomainObject.Predmet.ProtustrankaFormatedOIB>
    <izvorni_sadrzaj>  GS - INFORMATIKA j.do.o., OIB 28796399384</izvorni_sadrzaj>
    <derivirana_varijabla naziv="DomainObject.Predmet.ProtustrankaFormatedOIB_1">  GS - INFORMATIKA j.do.o., OIB 28796399384</derivirana_varijabla>
  </DomainObject.Predmet.ProtustrankaFormatedOIB>
  <DomainObject.Predmet.ProtustrankaFormatedWithAdress>
    <izvorni_sadrzaj> GS - INFORMATIKA j.do.o., Eugena Kumičića 1, 53000 Gospić</izvorni_sadrzaj>
    <derivirana_varijabla naziv="DomainObject.Predmet.ProtustrankaFormatedWithAdress_1"> GS - INFORMATIKA j.do.o., Eugena Kumičića 1, 53000 Gospić</derivirana_varijabla>
  </DomainObject.Predmet.ProtustrankaFormatedWithAdress>
  <DomainObject.Predmet.ProtustrankaFormatedWithAdressOIB>
    <izvorni_sadrzaj> GS - INFORMATIKA j.do.o., OIB 28796399384, Eugena Kumičića 1, 53000 Gospić</izvorni_sadrzaj>
    <derivirana_varijabla naziv="DomainObject.Predmet.ProtustrankaFormatedWithAdressOIB_1"> GS - INFORMATIKA j.do.o., OIB 28796399384, Eugena Kumičića 1, 53000 Gospić</derivirana_varijabla>
  </DomainObject.Predmet.ProtustrankaFormatedWithAdressOIB>
  <DomainObject.Predmet.ProtustrankaWithAdress>
    <izvorni_sadrzaj>GS - INFORMATIKA j.do.o. Eugena Kumičića 1, 53000 Gospić</izvorni_sadrzaj>
    <derivirana_varijabla naziv="DomainObject.Predmet.ProtustrankaWithAdress_1">GS - INFORMATIKA j.do.o. Eugena Kumičića 1, 53000 Gospić</derivirana_varijabla>
  </DomainObject.Predmet.ProtustrankaWithAdress>
  <DomainObject.Predmet.ProtustrankaWithAdressOIB>
    <izvorni_sadrzaj>GS - INFORMATIKA j.do.o., OIB 28796399384, Eugena Kumičića 1, 53000 Gospić</izvorni_sadrzaj>
    <derivirana_varijabla naziv="DomainObject.Predmet.ProtustrankaWithAdressOIB_1">GS - INFORMATIKA j.do.o., OIB 28796399384, Eugena Kumičića 1, 53000 Gospić</derivirana_varijabla>
  </DomainObject.Predmet.ProtustrankaWithAdressOIB>
  <DomainObject.Predmet.ProtustrankaNazivFormated>
    <izvorni_sadrzaj>GS - INFORMATIKA j.do.o.</izvorni_sadrzaj>
    <derivirana_varijabla naziv="DomainObject.Predmet.ProtustrankaNazivFormated_1">GS - INFORMATIKA j.do.o.</derivirana_varijabla>
  </DomainObject.Predmet.ProtustrankaNazivFormated>
  <DomainObject.Predmet.ProtustrankaNazivFormatedOIB>
    <izvorni_sadrzaj>GS - INFORMATIKA j.do.o., OIB 28796399384</izvorni_sadrzaj>
    <derivirana_varijabla naziv="DomainObject.Predmet.ProtustrankaNazivFormatedOIB_1">GS - INFORMATIKA j.do.o., OIB 28796399384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INFORMATIKA j.do.o.</item>
    </izvorni_sadrzaj>
    <derivirana_varijabla naziv="DomainObject.Predmet.ProtuStrankaListFormated_1">
      <item>GS - INFORMATIKA j.do.o.</item>
    </derivirana_varijabla>
  </DomainObject.Predmet.ProtuStrankaListFormated>
  <DomainObject.Predmet.ProtuStrankaListFormatedOIB>
    <izvorni_sadrzaj>
      <item>GS - INFORMATIKA j.do.o., OIB 28796399384</item>
    </izvorni_sadrzaj>
    <derivirana_varijabla naziv="DomainObject.Predmet.ProtuStrankaListFormatedOIB_1">
      <item>GS - INFORMATIKA j.do.o., OIB 28796399384</item>
    </derivirana_varijabla>
  </DomainObject.Predmet.ProtuStrankaListFormatedOIB>
  <DomainObject.Predmet.ProtuStrankaListFormatedWithAdress>
    <izvorni_sadrzaj>
      <item>GS - INFORMATIKA j.do.o., Eugena Kumičića 1, 53000 Gospić</item>
    </izvorni_sadrzaj>
    <derivirana_varijabla naziv="DomainObject.Predmet.ProtuStrankaListFormatedWithAdress_1">
      <item>GS - INFORMATIKA j.do.o., Eugena Kumičića 1, 53000 Gospić</item>
    </derivirana_varijabla>
  </DomainObject.Predmet.ProtuStrankaListFormatedWithAdress>
  <DomainObject.Predmet.ProtuStrankaListFormatedWithAdressOIB>
    <izvorni_sadrzaj>
      <item>GS - INFORMATIKA j.do.o., OIB 28796399384, Eugena Kumičića 1, 53000 Gospić</item>
    </izvorni_sadrzaj>
    <derivirana_varijabla naziv="DomainObject.Predmet.ProtuStrankaListFormatedWithAdressOIB_1">
      <item>GS - INFORMATIKA j.do.o., OIB 28796399384, Eugena Kumičića 1, 53000 Gospić</item>
    </derivirana_varijabla>
  </DomainObject.Predmet.ProtuStrankaListFormatedWithAdressOIB>
  <DomainObject.Predmet.ProtuStrankaListNazivFormated>
    <izvorni_sadrzaj>
      <item>GS - INFORMATIKA j.do.o.</item>
    </izvorni_sadrzaj>
    <derivirana_varijabla naziv="DomainObject.Predmet.ProtuStrankaListNazivFormated_1">
      <item>GS - INFORMATIKA j.do.o.</item>
    </derivirana_varijabla>
  </DomainObject.Predmet.ProtuStrankaListNazivFormated>
  <DomainObject.Predmet.ProtuStrankaListNazivFormatedOIB>
    <izvorni_sadrzaj>
      <item>GS - INFORMATIKA j.do.o., OIB 28796399384</item>
    </izvorni_sadrzaj>
    <derivirana_varijabla naziv="DomainObject.Predmet.ProtuStrankaListNazivFormatedOIB_1">
      <item>GS - INFORMATIKA j.do.o., OIB 28796399384</item>
    </derivirana_varijabla>
  </DomainObject.Predmet.ProtuStrankaListNazivFormatedOIB>
  <DomainObject.Predmet.OstaliListFormated>
    <izvorni_sadrzaj>
      <item>Ivica Franić</item>
    </izvorni_sadrzaj>
    <derivirana_varijabla naziv="DomainObject.Predmet.OstaliListFormated_1">
      <item>Ivica Franić</item>
    </derivirana_varijabla>
  </DomainObject.Predmet.OstaliListFormated>
  <DomainObject.Predmet.OstaliListFormatedOIB>
    <izvorni_sadrzaj>
      <item>Ivica Franić, OIB 34836500768</item>
    </izvorni_sadrzaj>
    <derivirana_varijabla naziv="DomainObject.Predmet.OstaliListFormatedOIB_1">
      <item>Ivica Franić, OIB 34836500768</item>
    </derivirana_varijabla>
  </DomainObject.Predmet.OstaliListFormatedOIB>
  <DomainObject.Predmet.OstaliListFormatedWithAdress>
    <izvorni_sadrzaj>
      <item>Ivica Franić, Antuna Mihanovića 7, 53000 Gospić</item>
    </izvorni_sadrzaj>
    <derivirana_varijabla naziv="DomainObject.Predmet.OstaliListFormatedWithAdress_1">
      <item>Ivica Franić, Antuna Mihanovića 7, 53000 Gospić</item>
    </derivirana_varijabla>
  </DomainObject.Predmet.OstaliListFormatedWithAdress>
  <DomainObject.Predmet.OstaliListFormatedWithAdressOIB>
    <izvorni_sadrzaj>
      <item>Ivica Franić, OIB 34836500768, Antuna Mihanovića 7, 53000 Gospić</item>
    </izvorni_sadrzaj>
    <derivirana_varijabla naziv="DomainObject.Predmet.OstaliListFormatedWithAdressOIB_1">
      <item>Ivica Franić, OIB 34836500768, Antuna Mihanovića 7, 53000 Gospić</item>
    </derivirana_varijabla>
  </DomainObject.Predmet.OstaliListFormatedWithAdressOIB>
  <DomainObject.Predmet.OstaliListNazivFormated>
    <izvorni_sadrzaj>
      <item>Ivica Franić</item>
    </izvorni_sadrzaj>
    <derivirana_varijabla naziv="DomainObject.Predmet.OstaliListNazivFormated_1">
      <item>Ivica Franić</item>
    </derivirana_varijabla>
  </DomainObject.Predmet.OstaliListNazivFormated>
  <DomainObject.Predmet.OstaliListNazivFormatedOIB>
    <izvorni_sadrzaj>
      <item>Ivica Franić, OIB 34836500768</item>
    </izvorni_sadrzaj>
    <derivirana_varijabla naziv="DomainObject.Predmet.OstaliListNazivFormatedOIB_1">
      <item>Ivica Franić, OIB 34836500768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INFORMATIKA j.do.o.</izvorni_sadrzaj>
    <derivirana_varijabla naziv="DomainObject.Predmet.ProtustrankaIDrugi_1">GS - INFORMATIKA j.do.o.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INFORMATIKA j.do.o., OIB 28796399384, Eugena Kumičića 1, 53000 Gospić</izvorni_sadrzaj>
    <derivirana_varijabla naziv="DomainObject.Predmet.ProtustrankaIDrugiAdressOIB_1">GS - INFORMATIKA j.do.o., OIB 28796399384, Eugena Kumičića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St-822/2016-19</izvorni_sadrzaj>
    <derivirana_varijabla naziv="DomainObject.Predmet.OdlukaRjesenje.Oznaka_1">St-822/2016-19</derivirana_varijabla>
  </DomainObject.Predmet.OdlukaRjesenje.Oznaka>
  <DomainObject.Predmet.SudioniciListNaziv>
    <izvorni_sadrzaj>
      <item>FINA  Rijeka</item>
      <item>GS - INFORMATIKA j.do.o.</item>
      <item>Ivica Franić</item>
    </izvorni_sadrzaj>
    <derivirana_varijabla naziv="DomainObject.Predmet.SudioniciListNaziv_1">
      <item>FINA  Rijeka</item>
      <item>GS - INFORMATIKA j.do.o.</item>
      <item>Ivica Franić</item>
    </derivirana_varijabla>
  </DomainObject.Predmet.SudioniciListNaziv>
  <DomainObject.Predmet.SudioniciListAdressOIB>
    <izvorni_sadrzaj>
      <item>FINA  Rijeka, OIB 85821130368, Frana Kurelca 8,51000 Rijeka</item>
      <item>GS - INFORMATIKA j.do.o., OIB 28796399384, Eugena Kumičića 1,53000 Gospić</item>
      <item>Ivica Franić, OIB 34836500768, Antuna Mihanovića 7,53000 Gospić</item>
    </izvorni_sadrzaj>
    <derivirana_varijabla naziv="DomainObject.Predmet.SudioniciListAdressOIB_1">
      <item>FINA  Rijeka, OIB 85821130368, Frana Kurelca 8,51000 Rijeka</item>
      <item>GS - INFORMATIKA j.do.o., OIB 28796399384, Eugena Kumičića 1,53000 Gospić</item>
      <item>Ivica Franić, OIB 34836500768, Antuna Mihanovića 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28796399384</item>
      <item>, OIB 34836500768</item>
    </izvorni_sadrzaj>
    <derivirana_varijabla naziv="DomainObject.Predmet.SudioniciListNazivOIB_1">
      <item>, OIB 85821130368</item>
      <item>, OIB 28796399384</item>
      <item>, OIB 34836500768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0C78D-377B-48CE-896D-974458AD2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1954</properties:Characters>
  <properties:Lines>59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2017-09-25T12:14:00Z</dcterms:created>
  <dc:creator>dcmelik</dc:creator>
  <cp:lastModifiedBy>Jasna Radulović</cp:lastModifiedBy>
  <cp:lastPrinted>2017-09-25T12:16:00Z</cp:lastPrinted>
  <dcterms:modified xmlns:xsi="http://www.w3.org/2001/XMLSchema-instance" xsi:type="dcterms:W3CDTF">2017-09-25T12:18:00Z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