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b620" w14:paraId="130b620" w:rsidRDefault="00C85C5D" w:rsidP="00910611" w:rsidR="00C85C5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5C5D" w:rsidP="00910611" w:rsidR="00C85C5D">
      <w:r>
        <w:rPr>
          <w:rFonts w:eastAsia="MS Mincho"/>
        </w:rPr>
        <w:t>REPUBLIKA HRVATSKA</w:t>
      </w:r>
    </w:p>
    <w:p w:rsidRDefault="00C85C5D" w:rsidP="00910611" w:rsidR="00C85C5D">
      <w:r>
        <w:rPr>
          <w:rFonts w:eastAsia="MS Mincho"/>
        </w:rPr>
        <w:t>TRGOVAČKI SUD U RIJECI</w:t>
      </w:r>
    </w:p>
    <w:p w:rsidRDefault="00C85C5D" w:rsidR="00C85C5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85C5D" w:rsidP="00F33405" w:rsidR="00C85C5D">
      <w:pPr>
        <w:pStyle w:val="Naslov1"/>
        <w:rPr>
          <w:b w:val="false"/>
          <w:sz w:val="24"/>
          <w:szCs w:val="24"/>
        </w:rPr>
      </w:pPr>
    </w:p>
    <w:p w:rsidRDefault="00C85C5D" w:rsidP="00F33405" w:rsidR="00C85C5D">
      <w:pPr>
        <w:pStyle w:val="Naslov1"/>
        <w:rPr>
          <w:b w:val="false"/>
          <w:sz w:val="24"/>
          <w:szCs w:val="24"/>
        </w:rPr>
      </w:pPr>
    </w:p>
    <w:p w:rsidRDefault="00030800" w:rsidP="00F33405" w:rsidR="00030800" w:rsidRPr="00FE4841">
      <w:pPr>
        <w:pStyle w:val="Naslov1"/>
        <w:rPr>
          <w:b w:val="false"/>
          <w:sz w:val="24"/>
          <w:szCs w:val="24"/>
        </w:rPr>
      </w:pPr>
      <w:r w:rsidRPr="00FE4841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FE4841">
      <w:pPr>
        <w:pStyle w:val="Naslov1"/>
        <w:rPr>
          <w:b w:val="false"/>
          <w:sz w:val="24"/>
          <w:szCs w:val="24"/>
        </w:rPr>
      </w:pPr>
      <w:r w:rsidRPr="00FE4841">
        <w:rPr>
          <w:b w:val="false"/>
          <w:sz w:val="24"/>
          <w:szCs w:val="24"/>
        </w:rPr>
        <w:t>R</w:t>
      </w:r>
      <w:r w:rsidR="000C7249" w:rsidRPr="00FE4841">
        <w:rPr>
          <w:b w:val="false"/>
          <w:sz w:val="24"/>
          <w:szCs w:val="24"/>
        </w:rPr>
        <w:t xml:space="preserve"> </w:t>
      </w:r>
      <w:r w:rsidRPr="00FE4841">
        <w:rPr>
          <w:b w:val="false"/>
          <w:sz w:val="24"/>
          <w:szCs w:val="24"/>
        </w:rPr>
        <w:t>J</w:t>
      </w:r>
      <w:r w:rsidR="000C7249" w:rsidRPr="00FE4841">
        <w:rPr>
          <w:b w:val="false"/>
          <w:sz w:val="24"/>
          <w:szCs w:val="24"/>
        </w:rPr>
        <w:t xml:space="preserve"> </w:t>
      </w:r>
      <w:r w:rsidRPr="00FE4841">
        <w:rPr>
          <w:b w:val="false"/>
          <w:sz w:val="24"/>
          <w:szCs w:val="24"/>
        </w:rPr>
        <w:t>E</w:t>
      </w:r>
      <w:r w:rsidR="000C7249" w:rsidRPr="00FE4841">
        <w:rPr>
          <w:b w:val="false"/>
          <w:sz w:val="24"/>
          <w:szCs w:val="24"/>
        </w:rPr>
        <w:t xml:space="preserve"> </w:t>
      </w:r>
      <w:r w:rsidRPr="00FE4841">
        <w:rPr>
          <w:b w:val="false"/>
          <w:sz w:val="24"/>
          <w:szCs w:val="24"/>
        </w:rPr>
        <w:t>Š</w:t>
      </w:r>
      <w:r w:rsidR="000C7249" w:rsidRPr="00FE4841">
        <w:rPr>
          <w:b w:val="false"/>
          <w:sz w:val="24"/>
          <w:szCs w:val="24"/>
        </w:rPr>
        <w:t xml:space="preserve"> </w:t>
      </w:r>
      <w:r w:rsidRPr="00FE4841">
        <w:rPr>
          <w:b w:val="false"/>
          <w:sz w:val="24"/>
          <w:szCs w:val="24"/>
        </w:rPr>
        <w:t>E</w:t>
      </w:r>
      <w:r w:rsidR="000C7249" w:rsidRPr="00FE4841">
        <w:rPr>
          <w:b w:val="false"/>
          <w:sz w:val="24"/>
          <w:szCs w:val="24"/>
        </w:rPr>
        <w:t xml:space="preserve"> </w:t>
      </w:r>
      <w:r w:rsidRPr="00FE4841">
        <w:rPr>
          <w:b w:val="false"/>
          <w:sz w:val="24"/>
          <w:szCs w:val="24"/>
        </w:rPr>
        <w:t>N</w:t>
      </w:r>
      <w:r w:rsidR="000C7249" w:rsidRPr="00FE4841">
        <w:rPr>
          <w:b w:val="false"/>
          <w:sz w:val="24"/>
          <w:szCs w:val="24"/>
        </w:rPr>
        <w:t xml:space="preserve"> </w:t>
      </w:r>
      <w:r w:rsidRPr="00FE4841">
        <w:rPr>
          <w:b w:val="false"/>
          <w:sz w:val="24"/>
          <w:szCs w:val="24"/>
        </w:rPr>
        <w:t>J</w:t>
      </w:r>
      <w:r w:rsidR="000C7249" w:rsidRPr="00FE4841">
        <w:rPr>
          <w:b w:val="false"/>
          <w:sz w:val="24"/>
          <w:szCs w:val="24"/>
        </w:rPr>
        <w:t xml:space="preserve"> </w:t>
      </w:r>
      <w:r w:rsidRPr="00FE4841">
        <w:rPr>
          <w:b w:val="false"/>
          <w:sz w:val="24"/>
          <w:szCs w:val="24"/>
        </w:rPr>
        <w:t>E</w:t>
      </w:r>
    </w:p>
    <w:p w:rsidRDefault="00781BE5" w:rsidP="00F33405" w:rsidR="00781BE5" w:rsidRPr="00FE4841"/>
    <w:p w:rsidRDefault="00F33405" w:rsidP="0024217C" w:rsidR="00F33405" w:rsidRPr="00FE4841">
      <w:pPr>
        <w:jc w:val="both"/>
      </w:pPr>
      <w:r w:rsidRPr="00FE4841">
        <w:t xml:space="preserve">Trgovački sud u Rijeci, po stečajnom sucu Veri Jelenović, </w:t>
      </w:r>
      <w:r w:rsidR="00FE4841" w:rsidRPr="00FE4841">
        <w:t xml:space="preserve">u nastavku postupka radi naknadne diobe Stečajne mase iza </w:t>
      </w:r>
      <w:r w:rsidR="00FE4841" w:rsidRPr="00FE4841">
        <w:rPr>
          <w:bCs/>
        </w:rPr>
        <w:t>Stečajna masa iza HASANI</w:t>
      </w:r>
      <w:r w:rsidR="00FE4841" w:rsidRPr="00FE4841">
        <w:t xml:space="preserve"> društvo s ograničenom odgovornošću za ugostiteljstvo i trgovinu "u stečaju" Rijeka, E. Kumičića 41, OIB: 17354150354</w:t>
      </w:r>
      <w:r w:rsidR="0091489C" w:rsidRPr="00FE4841">
        <w:t>,</w:t>
      </w:r>
      <w:r w:rsidR="005D1F3F" w:rsidRPr="00FE4841">
        <w:rPr>
          <w:bCs/>
        </w:rPr>
        <w:t xml:space="preserve"> </w:t>
      </w:r>
      <w:r w:rsidRPr="00FE4841">
        <w:t>na</w:t>
      </w:r>
      <w:r w:rsidR="006C3491" w:rsidRPr="00FE4841">
        <w:t>kon</w:t>
      </w:r>
      <w:r w:rsidRPr="00FE4841">
        <w:t xml:space="preserve"> ispitno</w:t>
      </w:r>
      <w:r w:rsidR="006C3491" w:rsidRPr="00FE4841">
        <w:t>g</w:t>
      </w:r>
      <w:r w:rsidRPr="00FE4841">
        <w:t xml:space="preserve"> ročišt</w:t>
      </w:r>
      <w:r w:rsidR="006C3491" w:rsidRPr="00FE4841">
        <w:t>a</w:t>
      </w:r>
      <w:r w:rsidRPr="00FE4841">
        <w:t xml:space="preserve"> održano</w:t>
      </w:r>
      <w:r w:rsidR="006C3491" w:rsidRPr="00FE4841">
        <w:t>g</w:t>
      </w:r>
      <w:r w:rsidRPr="00FE4841">
        <w:t xml:space="preserve"> dana </w:t>
      </w:r>
      <w:r w:rsidR="00FE4841" w:rsidRPr="00FE4841">
        <w:t>10. svibnja</w:t>
      </w:r>
      <w:r w:rsidR="005D1F3F" w:rsidRPr="00FE4841">
        <w:t xml:space="preserve"> 201</w:t>
      </w:r>
      <w:r w:rsidR="00FE4841" w:rsidRPr="00FE4841">
        <w:t>7</w:t>
      </w:r>
      <w:r w:rsidR="00E030EC" w:rsidRPr="00FE4841">
        <w:t>. godine</w:t>
      </w:r>
      <w:r w:rsidR="0091489C" w:rsidRPr="00FE4841">
        <w:t xml:space="preserve">, dana </w:t>
      </w:r>
      <w:r w:rsidR="00FE4841" w:rsidRPr="00FE4841">
        <w:t>31. svibnja</w:t>
      </w:r>
      <w:r w:rsidR="0091489C" w:rsidRPr="00FE4841">
        <w:t xml:space="preserve"> 201</w:t>
      </w:r>
      <w:r w:rsidR="00FE4841" w:rsidRPr="00FE4841">
        <w:t>7</w:t>
      </w:r>
      <w:r w:rsidR="0091489C" w:rsidRPr="00FE4841">
        <w:t>. godine</w:t>
      </w:r>
    </w:p>
    <w:p w:rsidRDefault="0024217C" w:rsidP="0024217C" w:rsidR="0024217C" w:rsidRPr="00FE4841">
      <w:pPr>
        <w:jc w:val="both"/>
      </w:pPr>
    </w:p>
    <w:p w:rsidRDefault="00F33405" w:rsidP="00F33405" w:rsidR="00F33405" w:rsidRPr="00FE4841">
      <w:pPr>
        <w:jc w:val="center"/>
      </w:pPr>
      <w:r w:rsidRPr="00FE4841">
        <w:t>r i j e š i o  j e</w:t>
      </w:r>
    </w:p>
    <w:p w:rsidRDefault="00F33405" w:rsidP="00F33405" w:rsidR="00F33405" w:rsidRPr="00FE4841">
      <w:pPr>
        <w:jc w:val="center"/>
      </w:pPr>
    </w:p>
    <w:p w:rsidRDefault="00F33405" w:rsidP="00F33405" w:rsidR="00F33405" w:rsidRPr="00FE4841">
      <w:pPr>
        <w:jc w:val="both"/>
      </w:pPr>
      <w:r w:rsidRPr="00FE4841">
        <w:tab/>
      </w:r>
      <w:r w:rsidRPr="00FE4841">
        <w:tab/>
        <w:t>I. Utvrđene su tražbine sljedećih vjerovnika viših isplatnih redova:</w:t>
      </w:r>
    </w:p>
    <w:p w:rsidRDefault="006E3696" w:rsidP="006E3696" w:rsidR="006E3696" w:rsidRPr="00FE4841">
      <w:pPr>
        <w:rPr>
          <w:bCs/>
        </w:rPr>
      </w:pPr>
      <w:r w:rsidRPr="00FE4841">
        <w:rPr>
          <w:bCs/>
        </w:rPr>
        <w:t>prvi viši isplatni red</w:t>
      </w:r>
    </w:p>
    <w:p w:rsidRDefault="00FE4841" w:rsidP="006E3696" w:rsidR="00FE4841" w:rsidRPr="00FE4841">
      <w:pPr>
        <w:numPr>
          <w:ilvl w:val="0"/>
          <w:numId w:val="1"/>
        </w:numPr>
        <w:rPr>
          <w:bCs/>
        </w:rPr>
      </w:pPr>
      <w:r w:rsidRPr="00FE4841">
        <w:t>Republika Hrvatska – Ministarstvo financija, Porezna uprava, OIB: 52634238587</w:t>
      </w:r>
      <w:r w:rsidR="002507D5" w:rsidRPr="00FE4841">
        <w:t xml:space="preserve">   </w:t>
      </w:r>
    </w:p>
    <w:p w:rsidRDefault="002507D5" w:rsidP="00FE4841" w:rsidR="006E3696" w:rsidRPr="00FE4841">
      <w:pPr>
        <w:ind w:left="480"/>
        <w:jc w:val="right"/>
        <w:rPr>
          <w:bCs/>
        </w:rPr>
      </w:pPr>
      <w:r w:rsidRPr="00FE4841">
        <w:t xml:space="preserve">           </w:t>
      </w:r>
      <w:r w:rsidR="006E3696" w:rsidRPr="00FE4841">
        <w:t xml:space="preserve">       </w:t>
      </w:r>
      <w:r w:rsidR="00FE4841" w:rsidRPr="00FE4841">
        <w:t xml:space="preserve">32.476,97 </w:t>
      </w:r>
      <w:r w:rsidR="0091489C" w:rsidRPr="00FE4841">
        <w:t>kn</w:t>
      </w:r>
    </w:p>
    <w:p w:rsidRDefault="00491B14" w:rsidP="00F33405" w:rsidR="00491B14" w:rsidRPr="00FE4841">
      <w:pPr>
        <w:rPr>
          <w:bCs/>
        </w:rPr>
      </w:pPr>
    </w:p>
    <w:p w:rsidRDefault="00F33405" w:rsidP="00F33405" w:rsidR="00F33405" w:rsidRPr="00FE4841">
      <w:pPr>
        <w:rPr>
          <w:bCs/>
        </w:rPr>
      </w:pPr>
      <w:r w:rsidRPr="00FE4841">
        <w:rPr>
          <w:bCs/>
        </w:rPr>
        <w:t>drugi viši isplatni red</w:t>
      </w:r>
    </w:p>
    <w:p w:rsidRDefault="00FE4841" w:rsidP="00491B14" w:rsidR="004C0FF1" w:rsidRPr="00FE4841">
      <w:pPr>
        <w:numPr>
          <w:ilvl w:val="0"/>
          <w:numId w:val="2"/>
        </w:numPr>
        <w:rPr>
          <w:bCs/>
        </w:rPr>
      </w:pPr>
      <w:r w:rsidRPr="00FE4841">
        <w:rPr>
          <w:bCs/>
        </w:rPr>
        <w:t>ISTARSKA KREDITNA BANKA</w:t>
      </w:r>
      <w:r w:rsidRPr="00FE4841">
        <w:t xml:space="preserve"> UMAG dioničko društvo Umag, Ernesta Miloša 1, OIB: 65723536010</w:t>
      </w:r>
      <w:r w:rsidR="002507D5" w:rsidRPr="00FE4841">
        <w:t xml:space="preserve">         </w:t>
      </w:r>
      <w:r w:rsidR="00AE1B00" w:rsidRPr="00FE4841">
        <w:t xml:space="preserve">         </w:t>
      </w:r>
      <w:r>
        <w:t xml:space="preserve">                                                                  </w:t>
      </w:r>
      <w:r w:rsidR="00AE1B00" w:rsidRPr="00FE4841">
        <w:t xml:space="preserve"> </w:t>
      </w:r>
      <w:r w:rsidR="00C237F1" w:rsidRPr="00FE4841">
        <w:t xml:space="preserve"> </w:t>
      </w:r>
      <w:r w:rsidRPr="00FE4841">
        <w:t xml:space="preserve">5.532.329,12 </w:t>
      </w:r>
      <w:r w:rsidR="00C237F1" w:rsidRPr="00FE4841">
        <w:t>kn</w:t>
      </w:r>
      <w:r w:rsidR="005D1F3F" w:rsidRPr="00FE4841">
        <w:rPr>
          <w:bCs/>
        </w:rPr>
        <w:t xml:space="preserve"> </w:t>
      </w:r>
    </w:p>
    <w:p w:rsidRDefault="00F33405" w:rsidP="0091489C" w:rsidR="00FE4841">
      <w:r w:rsidRPr="00FE4841">
        <w:t xml:space="preserve"> </w:t>
      </w:r>
      <w:r w:rsidR="003503FE" w:rsidRPr="00FE4841">
        <w:t xml:space="preserve"> </w:t>
      </w:r>
      <w:r w:rsidR="0072227A" w:rsidRPr="00FE4841">
        <w:t>2</w:t>
      </w:r>
      <w:r w:rsidRPr="00FE4841">
        <w:t xml:space="preserve">. </w:t>
      </w:r>
      <w:r w:rsidR="00FE4841" w:rsidRPr="00FE4841">
        <w:rPr>
          <w:bCs/>
        </w:rPr>
        <w:t xml:space="preserve">Financijska agencija </w:t>
      </w:r>
      <w:r w:rsidR="00FE4841" w:rsidRPr="00FE4841">
        <w:t>Zagreb, Ulica grada Vukovara 70, OIB: 85821130368</w:t>
      </w:r>
    </w:p>
    <w:p w:rsidRDefault="002507D5" w:rsidP="00FE4841" w:rsidR="00F33405" w:rsidRPr="00FE4841">
      <w:pPr>
        <w:jc w:val="right"/>
      </w:pPr>
      <w:r w:rsidRPr="00FE4841">
        <w:t xml:space="preserve">                           </w:t>
      </w:r>
      <w:r w:rsidR="003503FE" w:rsidRPr="00FE4841">
        <w:t xml:space="preserve"> </w:t>
      </w:r>
      <w:r w:rsidR="00FE4841" w:rsidRPr="00FE4841">
        <w:t>3.345,81</w:t>
      </w:r>
      <w:r w:rsidR="0091489C" w:rsidRPr="00FE4841">
        <w:t xml:space="preserve"> </w:t>
      </w:r>
      <w:r w:rsidR="00F33405" w:rsidRPr="00FE4841">
        <w:t>kn</w:t>
      </w:r>
    </w:p>
    <w:p w:rsidRDefault="00E030EC" w:rsidP="00E030EC" w:rsidR="002507D5" w:rsidRPr="00FE4841">
      <w:r w:rsidRPr="00FE4841">
        <w:t xml:space="preserve">  3. </w:t>
      </w:r>
      <w:r w:rsidR="00FE4841" w:rsidRPr="00FE4841">
        <w:t>Republika Hrvatska – Ministarstvo financija, Porezna uprava, OIB 52634238587</w:t>
      </w:r>
    </w:p>
    <w:p w:rsidRDefault="00AE1B00" w:rsidP="002507D5" w:rsidR="00E030EC" w:rsidRPr="00FE4841">
      <w:pPr>
        <w:jc w:val="right"/>
      </w:pPr>
      <w:r w:rsidRPr="00FE4841">
        <w:t xml:space="preserve">                                                                                                        </w:t>
      </w:r>
      <w:r w:rsidR="00583442" w:rsidRPr="00FE4841">
        <w:t xml:space="preserve">           </w:t>
      </w:r>
      <w:r w:rsidR="00604A4C" w:rsidRPr="00FE4841">
        <w:t xml:space="preserve">      </w:t>
      </w:r>
      <w:r w:rsidR="00E030EC" w:rsidRPr="00FE4841">
        <w:t xml:space="preserve">    </w:t>
      </w:r>
      <w:r w:rsidR="00FE4841" w:rsidRPr="00FE4841">
        <w:t xml:space="preserve">40.337,62 </w:t>
      </w:r>
      <w:r w:rsidR="00E030EC" w:rsidRPr="00FE4841">
        <w:t>kn</w:t>
      </w:r>
    </w:p>
    <w:p w:rsidRDefault="00337396" w:rsidP="00337396" w:rsidR="00337396">
      <w:pPr>
        <w:jc w:val="both"/>
      </w:pPr>
      <w:r w:rsidRPr="00FE4841">
        <w:t xml:space="preserve">             </w:t>
      </w:r>
    </w:p>
    <w:p w:rsidRDefault="00FE4841" w:rsidP="00337396" w:rsidR="00FE4841" w:rsidRPr="00FE4841">
      <w:pPr>
        <w:jc w:val="both"/>
      </w:pPr>
    </w:p>
    <w:p w:rsidRDefault="00F33405" w:rsidP="00F33405" w:rsidR="00F33405">
      <w:pPr>
        <w:pStyle w:val="Naslov2"/>
        <w:jc w:val="center"/>
        <w:rPr>
          <w:b w:val="false"/>
          <w:bCs w:val="false"/>
          <w:szCs w:val="24"/>
        </w:rPr>
      </w:pPr>
      <w:r w:rsidRPr="00FE4841">
        <w:rPr>
          <w:b w:val="false"/>
          <w:bCs w:val="false"/>
          <w:szCs w:val="24"/>
        </w:rPr>
        <w:t>Obrazloženje</w:t>
      </w:r>
    </w:p>
    <w:p w:rsidRDefault="00FE4841" w:rsidP="00FE4841" w:rsidR="00FE4841" w:rsidRPr="00FE4841">
      <w:pPr>
        <w:rPr>
          <w:lang w:eastAsia="en-US"/>
        </w:rPr>
      </w:pPr>
    </w:p>
    <w:p w:rsidRDefault="00F33405" w:rsidP="00F33405" w:rsidR="00F33405" w:rsidRPr="00FE4841">
      <w:pPr>
        <w:jc w:val="both"/>
      </w:pPr>
      <w:r w:rsidRPr="00FE4841">
        <w:tab/>
      </w:r>
      <w:r w:rsidRPr="00FE4841">
        <w:tab/>
        <w:t xml:space="preserve">Na ispitnom ročištu održanom dana </w:t>
      </w:r>
      <w:r w:rsidR="00FE4841" w:rsidRPr="00FE4841">
        <w:t>10. svibnja 2017</w:t>
      </w:r>
      <w:r w:rsidR="004C0FF1" w:rsidRPr="00FE4841">
        <w:t>.</w:t>
      </w:r>
      <w:r w:rsidR="001209CF" w:rsidRPr="00FE4841">
        <w:t xml:space="preserve"> godine</w:t>
      </w:r>
      <w:r w:rsidRPr="00FE4841">
        <w:t xml:space="preserve"> ispitane su sve prijavljene tražbine prijavljene prema svojim iznosima i redu.</w:t>
      </w:r>
    </w:p>
    <w:p w:rsidRDefault="00FE4841" w:rsidP="00FE4841" w:rsidR="00FE4841" w:rsidRPr="00FE4841">
      <w:pPr>
        <w:jc w:val="both"/>
      </w:pPr>
      <w:r w:rsidRPr="00FE4841">
        <w:tab/>
      </w:r>
      <w:r w:rsidRPr="00FE4841">
        <w:tab/>
        <w:t xml:space="preserve">Stečajni je sudac na temelju članka 177. stavak 2. Stečajnog zakona </w:t>
      </w:r>
      <w:r w:rsidRPr="00FE4841">
        <w:rPr>
          <w:bCs/>
        </w:rPr>
        <w:t>(objavljen u NN 44/96, 29/99, 129/00, 123/03, 82/06, 116/10, 25/12, 133/12 i 71/15)</w:t>
      </w:r>
      <w:r w:rsidRPr="00FE4841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E4841" w:rsidP="00FE4841" w:rsidR="00FE4841" w:rsidRPr="00FE4841">
      <w:pPr>
        <w:jc w:val="both"/>
      </w:pPr>
      <w:r w:rsidRPr="00FE4841">
        <w:t xml:space="preserve">                     Tražbine označene u izreci ovog rješenja se na temelju članka 177. stavka 1. Stečajnog zakona smatraju utvrđenim, budući da ih nije osporio stečajni upravitelj niti koji od stečajnih vjerovnika.</w:t>
      </w:r>
    </w:p>
    <w:p w:rsidRDefault="009B2BD6" w:rsidP="00F33405" w:rsidR="00F33405">
      <w:pPr>
        <w:jc w:val="center"/>
      </w:pPr>
      <w:r w:rsidRPr="00FE4841">
        <w:t>Rijeka</w:t>
      </w:r>
      <w:r w:rsidR="00F33405" w:rsidRPr="00FE4841">
        <w:t>,</w:t>
      </w:r>
      <w:r w:rsidR="004D5C4D" w:rsidRPr="00FE4841">
        <w:t xml:space="preserve"> </w:t>
      </w:r>
      <w:r w:rsidR="00FE4841" w:rsidRPr="00FE4841">
        <w:t>31. svibnja 2017</w:t>
      </w:r>
      <w:r w:rsidR="00F33405" w:rsidRPr="00FE4841">
        <w:t>. godine</w:t>
      </w:r>
    </w:p>
    <w:p w:rsidRDefault="00FE4841" w:rsidP="00F33405" w:rsidR="00FE4841">
      <w:pPr>
        <w:jc w:val="center"/>
      </w:pPr>
    </w:p>
    <w:p w:rsidRDefault="00FE4841" w:rsidP="00F33405" w:rsidR="00FE4841" w:rsidRPr="00FE4841">
      <w:pPr>
        <w:jc w:val="center"/>
      </w:pPr>
    </w:p>
    <w:p w:rsidRDefault="002507D5" w:rsidP="000C6247" w:rsidR="002507D5" w:rsidRPr="00FE4841">
      <w:pPr>
        <w:jc w:val="both"/>
      </w:pPr>
      <w:r w:rsidRPr="00FE4841">
        <w:tab/>
      </w:r>
      <w:r w:rsidRPr="00FE4841">
        <w:tab/>
      </w:r>
      <w:r w:rsidRPr="00FE4841">
        <w:tab/>
      </w:r>
      <w:r w:rsidRPr="00FE4841">
        <w:tab/>
      </w:r>
      <w:r w:rsidRPr="00FE4841">
        <w:tab/>
      </w:r>
      <w:r w:rsidRPr="00FE4841">
        <w:tab/>
      </w:r>
      <w:r w:rsidRPr="00FE4841">
        <w:tab/>
        <w:t xml:space="preserve">                Sudac</w:t>
      </w:r>
    </w:p>
    <w:p w:rsidRDefault="002507D5" w:rsidP="000C6247" w:rsidR="002507D5" w:rsidRPr="00FE4841">
      <w:pPr>
        <w:jc w:val="both"/>
      </w:pPr>
      <w:r w:rsidRPr="00FE4841">
        <w:tab/>
      </w:r>
      <w:r w:rsidRPr="00FE4841">
        <w:tab/>
      </w:r>
      <w:r w:rsidRPr="00FE4841">
        <w:tab/>
      </w:r>
      <w:r w:rsidRPr="00FE4841">
        <w:tab/>
      </w:r>
      <w:r w:rsidRPr="00FE4841">
        <w:tab/>
      </w:r>
      <w:r w:rsidRPr="00FE4841">
        <w:tab/>
      </w:r>
      <w:r w:rsidRPr="00FE4841">
        <w:tab/>
        <w:t xml:space="preserve">          Vera Jelenović</w:t>
      </w:r>
    </w:p>
    <w:p w:rsidRDefault="009B2BD6" w:rsidP="00F33405" w:rsidR="009B2BD6">
      <w:pPr>
        <w:jc w:val="center"/>
      </w:pPr>
    </w:p>
    <w:p w:rsidRDefault="00FE4841" w:rsidP="00F33405" w:rsidR="00FE4841" w:rsidRPr="00FE4841">
      <w:pPr>
        <w:jc w:val="center"/>
      </w:pPr>
    </w:p>
    <w:p w:rsidRDefault="00F33405" w:rsidP="00F33405" w:rsidR="00F33405" w:rsidRPr="00FE4841">
      <w:pPr>
        <w:jc w:val="both"/>
      </w:pPr>
      <w:r w:rsidRPr="00FE4841">
        <w:t>UPUTA O PRAVNOM LIJEKU:</w:t>
      </w:r>
    </w:p>
    <w:p w:rsidRDefault="00F33405" w:rsidP="00852B17" w:rsidR="00852B17" w:rsidRPr="00FE4841">
      <w:pPr>
        <w:jc w:val="both"/>
      </w:pPr>
      <w:r w:rsidRPr="00FE4841">
        <w:tab/>
        <w:t>Protiv  ovog  rješenja pravo na žalbu ima stečajni upravitelj i svaki vjerovnik u dijelu koji se tiče njegove prijavljene tražbine i tražbine  koju je osporio (</w:t>
      </w:r>
      <w:r w:rsidR="0072227A" w:rsidRPr="00FE4841">
        <w:t xml:space="preserve">članak 11. i </w:t>
      </w:r>
      <w:r w:rsidRPr="00FE4841">
        <w:t xml:space="preserve">177. stavak 4. i 5. Stečajnog zakona). Rok za žalbu iznosi 8 dana od dana dostave rješenja. </w:t>
      </w:r>
      <w:r w:rsidR="00AE1B00" w:rsidRPr="00FE4841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FE4841">
        <w:t xml:space="preserve">Žalba se podnosi ovom sudu u tri primjerka, a o žalbi odlučuje Visoki trgovački sud  Republike  Hrvatske. </w:t>
      </w:r>
      <w:r w:rsidR="00852B17" w:rsidRPr="00FE4841">
        <w:t>Žalba ne utječe na rok ostavljen strankama da pokrenu parnicu.</w:t>
      </w:r>
    </w:p>
    <w:p w:rsidRDefault="00F33405" w:rsidP="00F33405" w:rsidR="00F33405" w:rsidRPr="00FE4841">
      <w:pPr>
        <w:jc w:val="both"/>
      </w:pPr>
    </w:p>
    <w:p w:rsidRDefault="00F33405" w:rsidP="00F33405" w:rsidR="00F33405" w:rsidRPr="00FE4841"/>
    <w:p w:rsidRDefault="0024217C" w:rsidP="002B01B4" w:rsidR="0024217C" w:rsidRPr="00FE4841">
      <w:pPr>
        <w:jc w:val="both"/>
      </w:pPr>
    </w:p>
    <w:p w:rsidRDefault="00583442" w:rsidP="002B01B4" w:rsidR="00583442" w:rsidRPr="00FE4841">
      <w:pPr>
        <w:jc w:val="both"/>
      </w:pPr>
    </w:p>
    <w:p w:rsidRDefault="00583442" w:rsidP="002B01B4" w:rsidR="00583442" w:rsidRPr="00FE4841">
      <w:pPr>
        <w:jc w:val="both"/>
      </w:pPr>
    </w:p>
    <w:p w:rsidRDefault="002507D5" w:rsidP="002B01B4" w:rsidR="002507D5" w:rsidRPr="00FE4841">
      <w:pPr>
        <w:jc w:val="both"/>
      </w:pPr>
    </w:p>
    <w:p w:rsidRDefault="002507D5" w:rsidP="002B01B4" w:rsidR="002507D5" w:rsidRPr="00FE4841">
      <w:pPr>
        <w:jc w:val="both"/>
      </w:pPr>
    </w:p>
    <w:p w:rsidRDefault="002507D5" w:rsidP="002B01B4" w:rsidR="002507D5" w:rsidRPr="00FE4841">
      <w:pPr>
        <w:jc w:val="both"/>
      </w:pPr>
    </w:p>
    <w:p w:rsidRDefault="002507D5" w:rsidP="002B01B4" w:rsidR="002507D5" w:rsidRPr="00FE4841">
      <w:pPr>
        <w:jc w:val="both"/>
      </w:pPr>
    </w:p>
    <w:p w:rsidRDefault="002507D5" w:rsidP="002B01B4" w:rsidR="002507D5" w:rsidRPr="00FE4841">
      <w:pPr>
        <w:jc w:val="both"/>
      </w:pPr>
    </w:p>
    <w:p w:rsidRDefault="002507D5" w:rsidP="002B01B4" w:rsidR="002507D5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>
      <w:pPr>
        <w:jc w:val="both"/>
      </w:pPr>
    </w:p>
    <w:p w:rsidRDefault="00FE4841" w:rsidP="002B01B4" w:rsidR="00FE4841" w:rsidRPr="00FE4841">
      <w:pPr>
        <w:jc w:val="both"/>
      </w:pPr>
    </w:p>
    <w:p w:rsidRDefault="002507D5" w:rsidP="002B01B4" w:rsidR="002507D5" w:rsidRPr="00FE4841">
      <w:pPr>
        <w:jc w:val="both"/>
      </w:pPr>
    </w:p>
    <w:p w:rsidRDefault="002507D5" w:rsidP="002B01B4" w:rsidR="002507D5" w:rsidRPr="00FE4841">
      <w:pPr>
        <w:jc w:val="both"/>
      </w:pPr>
    </w:p>
    <w:p w:rsidRDefault="00583442" w:rsidP="002B01B4" w:rsidR="00583442" w:rsidRPr="00FE4841">
      <w:pPr>
        <w:jc w:val="both"/>
      </w:pPr>
    </w:p>
    <w:p w:rsidRDefault="00583442" w:rsidP="002B01B4" w:rsidR="00583442" w:rsidRPr="00FE4841">
      <w:pPr>
        <w:jc w:val="both"/>
      </w:pPr>
    </w:p>
    <w:p w:rsidRDefault="002B01B4" w:rsidP="002B01B4" w:rsidR="002B01B4" w:rsidRPr="00FE4841">
      <w:pPr>
        <w:jc w:val="both"/>
      </w:pPr>
      <w:r w:rsidRPr="00FE4841">
        <w:t>DNA</w:t>
      </w:r>
    </w:p>
    <w:p w:rsidRDefault="002B01B4" w:rsidP="002B01B4" w:rsidR="002B01B4" w:rsidRPr="00FE4841">
      <w:pPr>
        <w:jc w:val="both"/>
      </w:pPr>
      <w:r w:rsidRPr="00FE4841">
        <w:t>- stečajni upravitelj</w:t>
      </w:r>
    </w:p>
    <w:p w:rsidRDefault="002B01B4" w:rsidP="002B01B4" w:rsidR="002B01B4" w:rsidRPr="00FE4841">
      <w:pPr>
        <w:jc w:val="both"/>
      </w:pPr>
      <w:r w:rsidRPr="00FE4841">
        <w:t xml:space="preserve">- </w:t>
      </w:r>
      <w:r w:rsidR="002507D5" w:rsidRPr="00FE4841">
        <w:t xml:space="preserve">mrežna stranica </w:t>
      </w:r>
      <w:r w:rsidR="00AE1B00" w:rsidRPr="00FE4841">
        <w:t>e-O</w:t>
      </w:r>
      <w:r w:rsidRPr="00FE4841">
        <w:t>glasna ploča</w:t>
      </w:r>
      <w:r w:rsidR="002507D5" w:rsidRPr="00FE4841">
        <w:t xml:space="preserve"> sudova</w:t>
      </w:r>
    </w:p>
    <w:p w:rsidRDefault="00FE4841" w:rsidR="00FE4841" w:rsidRPr="00FE4841"/>
    <w:p w:rsidRDefault="004D5C4D" w:rsidR="002B01B4" w:rsidRPr="00FE4841">
      <w:r w:rsidRPr="00FE4841">
        <w:t xml:space="preserve">Rijeka, </w:t>
      </w:r>
      <w:r w:rsidR="00FE4841">
        <w:t>31. svibnja 2017</w:t>
      </w:r>
      <w:r w:rsidRPr="00FE4841">
        <w:t>.g.</w:t>
      </w:r>
    </w:p>
    <w:p w:rsidRDefault="004D5C4D" w:rsidR="004D5C4D" w:rsidRPr="00FE4841"/>
    <w:p w:rsidRDefault="004D5C4D" w:rsidR="004D5C4D" w:rsidRPr="00FE4841">
      <w:pPr>
        <w:jc w:val="both"/>
      </w:pPr>
      <w:r w:rsidRPr="00FE4841">
        <w:t xml:space="preserve">                                                                                                      S u d a c</w:t>
      </w:r>
    </w:p>
    <w:p w:rsidRDefault="004D5C4D" w:rsidP="007D6712" w:rsidR="004D5C4D" w:rsidRPr="00FE4841">
      <w:pPr>
        <w:jc w:val="both"/>
      </w:pPr>
      <w:r w:rsidRPr="00FE4841">
        <w:t xml:space="preserve">                                                                                          </w:t>
      </w:r>
      <w:r w:rsidR="007D6712" w:rsidRPr="00FE4841">
        <w:t xml:space="preserve">       </w:t>
      </w:r>
      <w:r w:rsidRPr="00FE4841">
        <w:t xml:space="preserve">Vera Jelenović </w:t>
      </w:r>
    </w:p>
    <w:p w:rsidRDefault="002B01B4" w:rsidR="002B01B4" w:rsidRPr="00FE4841"/>
    <w:p w:rsidRDefault="002B01B4" w:rsidR="002B01B4" w:rsidRPr="00FE4841"/>
    <w:sectPr w:rsidR="002B01B4" w:rsidRPr="00FE48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40B" w:rsidR="003E640B">
      <w:r>
        <w:separator/>
      </w:r>
    </w:p>
  </w:endnote>
  <w:endnote w:id="0" w:type="continuationSeparator">
    <w:p w:rsidRDefault="003E640B" w:rsidR="003E6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5C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40B" w:rsidR="003E640B">
      <w:r>
        <w:separator/>
      </w:r>
    </w:p>
  </w:footnote>
  <w:footnote w:id="0" w:type="continuationSeparator">
    <w:p w:rsidRDefault="003E640B" w:rsidR="003E64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FE4841">
      <w:rPr>
        <w:bCs/>
      </w:rPr>
      <w:t>1373/2016</w:t>
    </w:r>
    <w:r w:rsidR="00654175">
      <w:rPr>
        <w:bCs/>
      </w:rPr>
      <w:t>-17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E640B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175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37724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5C5D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35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841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85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C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C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C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C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85C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5C5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85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C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C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C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C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85C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5C5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St-1373/2016</izvorni_sadrzaj>
    <derivirana_varijabla naziv="DomainObject.Predmet.OznakaBroj_1">St-1373/2016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St-117/13</izvorni_sadrzaj>
    <derivirana_varijabla naziv="DomainObject.Predmet.PrimjedbaSuca_1">Nastavak postupka radi naknadne diobe,
veza St-117/13</derivirana_varijabla>
  </DomainObject.Predmet.PrimjedbaSuca>
  <DomainObject.Predmet.ProtustrankaFormated>
    <izvorni_sadrzaj>  Stečajna masa HASANI d.o.o.</izvorni_sadrzaj>
    <derivirana_varijabla naziv="DomainObject.Predmet.ProtustrankaFormated_1">  Stečajna masa HASANI d.o.o.</derivirana_varijabla>
  </DomainObject.Predmet.ProtustrankaFormated>
  <DomainObject.Predmet.ProtustrankaFormatedOIB>
    <izvorni_sadrzaj>  Stečajna masa HASANI d.o.o., OIB 70157299834</izvorni_sadrzaj>
    <derivirana_varijabla naziv="DomainObject.Predmet.ProtustrankaFormatedOIB_1">  Stečajna masa HASANI d.o.o., OIB 70157299834</derivirana_varijabla>
  </DomainObject.Predmet.ProtustrankaFormatedOIB>
  <DomainObject.Predmet.ProtustrankaFormatedWithAdress>
    <izvorni_sadrzaj> Stečajna masa HASANI d.o.o., Istarska 22a, 52475 Savudrija</izvorni_sadrzaj>
    <derivirana_varijabla naziv="DomainObject.Predmet.ProtustrankaFormatedWithAdress_1"> Stečajna masa HASANI d.o.o., Istarska 22a, 52475 Savudrija</derivirana_varijabla>
  </DomainObject.Predmet.ProtustrankaFormatedWithAdress>
  <DomainObject.Predmet.ProtustrankaFormatedWithAdressOIB>
    <izvorni_sadrzaj> Stečajna masa HASANI d.o.o., OIB 70157299834, Istarska 22a, 52475 Savudrija</izvorni_sadrzaj>
    <derivirana_varijabla naziv="DomainObject.Predmet.ProtustrankaFormatedWithAdressOIB_1"> Stečajna masa HASANI d.o.o., OIB 70157299834, Istarska 22a, 52475 Savudrija</derivirana_varijabla>
  </DomainObject.Predmet.ProtustrankaFormatedWithAdressOIB>
  <DomainObject.Predmet.ProtustrankaWithAdress>
    <izvorni_sadrzaj>Stečajna masa HASANI d.o.o. Istarska 22a, 52475 Savudrija</izvorni_sadrzaj>
    <derivirana_varijabla naziv="DomainObject.Predmet.ProtustrankaWithAdress_1">Stečajna masa HASANI d.o.o. Istarska 22a, 52475 Savudrija</derivirana_varijabla>
  </DomainObject.Predmet.ProtustrankaWithAdress>
  <DomainObject.Predmet.ProtustrankaWithAdressOIB>
    <izvorni_sadrzaj>Stečajna masa HASANI d.o.o., OIB 70157299834, Istarska 22a, 52475 Savudrija</izvorni_sadrzaj>
    <derivirana_varijabla naziv="DomainObject.Predmet.ProtustrankaWithAdressOIB_1">Stečajna masa HASANI d.o.o., OIB 70157299834, Istarska 22a, 52475 Savudrija</derivirana_varijabla>
  </DomainObject.Predmet.ProtustrankaWithAdressOIB>
  <DomainObject.Predmet.ProtustrankaNazivFormated>
    <izvorni_sadrzaj>Stečajna masa HASANI d.o.o.</izvorni_sadrzaj>
    <derivirana_varijabla naziv="DomainObject.Predmet.ProtustrankaNazivFormated_1">Stečajna masa HASANI d.o.o.</derivirana_varijabla>
  </DomainObject.Predmet.ProtustrankaNazivFormated>
  <DomainObject.Predmet.ProtustrankaNazivFormatedOIB>
    <izvorni_sadrzaj>Stečajna masa HASANI d.o.o., OIB 70157299834</izvorni_sadrzaj>
    <derivirana_varijabla naziv="DomainObject.Predmet.ProtustrankaNazivFormatedOIB_1">Stečajna masa HASANI d.o.o., OIB 70157299834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Stečajna masa HASANI d.o.o.</item>
    </izvorni_sadrzaj>
    <derivirana_varijabla naziv="DomainObject.Predmet.ProtuStrankaListFormated_1">
      <item>Stečajna masa HASANI d.o.o.</item>
    </derivirana_varijabla>
  </DomainObject.Predmet.ProtuStrankaListFormated>
  <DomainObject.Predmet.ProtuStrankaListFormatedOIB>
    <izvorni_sadrzaj>
      <item>Stečajna masa HASANI d.o.o., OIB 70157299834</item>
    </izvorni_sadrzaj>
    <derivirana_varijabla naziv="DomainObject.Predmet.ProtuStrankaListFormatedOIB_1">
      <item>Stečajna masa HASANI d.o.o., OIB 70157299834</item>
    </derivirana_varijabla>
  </DomainObject.Predmet.ProtuStrankaListFormatedOIB>
  <DomainObject.Predmet.ProtuStrankaListFormatedWithAdress>
    <izvorni_sadrzaj>
      <item>Stečajna masa HASANI d.o.o., Istarska 22a, 52475 Savudrija</item>
    </izvorni_sadrzaj>
    <derivirana_varijabla naziv="DomainObject.Predmet.ProtuStrankaListFormatedWithAdress_1">
      <item>Stečajna masa HASANI d.o.o., Istarska 22a, 52475 Savudrija</item>
    </derivirana_varijabla>
  </DomainObject.Predmet.ProtuStrankaListFormatedWithAdress>
  <DomainObject.Predmet.ProtuStrankaListFormatedWithAdressOIB>
    <izvorni_sadrzaj>
      <item>Stečajna masa HASANI d.o.o., OIB 70157299834, Istarska 22a, 52475 Savudrija</item>
    </izvorni_sadrzaj>
    <derivirana_varijabla naziv="DomainObject.Predmet.ProtuStrankaListFormatedWithAdressOIB_1">
      <item>Stečajna masa HASANI d.o.o., OIB 70157299834, Istarska 22a, 52475 Savudrija</item>
    </derivirana_varijabla>
  </DomainObject.Predmet.ProtuStrankaListFormatedWithAdressOIB>
  <DomainObject.Predmet.ProtuStrankaListNazivFormated>
    <izvorni_sadrzaj>
      <item>Stečajna masa HASANI d.o.o.</item>
    </izvorni_sadrzaj>
    <derivirana_varijabla naziv="DomainObject.Predmet.ProtuStrankaListNazivFormated_1">
      <item>Stečajna masa HASANI d.o.o.</item>
    </derivirana_varijabla>
  </DomainObject.Predmet.ProtuStrankaListNazivFormated>
  <DomainObject.Predmet.ProtuStrankaListNazivFormatedOIB>
    <izvorni_sadrzaj>
      <item>Stečajna masa HASANI d.o.o., OIB 70157299834</item>
    </izvorni_sadrzaj>
    <derivirana_varijabla naziv="DomainObject.Predmet.ProtuStrankaListNazivFormatedOIB_1">
      <item>Stečajna masa HASANI d.o.o., OIB 70157299834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Stečajna masa HASANI d.o.o.</izvorni_sadrzaj>
    <derivirana_varijabla naziv="DomainObject.Predmet.ProtustrankaIDrugi_1">Stečajna masa HASANI d.o.o.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Stečajna masa HASANI d.o.o., OIB 70157299834, Istarska 22a, 52475 Savudrija</izvorni_sadrzaj>
    <derivirana_varijabla naziv="DomainObject.Predmet.ProtustrankaIDrugiAdressOIB_1">Stečajna masa HASANI d.o.o., OIB 70157299834, Istarska 22a,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Stečajna masa HASANI d.o.o.</item>
    </izvorni_sadrzaj>
    <derivirana_varijabla naziv="DomainObject.Predmet.SudioniciListNaziv_1">
      <item>ISTARSKA KREDITNA BANKA UMAG d.d.</item>
      <item>Stečajna masa HASANI d.o.o.</item>
    </derivirana_varijabla>
  </DomainObject.Predmet.SudioniciListNaziv>
  <DomainObject.Predmet.SudioniciListAdressOIB>
    <izvorni_sadrzaj>
      <item>ISTARSKA KREDITNA BANKA UMAG d.d., OIB 65723536010, Ernesta Miloša 1,52470 Umag</item>
      <item>Stečajna masa HASANI d.o.o., OIB 70157299834, Istarska 22a,52475 Savudrija</item>
    </izvorni_sadrzaj>
    <derivirana_varijabla naziv="DomainObject.Predmet.SudioniciListAdressOIB_1">
      <item>ISTARSKA KREDITNA BANKA UMAG d.d., OIB 65723536010, Ernesta Miloša 1,52470 Umag</item>
      <item>Stečajna masa HASANI d.o.o., OIB 70157299834, Istarska 22a,52475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70157299834</item>
    </izvorni_sadrzaj>
    <derivirana_varijabla naziv="DomainObject.Predmet.SudioniciListNazivOIB_1">
      <item>, OIB 65723536010</item>
      <item>, OIB 70157299834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404</properties:Words>
  <properties:Characters>2093</properties:Characters>
  <properties:Lines>109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2017-05-31T12:05:00Z</dcterms:created>
  <dc:creator>korlevicd</dc:creator>
  <cp:lastModifiedBy>Danijela Fumić</cp:lastModifiedBy>
  <cp:lastPrinted>2017-05-31T12:03:00Z</cp:lastPrinted>
  <dcterms:modified xmlns:xsi="http://www.w3.org/2001/XMLSchema-instance" xsi:type="dcterms:W3CDTF">2017-05-31T12:06:00Z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