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067a" w14:paraId="9dc067a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="005A6FDC" w:rsidRPr="00841685">
        <w:t>FINANCIJSKE AGENCIJE, Regionalnog centra Osijek, Podružnice Slavonski Brod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7C4FD3">
        <w:t xml:space="preserve"> </w:t>
      </w:r>
      <w:r w:rsidR="00D37FA2">
        <w:t>NON-STOP</w:t>
      </w:r>
      <w:r w:rsidR="00380C61">
        <w:t xml:space="preserve"> j.d.o.o. za </w:t>
      </w:r>
      <w:r w:rsidR="00D37FA2">
        <w:t>poljoprivrednu proizvodnju, trgovinu, usluge i prijevoz</w:t>
      </w:r>
      <w:r w:rsidR="00BA7881" w:rsidRPr="00BA7881">
        <w:t xml:space="preserve">, skraćena tvrtka: </w:t>
      </w:r>
      <w:r w:rsidR="00D37FA2">
        <w:t xml:space="preserve">NON-STOP </w:t>
      </w:r>
      <w:r w:rsidR="00AC47CD" w:rsidRPr="00AC47CD">
        <w:t>j.d.o.o.</w:t>
      </w:r>
      <w:r w:rsidR="00BA7881" w:rsidRPr="00BA7881">
        <w:t>,</w:t>
      </w:r>
      <w:r w:rsidR="00D37FA2">
        <w:t xml:space="preserve"> </w:t>
      </w:r>
      <w:proofErr w:type="spellStart"/>
      <w:r w:rsidR="00D37FA2">
        <w:t>Oprisavci</w:t>
      </w:r>
      <w:proofErr w:type="spellEnd"/>
      <w:r w:rsidR="00D37FA2">
        <w:t xml:space="preserve"> (Općina </w:t>
      </w:r>
      <w:proofErr w:type="spellStart"/>
      <w:r w:rsidR="00D37FA2">
        <w:t>Oprisavci</w:t>
      </w:r>
      <w:proofErr w:type="spellEnd"/>
      <w:r w:rsidR="00D37FA2">
        <w:t>)</w:t>
      </w:r>
      <w:r w:rsidR="008509D0">
        <w:t xml:space="preserve">, </w:t>
      </w:r>
      <w:r w:rsidR="00D37FA2">
        <w:t>Savska 86</w:t>
      </w:r>
      <w:r w:rsidR="00380C61">
        <w:t xml:space="preserve">, </w:t>
      </w:r>
      <w:r w:rsidR="00BA7881" w:rsidRPr="00BA7881">
        <w:t xml:space="preserve"> OIB </w:t>
      </w:r>
      <w:r w:rsidR="00D37FA2">
        <w:t>47951507710</w:t>
      </w:r>
      <w:r w:rsidR="008509D0">
        <w:t>,</w:t>
      </w:r>
      <w:r w:rsidR="00380C61">
        <w:t xml:space="preserve"> </w:t>
      </w:r>
      <w:r w:rsidRPr="00690169">
        <w:t xml:space="preserve">dana </w:t>
      </w:r>
      <w:r w:rsidR="00E312E4">
        <w:t>0</w:t>
      </w:r>
      <w:r w:rsidR="00BC5EDB">
        <w:t>6</w:t>
      </w:r>
      <w:r w:rsidR="00380C61">
        <w:t>. studenog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80C61" w:rsidP="003D7F32" w:rsidR="007B218F" w:rsidRPr="003D7F32">
      <w:pPr>
        <w:ind w:left="360"/>
        <w:jc w:val="center"/>
        <w:rPr>
          <w:b/>
        </w:rPr>
      </w:pPr>
      <w:r>
        <w:rPr>
          <w:b/>
        </w:rPr>
        <w:t>04. prosinca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8A501F">
        <w:rPr>
          <w:b/>
        </w:rPr>
        <w:t>09</w:t>
      </w:r>
      <w:r w:rsidR="007B218F" w:rsidRPr="003D7F32">
        <w:rPr>
          <w:b/>
        </w:rPr>
        <w:t>:</w:t>
      </w:r>
      <w:r w:rsidR="008A501F"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</w:t>
      </w:r>
      <w:r w:rsidR="000225E2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495CCC">
        <w:t>i</w:t>
      </w:r>
      <w:r w:rsidR="00D134B2">
        <w:t xml:space="preserve"> račun kod </w:t>
      </w:r>
      <w:r w:rsidR="00495CCC">
        <w:t>Hrvatske poštanske banke d.d..</w:t>
      </w: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lastRenderedPageBreak/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E312E4">
        <w:t>0</w:t>
      </w:r>
      <w:r w:rsidR="00BC5EDB">
        <w:t>6</w:t>
      </w:r>
      <w:r w:rsidR="00C742DA">
        <w:t>. studenog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E312E4" w:rsidR="006D7C8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 xml:space="preserve">- FINI, Regionalni centar </w:t>
      </w:r>
      <w:r w:rsidR="007C1867">
        <w:t>Osijek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6D7" w:rsidP="00BB7AAA" w:rsidR="002F26D7">
      <w:r>
        <w:separator/>
      </w:r>
    </w:p>
  </w:endnote>
  <w:endnote w:id="0" w:type="continuationSeparator">
    <w:p w:rsidRDefault="002F26D7" w:rsidP="00BB7AAA" w:rsidR="002F2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6D7" w:rsidP="00BB7AAA" w:rsidR="002F26D7">
      <w:r>
        <w:separator/>
      </w:r>
    </w:p>
  </w:footnote>
  <w:footnote w:id="0" w:type="continuationSeparator">
    <w:p w:rsidRDefault="002F26D7" w:rsidP="00BB7AAA" w:rsidR="002F2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A" w:rsidP="00BB7AAA" w:rsidR="00BB7AAA">
    <w:pPr>
      <w:pStyle w:val="Zaglavlje"/>
      <w:jc w:val="right"/>
    </w:pPr>
    <w:r>
      <w:rPr>
        <w:b/>
      </w:rPr>
      <w:t>Broj: 7/St-</w:t>
    </w:r>
    <w:r w:rsidR="000F73F3">
      <w:rPr>
        <w:b/>
      </w:rPr>
      <w:t>145</w:t>
    </w:r>
    <w:r>
      <w:rPr>
        <w:b/>
      </w:rPr>
      <w:t>/</w:t>
    </w:r>
    <w:r w:rsidRPr="001117FD">
      <w:rPr>
        <w:b/>
      </w:rPr>
      <w:t>201</w:t>
    </w:r>
    <w:r>
      <w:rPr>
        <w:b/>
      </w:rPr>
      <w:t>8</w:t>
    </w:r>
    <w:r w:rsidRPr="001117FD">
      <w:rPr>
        <w:b/>
      </w:rPr>
      <w:t>-</w:t>
    </w:r>
    <w:r>
      <w:rPr>
        <w:b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36866"/>
    <w:rsid w:val="0004414C"/>
    <w:rsid w:val="000530A0"/>
    <w:rsid w:val="000737AB"/>
    <w:rsid w:val="00086331"/>
    <w:rsid w:val="000A5A3C"/>
    <w:rsid w:val="000F73F3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333B"/>
    <w:rsid w:val="002557DB"/>
    <w:rsid w:val="00263A5D"/>
    <w:rsid w:val="00264613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26D7"/>
    <w:rsid w:val="002F6B48"/>
    <w:rsid w:val="003153A1"/>
    <w:rsid w:val="0032292E"/>
    <w:rsid w:val="0032599D"/>
    <w:rsid w:val="003466CE"/>
    <w:rsid w:val="00351CDE"/>
    <w:rsid w:val="003548E2"/>
    <w:rsid w:val="00363629"/>
    <w:rsid w:val="003766A3"/>
    <w:rsid w:val="00376F85"/>
    <w:rsid w:val="00380C61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007D"/>
    <w:rsid w:val="00485448"/>
    <w:rsid w:val="00491C34"/>
    <w:rsid w:val="00492E37"/>
    <w:rsid w:val="00495CCC"/>
    <w:rsid w:val="00496E58"/>
    <w:rsid w:val="004A6B50"/>
    <w:rsid w:val="004B339B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A6FDC"/>
    <w:rsid w:val="005B1E00"/>
    <w:rsid w:val="005E7244"/>
    <w:rsid w:val="005F1C4E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6D7C87"/>
    <w:rsid w:val="007110CC"/>
    <w:rsid w:val="00712780"/>
    <w:rsid w:val="00720AEA"/>
    <w:rsid w:val="0072754B"/>
    <w:rsid w:val="00744501"/>
    <w:rsid w:val="0074534A"/>
    <w:rsid w:val="007470C5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1867"/>
    <w:rsid w:val="007C4FD3"/>
    <w:rsid w:val="007C6576"/>
    <w:rsid w:val="007E4D86"/>
    <w:rsid w:val="007F3EF5"/>
    <w:rsid w:val="00803F3D"/>
    <w:rsid w:val="00827022"/>
    <w:rsid w:val="00840F4F"/>
    <w:rsid w:val="0085083F"/>
    <w:rsid w:val="008509D0"/>
    <w:rsid w:val="0085247E"/>
    <w:rsid w:val="008708F4"/>
    <w:rsid w:val="008735D8"/>
    <w:rsid w:val="008762FB"/>
    <w:rsid w:val="00880A21"/>
    <w:rsid w:val="008861F7"/>
    <w:rsid w:val="008A501F"/>
    <w:rsid w:val="008C0ABB"/>
    <w:rsid w:val="008C5FDB"/>
    <w:rsid w:val="008E3CD8"/>
    <w:rsid w:val="008E478D"/>
    <w:rsid w:val="008E65B7"/>
    <w:rsid w:val="008F0165"/>
    <w:rsid w:val="009405CF"/>
    <w:rsid w:val="00953C42"/>
    <w:rsid w:val="009662F8"/>
    <w:rsid w:val="00970631"/>
    <w:rsid w:val="009711D6"/>
    <w:rsid w:val="00971B45"/>
    <w:rsid w:val="009F1D0D"/>
    <w:rsid w:val="00A25D5E"/>
    <w:rsid w:val="00A27058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B7AAA"/>
    <w:rsid w:val="00BC00F5"/>
    <w:rsid w:val="00BC5EDB"/>
    <w:rsid w:val="00BF0BC9"/>
    <w:rsid w:val="00BF6EAE"/>
    <w:rsid w:val="00BF6F6C"/>
    <w:rsid w:val="00BF7463"/>
    <w:rsid w:val="00C742DA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37FA2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312E4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1385160.78</izvorni_sadrzaj>
    <derivirana_varijabla naziv="DomainObject.Predmet.InicijalnaVrijednost_1">1385160.78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NON-STOP j.d.o.o. za poljoprivrednu proizvodnju, trgovinu, usluge i prijevoz</izvorni_sadrzaj>
    <derivirana_varijabla naziv="DomainObject.Predmet.ProtustrankaFormated_1">  NON-STOP j.d.o.o. za poljoprivrednu proizvodnju, trgovinu, usluge i prijevoz</derivirana_varijabla>
  </DomainObject.Predmet.ProtustrankaFormated>
  <DomainObject.Predmet.ProtustrankaFormatedOIB>
    <izvorni_sadrzaj>  NON-STOP j.d.o.o. za poljoprivrednu proizvodnju, trgovinu, usluge i prijevoz, OIB 47951507710</izvorni_sadrzaj>
    <derivirana_varijabla naziv="DomainObject.Predmet.ProtustrankaFormatedOIB_1">  NON-STOP j.d.o.o. za poljoprivrednu proizvodnju, trgovinu, usluge i prijevoz, OIB 47951507710</derivirana_varijabla>
  </DomainObject.Predmet.ProtustrankaFormatedOIB>
  <DomainObject.Predmet.ProtustrankaFormatedWithAdress>
    <izvorni_sadrzaj> NON-STOP j.d.o.o. za poljoprivrednu proizvodnju, trgovinu, usluge i prijevoz, Savska 86, 35213 Oprisavci</izvorni_sadrzaj>
    <derivirana_varijabla naziv="DomainObject.Predmet.ProtustrankaFormatedWithAdress_1"> NON-STOP j.d.o.o. za poljoprivrednu proizvodnju, trgovinu, usluge i prijevoz, Savska 86, 35213 Oprisavci</derivirana_varijabla>
  </DomainObject.Predmet.ProtustrankaFormatedWithAdress>
  <DomainObject.Predmet.ProtustrankaFormatedWithAdressOIB>
    <izvorni_sadrzaj> NON-STOP j.d.o.o. za poljoprivrednu proizvodnju, trgovinu, usluge i prijevoz, OIB 47951507710, Savska 86, 35213 Oprisavci</izvorni_sadrzaj>
    <derivirana_varijabla naziv="DomainObject.Predmet.ProtustrankaFormatedWithAdressOIB_1"> NON-STOP j.d.o.o. za poljoprivrednu proizvodnju, trgovinu, usluge i prijevoz, OIB 47951507710, Savska 86, 35213 Oprisavci</derivirana_varijabla>
  </DomainObject.Predmet.ProtustrankaFormatedWithAdressOIB>
  <DomainObject.Predmet.ProtustrankaWithAdress>
    <izvorni_sadrzaj>NON-STOP j.d.o.o. za poljoprivrednu proizvodnju, trgovinu, usluge i prijevoz Savska 86, 35213 Oprisavci</izvorni_sadrzaj>
    <derivirana_varijabla naziv="DomainObject.Predmet.ProtustrankaWithAdress_1">NON-STOP j.d.o.o. za poljoprivrednu proizvodnju, trgovinu, usluge i prijevoz Savska 86, 35213 Oprisavci</derivirana_varijabla>
  </DomainObject.Predmet.ProtustrankaWithAdress>
  <DomainObject.Predmet.ProtustrankaWithAdressOIB>
    <izvorni_sadrzaj>NON-STOP j.d.o.o. za poljoprivrednu proizvodnju, trgovinu, usluge i prijevoz, OIB 47951507710, Savska 86, 35213 Oprisavci</izvorni_sadrzaj>
    <derivirana_varijabla naziv="DomainObject.Predmet.ProtustrankaWithAdressOIB_1">NON-STOP j.d.o.o. za poljoprivrednu proizvodnju, trgovinu, usluge i prijevoz, OIB 47951507710, Savska 86, 35213 Oprisavci</derivirana_varijabla>
  </DomainObject.Predmet.ProtustrankaWithAdressOIB>
  <DomainObject.Predmet.ProtustrankaNazivFormated>
    <izvorni_sadrzaj>NON-STOP j.d.o.o. za poljoprivrednu proizvodnju, trgovinu, usluge i prijevoz</izvorni_sadrzaj>
    <derivirana_varijabla naziv="DomainObject.Predmet.ProtustrankaNazivFormated_1">NON-STOP j.d.o.o. za poljoprivrednu proizvodnju, trgovinu, usluge i prijevoz</derivirana_varijabla>
  </DomainObject.Predmet.ProtustrankaNazivFormated>
  <DomainObject.Predmet.ProtustrankaNazivFormatedOIB>
    <izvorni_sadrzaj>NON-STOP j.d.o.o. za poljoprivrednu proizvodnju, trgovinu, usluge i prijevoz, OIB 47951507710</izvorni_sadrzaj>
    <derivirana_varijabla naziv="DomainObject.Predmet.ProtustrankaNazivFormatedOIB_1">NON-STOP j.d.o.o. za poljoprivrednu proizvodnju, trgovinu, usluge i prijevoz, OIB 47951507710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NON-STOP j.d.o.o. za poljoprivrednu proizvodnju, trgovinu, usluge i prijevoz</item>
    </izvorni_sadrzaj>
    <derivirana_varijabla naziv="DomainObject.Predmet.ProtuStrankaListFormated_1">
      <item>NON-STOP j.d.o.o. za poljoprivrednu proizvodnju, trgovinu, usluge i prijevoz</item>
    </derivirana_varijabla>
  </DomainObject.Predmet.ProtuStrankaListFormated>
  <DomainObject.Predmet.ProtuStrankaListFormatedOIB>
    <izvorni_sadrzaj>
      <item>NON-STOP j.d.o.o. za poljoprivrednu proizvodnju, trgovinu, usluge i prijevoz, OIB 47951507710</item>
    </izvorni_sadrzaj>
    <derivirana_varijabla naziv="DomainObject.Predmet.ProtuStrankaListFormatedOIB_1">
      <item>NON-STOP j.d.o.o. za poljoprivrednu proizvodnju, trgovinu, usluge i prijevoz, OIB 47951507710</item>
    </derivirana_varijabla>
  </DomainObject.Predmet.ProtuStrankaListFormatedOIB>
  <DomainObject.Predmet.ProtuStrankaListFormatedWithAdress>
    <izvorni_sadrzaj>
      <item>NON-STOP j.d.o.o. za poljoprivrednu proizvodnju, trgovinu, usluge i prijevoz, Savska 86, 35213 Oprisavci</item>
    </izvorni_sadrzaj>
    <derivirana_varijabla naziv="DomainObject.Predmet.ProtuStrankaListFormatedWithAdress_1">
      <item>NON-STOP j.d.o.o. za poljoprivrednu proizvodnju, trgovinu, usluge i prijevoz, Savska 86, 35213 Oprisavci</item>
    </derivirana_varijabla>
  </DomainObject.Predmet.ProtuStrankaListFormatedWithAdress>
  <DomainObject.Predmet.ProtuStrankaListFormatedWithAdressOIB>
    <izvorni_sadrzaj>
      <item>NON-STOP j.d.o.o. za poljoprivrednu proizvodnju, trgovinu, usluge i prijevoz, OIB 47951507710, Savska 86, 35213 Oprisavci</item>
    </izvorni_sadrzaj>
    <derivirana_varijabla naziv="DomainObject.Predmet.ProtuStrankaListFormatedWithAdressOIB_1">
      <item>NON-STOP j.d.o.o. za poljoprivrednu proizvodnju, trgovinu, usluge i prijevoz, OIB 47951507710, Savska 86, 35213 Oprisavci</item>
    </derivirana_varijabla>
  </DomainObject.Predmet.ProtuStrankaListFormatedWithAdressOIB>
  <DomainObject.Predmet.ProtuStrankaListNazivFormated>
    <izvorni_sadrzaj>
      <item>NON-STOP j.d.o.o. za poljoprivrednu proizvodnju, trgovinu, usluge i prijevoz</item>
    </izvorni_sadrzaj>
    <derivirana_varijabla naziv="DomainObject.Predmet.ProtuStrankaListNazivFormated_1">
      <item>NON-STOP j.d.o.o. za poljoprivrednu proizvodnju, trgovinu, usluge i prijevoz</item>
    </derivirana_varijabla>
  </DomainObject.Predmet.ProtuStrankaListNazivFormated>
  <DomainObject.Predmet.ProtuStrankaListNazivFormatedOIB>
    <izvorni_sadrzaj>
      <item>NON-STOP j.d.o.o. za poljoprivrednu proizvodnju, trgovinu, usluge i prijevoz, OIB 47951507710</item>
    </izvorni_sadrzaj>
    <derivirana_varijabla naziv="DomainObject.Predmet.ProtuStrankaListNazivFormatedOIB_1">
      <item>NON-STOP j.d.o.o. za poljoprivrednu proizvodnju, trgovinu, usluge i prijevoz, OIB 47951507710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NON-STOP j.d.o.o. za poljoprivrednu proizvodnju, trgovinu, usluge i prijevoz</izvorni_sadrzaj>
    <derivirana_varijabla naziv="DomainObject.Predmet.ProtustrankaIDrugi_1">NON-STOP j.d.o.o. za poljoprivrednu proizvodnju,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NON-STOP j.d.o.o. za poljoprivrednu proizvodnju, trgovinu, usluge i prijevoz, OIB 47951507710, Savska 86, 35213 Oprisavci</izvorni_sadrzaj>
    <derivirana_varijabla naziv="DomainObject.Predmet.ProtustrankaIDrugiAdressOIB_1">NON-STOP j.d.o.o. za poljoprivrednu proizvodnju, trgovinu, usluge i prijevoz, OIB 47951507710, Savska 86,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NON-STOP j.d.o.o. za poljoprivrednu proizvodnju, trgovinu, usluge i prijevoz</item>
    </izvorni_sadrzaj>
    <derivirana_varijabla naziv="DomainObject.Predmet.SudioniciListNaziv_1">
      <item>Financijska agencija</item>
      <item>NON-STOP j.d.o.o. za poljoprivrednu proizvodnju, trgovinu, usluge i prijevoz</item>
    </derivirana_varijabla>
  </DomainObject.Predmet.SudioniciListNaziv>
  <DomainObject.Predmet.SudioniciListAdressOIB>
    <izvorni_sadrzaj>
      <item>Financijska agencija, OIB 85821130368, Ulica grada Vukovara 70,10000 Zagreb</item>
      <item>NON-STOP j.d.o.o. za poljoprivrednu proizvodnju, trgovinu, usluge i prijevoz, OIB 47951507710, Savska 86,35213 Oprisavci</item>
    </izvorni_sadrzaj>
    <derivirana_varijabla naziv="DomainObject.Predmet.SudioniciListAdressOIB_1">
      <item>Financijska agencija, OIB 85821130368, Ulica grada Vukovara 70,10000 Zagreb</item>
      <item>NON-STOP j.d.o.o. za poljoprivrednu proizvodnju, trgovinu, usluge i prijevoz, OIB 47951507710, Savska 86,35213 Oprisavci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47951507710</item>
    </izvorni_sadrzaj>
    <derivirana_varijabla naziv="DomainObject.Predmet.SudioniciListNazivOIB_1">
      <item>, OIB 85821130368</item>
      <item>, OIB 47951507710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2288</properties:Characters>
  <properties:Lines>71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2018-11-02T12:41:00Z</dcterms:created>
  <dc:creator>zbiondic</dc:creator>
  <cp:lastModifiedBy>wsadmin</cp:lastModifiedBy>
  <cp:lastPrinted>2018-11-02T12:41:00Z</cp:lastPrinted>
  <dcterms:modified xmlns:xsi="http://www.w3.org/2001/XMLSchema-instance" xsi:type="dcterms:W3CDTF">2018-11-06T12:21:00Z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(St-145-2018-05.11.2018.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