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2b88" w14:paraId="5202b88" w:rsidRDefault="00E01A12" w:rsidP="00E01A12" w:rsidR="00E01A12" w:rsidRPr="002446CE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2446CE">
        <w:rPr>
          <w:rFonts w:hAnsi="Times New Roman" w:ascii="Times New Roman"/>
          <w:color w:val="000000"/>
          <w:szCs w:val="24"/>
          <w:lang w:val="hr-HR"/>
        </w:rPr>
        <w:t>4 St-</w:t>
      </w:r>
      <w:r w:rsidR="0061499A" w:rsidRPr="002446CE">
        <w:rPr>
          <w:rFonts w:hAnsi="Times New Roman" w:ascii="Times New Roman"/>
          <w:color w:val="000000"/>
          <w:szCs w:val="24"/>
          <w:lang w:val="hr-HR"/>
        </w:rPr>
        <w:t>2188</w:t>
      </w:r>
      <w:r w:rsidR="00980036" w:rsidRPr="002446CE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2446CE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szCs w:val="24"/>
        </w:rPr>
      </w:pPr>
      <w:r w:rsidRPr="002446CE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1499A" w:rsidRPr="002446CE">
        <w:rPr>
          <w:rFonts w:hAnsi="Times New Roman" w:ascii="Times New Roman"/>
          <w:color w:val="000000"/>
          <w:szCs w:val="24"/>
          <w:lang w:val="hr-HR"/>
        </w:rPr>
        <w:t xml:space="preserve">VEMICO društvo s ograničenom odgovornošću za vanjsku i unutarnju trgovinu, </w:t>
      </w:r>
      <w:r w:rsidR="0061499A" w:rsidRPr="002446CE">
        <w:rPr>
          <w:rFonts w:hAnsi="Times New Roman" w:ascii="Times New Roman"/>
          <w:color w:val="000000"/>
          <w:szCs w:val="24"/>
        </w:rPr>
        <w:t>Zagreb (Grad Zagreb), Svačićev trg 14, OIB: 71332702533</w:t>
      </w:r>
      <w:r w:rsidRPr="002446CE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2446CE">
        <w:rPr>
          <w:rFonts w:hAnsi="Times New Roman" w:ascii="Times New Roman"/>
          <w:color w:val="000000"/>
          <w:szCs w:val="24"/>
          <w:lang w:val="hr-HR"/>
        </w:rPr>
        <w:t>23.</w:t>
      </w:r>
      <w:r w:rsidRPr="002446CE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pStyle w:val="BodyText21"/>
        <w:rPr>
          <w:rFonts w:hAnsi="Times New Roman" w:ascii="Times New Roman"/>
          <w:color w:val="000000"/>
          <w:szCs w:val="24"/>
        </w:rPr>
      </w:pPr>
      <w:r w:rsidRPr="002446CE">
        <w:rPr>
          <w:rFonts w:hAnsi="Times New Roman" w:ascii="Times New Roman"/>
          <w:color w:val="000000"/>
          <w:szCs w:val="24"/>
        </w:rPr>
        <w:t>I</w:t>
      </w:r>
      <w:r w:rsidRPr="002446CE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61499A" w:rsidRPr="002446CE">
        <w:rPr>
          <w:rFonts w:hAnsi="Times New Roman" w:ascii="Times New Roman"/>
          <w:color w:val="000000"/>
          <w:szCs w:val="24"/>
        </w:rPr>
        <w:t>VEMICO društvo s ograničenom odgovornošću za vanjsku i unutarnju trgovinu, Zagreb (Grad Zagreb), Svačićev trg 14, OIB: 71332702533</w:t>
      </w:r>
      <w:r w:rsidR="00980036" w:rsidRPr="002446CE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2446CE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2446CE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2446CE">
        <w:rPr>
          <w:rFonts w:hAnsi="Times New Roman" w:ascii="Times New Roman"/>
          <w:color w:val="000000"/>
          <w:szCs w:val="24"/>
        </w:rPr>
        <w:t>23. veljače</w:t>
      </w:r>
      <w:r w:rsidRPr="002446CE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2446CE">
        <w:rPr>
          <w:rFonts w:hAnsi="Times New Roman" w:ascii="Times New Roman"/>
          <w:color w:val="000000"/>
          <w:szCs w:val="24"/>
        </w:rPr>
        <w:t>10</w:t>
      </w:r>
      <w:r w:rsidRPr="002446CE">
        <w:rPr>
          <w:rFonts w:hAnsi="Times New Roman" w:ascii="Times New Roman"/>
          <w:color w:val="000000"/>
          <w:szCs w:val="24"/>
        </w:rPr>
        <w:t xml:space="preserve"> sati i </w:t>
      </w:r>
      <w:r w:rsidR="0061499A" w:rsidRPr="002446CE">
        <w:rPr>
          <w:rFonts w:hAnsi="Times New Roman" w:ascii="Times New Roman"/>
          <w:color w:val="000000"/>
          <w:szCs w:val="24"/>
        </w:rPr>
        <w:t>5</w:t>
      </w:r>
      <w:r w:rsidR="00980036" w:rsidRPr="002446CE">
        <w:rPr>
          <w:rFonts w:hAnsi="Times New Roman" w:ascii="Times New Roman"/>
          <w:color w:val="000000"/>
          <w:szCs w:val="24"/>
        </w:rPr>
        <w:t>0</w:t>
      </w:r>
      <w:r w:rsidRPr="002446CE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2446CE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2446CE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2446CE">
        <w:rPr>
          <w:rFonts w:hAnsi="Times New Roman" w:ascii="Times New Roman"/>
          <w:color w:val="000000"/>
          <w:szCs w:val="24"/>
        </w:rPr>
        <w:t xml:space="preserve">II     </w:t>
      </w:r>
      <w:r w:rsidRPr="002446CE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61499A" w:rsidRPr="002446CE">
        <w:rPr>
          <w:rFonts w:hAnsi="Times New Roman" w:ascii="Times New Roman"/>
          <w:color w:val="000000"/>
          <w:szCs w:val="24"/>
        </w:rPr>
        <w:t>Dušanka Ivančević, Zagreb, B. Bernardija 1, OIB: 59003296761.</w:t>
      </w:r>
    </w:p>
    <w:p w:rsidRDefault="00E01A12" w:rsidP="00E01A12" w:rsidR="00E01A12" w:rsidRPr="002446CE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2446CE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2446CE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61499A" w:rsidRPr="002446CE">
        <w:rPr>
          <w:rFonts w:hAnsi="Times New Roman" w:ascii="Times New Roman"/>
          <w:color w:val="000000"/>
          <w:szCs w:val="24"/>
          <w:lang w:val="hr-HR"/>
        </w:rPr>
        <w:t xml:space="preserve">VEMICO društvo s ograničenom odgovornošću za vanjsku i unutarnju trgovinu, </w:t>
      </w:r>
      <w:r w:rsidR="0061499A" w:rsidRPr="002446CE">
        <w:rPr>
          <w:rFonts w:hAnsi="Times New Roman" w:ascii="Times New Roman"/>
          <w:color w:val="000000"/>
          <w:szCs w:val="24"/>
        </w:rPr>
        <w:t>Zagreb (Grad Zagreb), Svačićev trg 14, OIB: 71332702533</w:t>
      </w:r>
      <w:r w:rsidR="00980036" w:rsidRPr="002446C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2446CE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2446CE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2446CE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lang w:val="hr-HR"/>
        </w:rPr>
      </w:pPr>
      <w:r w:rsidRPr="002446CE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61499A" w:rsidRPr="002446CE">
        <w:rPr>
          <w:rFonts w:hAnsi="Times New Roman" w:ascii="Times New Roman"/>
          <w:color w:val="000000"/>
          <w:lang w:val="hr-HR"/>
        </w:rPr>
        <w:t>16. prosinca</w:t>
      </w:r>
      <w:r w:rsidR="00980036" w:rsidRPr="002446CE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2446CE">
        <w:rPr>
          <w:rFonts w:hAnsi="Times New Roman" w:ascii="Times New Roman"/>
          <w:color w:val="000000"/>
          <w:lang w:val="hr-HR"/>
        </w:rPr>
        <w:t>5</w:t>
      </w:r>
      <w:r w:rsidRPr="002446CE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2446CE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61499A" w:rsidRPr="002446CE">
        <w:rPr>
          <w:rFonts w:hAnsi="Times New Roman" w:ascii="Times New Roman"/>
          <w:color w:val="000000"/>
          <w:lang w:val="hr-HR"/>
        </w:rPr>
        <w:t>28. prosinca 2015</w:t>
      </w:r>
      <w:r w:rsidRPr="002446CE">
        <w:rPr>
          <w:rFonts w:hAnsi="Times New Roman" w:ascii="Times New Roman"/>
          <w:color w:val="000000"/>
          <w:lang w:val="hr-HR"/>
        </w:rPr>
        <w:t xml:space="preserve">. Zakonski zastupnik dužnika </w:t>
      </w:r>
      <w:r w:rsidR="0061499A" w:rsidRPr="002446CE">
        <w:rPr>
          <w:rFonts w:hAnsi="Times New Roman" w:ascii="Times New Roman"/>
          <w:color w:val="000000"/>
          <w:lang w:val="hr-HR"/>
        </w:rPr>
        <w:t>nije</w:t>
      </w:r>
      <w:r w:rsidRPr="002446CE">
        <w:rPr>
          <w:rFonts w:hAnsi="Times New Roman" w:ascii="Times New Roman"/>
          <w:color w:val="000000"/>
          <w:lang w:val="hr-HR"/>
        </w:rPr>
        <w:t xml:space="preserve"> </w:t>
      </w:r>
      <w:r w:rsidR="00980036" w:rsidRPr="002446CE">
        <w:rPr>
          <w:rFonts w:hAnsi="Times New Roman" w:ascii="Times New Roman"/>
          <w:color w:val="000000"/>
          <w:lang w:val="hr-HR"/>
        </w:rPr>
        <w:t>dostavio prokazni popis imovine</w:t>
      </w:r>
      <w:r w:rsidR="0061499A" w:rsidRPr="002446CE">
        <w:rPr>
          <w:rFonts w:hAnsi="Times New Roman" w:ascii="Times New Roman"/>
          <w:color w:val="000000"/>
          <w:lang w:val="hr-HR"/>
        </w:rPr>
        <w:t xml:space="preserve">. </w:t>
      </w:r>
      <w:r w:rsidR="00980036" w:rsidRPr="002446CE">
        <w:rPr>
          <w:rFonts w:hAnsi="Times New Roman" w:ascii="Times New Roman"/>
          <w:color w:val="000000"/>
          <w:lang w:val="hr-HR"/>
        </w:rPr>
        <w:t xml:space="preserve"> </w:t>
      </w:r>
      <w:r w:rsidRPr="002446CE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lang w:val="hr-HR"/>
        </w:rPr>
      </w:pPr>
      <w:r w:rsidRPr="002446CE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61499A" w:rsidRPr="002446CE">
        <w:rPr>
          <w:rFonts w:hAnsi="Times New Roman" w:ascii="Times New Roman"/>
          <w:color w:val="000000"/>
          <w:lang w:val="hr-HR"/>
        </w:rPr>
        <w:t>16. prosinca</w:t>
      </w:r>
      <w:r w:rsidR="00980036" w:rsidRPr="002446CE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2446CE">
        <w:rPr>
          <w:rFonts w:hAnsi="Times New Roman" w:ascii="Times New Roman"/>
          <w:color w:val="000000"/>
          <w:lang w:val="hr-HR"/>
        </w:rPr>
        <w:t>5</w:t>
      </w:r>
      <w:r w:rsidRPr="002446CE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lang w:val="hr-HR"/>
        </w:rPr>
      </w:pPr>
      <w:r w:rsidRPr="002446CE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lang w:val="hr-HR"/>
        </w:rPr>
      </w:pPr>
      <w:r w:rsidRPr="002446CE">
        <w:rPr>
          <w:rFonts w:hAnsi="Times New Roman" w:ascii="Times New Roman"/>
          <w:color w:val="000000"/>
          <w:lang w:val="hr-HR"/>
        </w:rPr>
        <w:lastRenderedPageBreak/>
        <w:t xml:space="preserve">        </w:t>
      </w:r>
      <w:r w:rsidRPr="002446CE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2446CE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2446CE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lang w:val="hr-HR"/>
        </w:rPr>
      </w:pPr>
      <w:r w:rsidRPr="002446CE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2446CE">
        <w:rPr>
          <w:rFonts w:hAnsi="Times New Roman" w:ascii="Times New Roman"/>
          <w:color w:val="000000"/>
          <w:lang w:val="hr-HR"/>
        </w:rPr>
        <w:t>23. veljače</w:t>
      </w:r>
      <w:r w:rsidRPr="002446CE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2446CE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2446CE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2446CE" w:rsidR="00E01A12" w:rsidRPr="002446CE">
      <w:pPr>
        <w:ind w:firstLine="720" w:left="5040"/>
        <w:jc w:val="both"/>
        <w:rPr>
          <w:rFonts w:hAnsi="Times New Roman" w:ascii="Times New Roman"/>
          <w:color w:val="000000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2446CE">
      <w:pPr>
        <w:ind w:firstLine="720" w:left="5040"/>
        <w:jc w:val="both"/>
        <w:rPr>
          <w:rFonts w:hAnsi="Times New Roman" w:ascii="Times New Roman"/>
          <w:color w:val="000000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2446CE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2446CE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446CE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2446CE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2446CE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2446CE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2446CE">
      <w:pPr>
        <w:rPr>
          <w:color w:val="000000"/>
        </w:rPr>
      </w:pPr>
    </w:p>
    <w:sectPr w:rsidSect="00840E3D" w:rsidR="00182088" w:rsidRPr="002446C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2446CE">
      <w:pPr>
        <w:rPr>
          <w:color w:val="000000"/>
        </w:rPr>
      </w:pPr>
      <w:r w:rsidRPr="002446CE">
        <w:rPr>
          <w:color w:val="000000"/>
        </w:rPr>
        <w:separator/>
      </w:r>
    </w:p>
  </w:endnote>
  <w:endnote w:id="0" w:type="continuationSeparator">
    <w:p w:rsidRDefault="00DB4528" w:rsidP="00DB4528" w:rsidR="00DB4528" w:rsidRPr="002446CE">
      <w:pPr>
        <w:rPr>
          <w:color w:val="000000"/>
        </w:rPr>
      </w:pPr>
      <w:r w:rsidRPr="002446C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2446CE">
      <w:pPr>
        <w:rPr>
          <w:color w:val="000000"/>
        </w:rPr>
      </w:pPr>
      <w:r w:rsidRPr="002446CE">
        <w:rPr>
          <w:color w:val="000000"/>
        </w:rPr>
        <w:separator/>
      </w:r>
    </w:p>
  </w:footnote>
  <w:footnote w:id="0" w:type="continuationSeparator">
    <w:p w:rsidRDefault="00DB4528" w:rsidP="00DB4528" w:rsidR="00DB4528" w:rsidRPr="002446CE">
      <w:pPr>
        <w:rPr>
          <w:color w:val="000000"/>
        </w:rPr>
      </w:pPr>
      <w:r w:rsidRPr="002446C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2446CE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2446CE">
          <w:rPr>
            <w:color w:val="000000"/>
          </w:rPr>
          <w:t xml:space="preserve">                                                       </w:t>
        </w:r>
        <w:r w:rsidRPr="002446CE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2446CE">
          <w:rPr>
            <w:rFonts w:hAnsi="Times New Roman" w:ascii="Times New Roman"/>
            <w:color w:val="000000"/>
          </w:rPr>
          <w:t>4 S</w:t>
        </w:r>
        <w:r w:rsidR="0061720E" w:rsidRPr="002446CE">
          <w:rPr>
            <w:rFonts w:hAnsi="Times New Roman" w:ascii="Times New Roman"/>
            <w:color w:val="000000"/>
          </w:rPr>
          <w:t>t-</w:t>
        </w:r>
        <w:r w:rsidR="0061499A" w:rsidRPr="002446CE">
          <w:rPr>
            <w:rFonts w:hAnsi="Times New Roman" w:ascii="Times New Roman"/>
            <w:color w:val="000000"/>
          </w:rPr>
          <w:t>2188</w:t>
        </w:r>
        <w:r w:rsidR="00980036" w:rsidRPr="002446CE">
          <w:rPr>
            <w:rFonts w:hAnsi="Times New Roman" w:ascii="Times New Roman"/>
            <w:color w:val="000000"/>
          </w:rPr>
          <w:t>/15</w:t>
        </w:r>
      </w:p>
      <w:p w:rsidRDefault="00CF7767" w:rsidR="00CF7767" w:rsidRPr="002446CE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2446CE" w:rsidR="00840E3D" w:rsidRPr="002446CE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2446CE">
    <w:pPr>
      <w:pStyle w:val="Zaglavlje"/>
      <w:rPr>
        <w:color w:val="000000"/>
        <w:lang w:val="hr-HR"/>
      </w:rPr>
    </w:pPr>
    <w:r w:rsidRPr="002446CE">
      <w:rPr>
        <w:color w:val="000000"/>
        <w:lang w:val="hr-HR"/>
      </w:rPr>
      <w:tab/>
    </w:r>
    <w:r w:rsidRPr="002446CE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446CE">
    <w:pPr>
      <w:pStyle w:val="Zaglavlje"/>
      <w:rPr>
        <w:rFonts w:hAnsi="Times New Roman" w:ascii="Times New Roman"/>
        <w:color w:val="000000"/>
        <w:lang w:val="hr-HR"/>
      </w:rPr>
    </w:pPr>
    <w:r w:rsidRPr="002446CE">
      <w:rPr>
        <w:color w:val="000000"/>
        <w:lang w:val="hr-HR"/>
      </w:rPr>
      <w:tab/>
    </w:r>
    <w:r w:rsidRPr="002446CE">
      <w:rPr>
        <w:color w:val="000000"/>
        <w:lang w:val="hr-HR"/>
      </w:rPr>
      <w:tab/>
    </w:r>
  </w:p>
  <w:p w:rsidRDefault="009F5765" w:rsidP="00840E3D" w:rsidR="00840E3D" w:rsidRPr="002446CE">
    <w:pPr>
      <w:pStyle w:val="Zaglavlje"/>
      <w:rPr>
        <w:rFonts w:hAnsi="Times New Roman" w:ascii="Times New Roman"/>
        <w:color w:val="000000"/>
        <w:lang w:val="hr-HR"/>
      </w:rPr>
    </w:pPr>
    <w:r w:rsidRPr="002446CE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2446C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2446C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2446CE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2446C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2446C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446CE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2446C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446CE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2446C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446CE">
      <w:rPr>
        <w:rFonts w:hAnsi="Times New Roman" w:ascii="Times New Roman"/>
        <w:color w:val="000000"/>
        <w:lang w:val="hr-HR"/>
      </w:rPr>
      <w:t>Zagreb, Amruševa 2/II</w:t>
    </w:r>
    <w:r w:rsidR="00532B71" w:rsidRPr="002446CE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2446CE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446CE"/>
    <w:rsid w:val="0037373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E5750"/>
    <w:rsid w:val="00EE69E5"/>
    <w:rsid w:val="00EF3E4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St-2188/2015-10</izvorni_sadrzaj>
    <derivirana_varijabla naziv="DomainObject.Oznaka_1">St-2188/2015-10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St-2188/2015</izvorni_sadrzaj>
    <derivirana_varijabla naziv="DomainObject.Predmet.OznakaBroj_1">St-2188/2015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VEMICO d.o.o. zastupanog po punomoćniku Karlo Fajt; Ljiljana Tomić Fajt; Velimir Vlahović; Mirjana Vlahović</izvorni_sadrzaj>
    <derivirana_varijabla naziv="DomainObject.Predmet.ProtustrankaFormated_1">  VEMICO d.o.o. zastupanog po punomoćniku Karlo Fajt; Ljiljana Tomić Fajt; Velimir Vlahović; Mirjana Vlahović</derivirana_varijabla>
  </DomainObject.Predmet.ProtustrankaFormated>
  <DomainObject.Predmet.ProtustrankaFormatedOIB>
    <izvorni_sadrzaj>  VEMICO d.o.o., OIB 71332702533 zastupanog po punomoćniku Karlo Fajt; Ljiljana Tomić Fajt; Velimir Vlahović; Mirjana Vlahović</izvorni_sadrzaj>
    <derivirana_varijabla naziv="DomainObject.Predmet.ProtustrankaFormatedOIB_1">  VEMICO d.o.o., OIB 71332702533 zastupanog po punomoćniku Karlo Fajt; Ljiljana Tomić Fajt; Velimir Vlahović; Mirjana Vlahović</derivirana_varijabla>
  </DomainObject.Predmet.ProtustrankaFormatedOIB>
  <DomainObject.Predmet.ProtustrankaFormatedWithAdress>
    <izvorni_sadrzaj> VEMICO d.o.o., Svačićev Trg 14, 10000 Zagreb zastupanog po punomoćniku Karlo Fajt; Ljiljana Tomić Fajt; Velimir Vlahović; Mirjana Vlahović</izvorni_sadrzaj>
    <derivirana_varijabla naziv="DomainObject.Predmet.ProtustrankaFormatedWithAdress_1"> VEMICO d.o.o., Svačićev Trg 14, 10000 Zagreb zastupanog po punomoćniku Karlo Fajt; Ljiljana Tomić Fajt; Velimir Vlahović; Mirjana Vlahović</derivirana_varijabla>
  </DomainObject.Predmet.ProtustrankaFormatedWithAdress>
  <DomainObject.Predmet.ProtustrankaFormatedWithAdressOIB>
    <izvorni_sadrzaj> VEMICO d.o.o., OIB 71332702533, Svačićev Trg 14, 10000 Zagreb zastupanog po punomoćniku Karlo Fajt; Ljiljana Tomić Fajt; Velimir Vlahović; Mirjana Vlahović</izvorni_sadrzaj>
    <derivirana_varijabla naziv="DomainObject.Predmet.ProtustrankaFormatedWithAdressOIB_1"> VEMICO d.o.o., OIB 71332702533, Svačićev Trg 14, 10000 Zagreb zastupanog po punomoćniku Karlo Fajt; Ljiljana Tomić Fajt; Velimir Vlahović; Mirjana Vlahović</derivirana_varijabla>
  </DomainObject.Predmet.ProtustrankaFormatedWithAdressOIB>
  <DomainObject.Predmet.ProtustrankaWithAdress>
    <izvorni_sadrzaj>VEMICO d.o.o. Svačićev Trg 14, 10000 Zagreb</izvorni_sadrzaj>
    <derivirana_varijabla naziv="DomainObject.Predmet.ProtustrankaWithAdress_1">VEMICO d.o.o. Svačićev Trg 14, 10000 Zagreb</derivirana_varijabla>
  </DomainObject.Predmet.ProtustrankaWithAdress>
  <DomainObject.Predmet.ProtustrankaWithAdressOIB>
    <izvorni_sadrzaj>VEMICO d.o.o., OIB 71332702533, Svačićev Trg 14, 10000 Zagreb</izvorni_sadrzaj>
    <derivirana_varijabla naziv="DomainObject.Predmet.ProtustrankaWithAdressOIB_1">VEMICO d.o.o., OIB 71332702533, Svačićev Trg 14, 10000 Zagreb</derivirana_varijabla>
  </DomainObject.Predmet.ProtustrankaWithAdressOIB>
  <DomainObject.Predmet.ProtustrankaNazivFormated>
    <izvorni_sadrzaj>VEMICO d.o.o.</izvorni_sadrzaj>
    <derivirana_varijabla naziv="DomainObject.Predmet.ProtustrankaNazivFormated_1">VEMICO d.o.o.</derivirana_varijabla>
  </DomainObject.Predmet.ProtustrankaNazivFormated>
  <DomainObject.Predmet.ProtustrankaNazivFormatedOIB>
    <izvorni_sadrzaj>VEMICO d.o.o., OIB 71332702533</izvorni_sadrzaj>
    <derivirana_varijabla naziv="DomainObject.Predmet.ProtustrankaNazivFormatedOIB_1">VEMICO d.o.o., OIB 71332702533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VEMICO d.o.o. zastupanog po punomoćniku Karlo Fajt; Ljiljana Tomić Fajt; Velimir Vlahović; Mirjana Vlahović</item>
    </izvorni_sadrzaj>
    <derivirana_varijabla naziv="DomainObject.Predmet.ProtuStrankaListFormated_1">
      <item>VEMICO d.o.o. zastupanog po punomoćniku Karlo Fajt; Ljiljana Tomić Fajt; Velimir Vlahović; Mirjana Vlahović</item>
    </derivirana_varijabla>
  </DomainObject.Predmet.ProtuStrankaListFormated>
  <DomainObject.Predmet.ProtuStrankaListFormatedOIB>
    <izvorni_sadrzaj>
      <item>VEMICO d.o.o., OIB 71332702533 zastupanog po punomoćniku Karlo Fajt; Ljiljana Tomić Fajt; Velimir Vlahović; Mirjana Vlahović</item>
    </izvorni_sadrzaj>
    <derivirana_varijabla naziv="DomainObject.Predmet.ProtuStrankaListFormatedOIB_1">
      <item>VEMICO d.o.o., OIB 71332702533 zastupanog po punomoćniku Karlo Fajt; Ljiljana Tomić Fajt; Velimir Vlahović; Mirjana Vlahović</item>
    </derivirana_varijabla>
  </DomainObject.Predmet.ProtuStrankaListFormatedOIB>
  <DomainObject.Predmet.ProtuStrankaListFormatedWithAdress>
    <izvorni_sadrzaj>
      <item>VEMICO d.o.o., Svačićev Trg 14, 10000 Zagreb zastupanog po punomoćniku Karlo Fajt; Ljiljana Tomić Fajt; Velimir Vlahović; Mirjana Vlahović</item>
    </izvorni_sadrzaj>
    <derivirana_varijabla naziv="DomainObject.Predmet.ProtuStrankaListFormatedWithAdress_1">
      <item>VEMICO d.o.o., Svačićev Trg 14, 10000 Zagreb zastupanog po punomoćniku Karlo Fajt; Ljiljana Tomić Fajt; Velimir Vlahović; Mirjana Vlahović</item>
    </derivirana_varijabla>
  </DomainObject.Predmet.ProtuStrankaListFormatedWithAdress>
  <DomainObject.Predmet.ProtuStrankaListFormatedWithAdressOIB>
    <izvorni_sadrzaj>
      <item>VEMICO d.o.o., OIB 71332702533, Svačićev Trg 14, 10000 Zagreb zastupanog po punomoćniku Karlo Fajt; Ljiljana Tomić Fajt; Velimir Vlahović; Mirjana Vlahović</item>
    </izvorni_sadrzaj>
    <derivirana_varijabla naziv="DomainObject.Predmet.ProtuStrankaListFormatedWithAdressOIB_1">
      <item>VEMICO d.o.o., OIB 71332702533, Svačićev Trg 14, 10000 Zagreb zastupanog po punomoćniku Karlo Fajt; Ljiljana Tomić Fajt; Velimir Vlahović; Mirjana Vlahović</item>
    </derivirana_varijabla>
  </DomainObject.Predmet.ProtuStrankaListFormatedWithAdressOIB>
  <DomainObject.Predmet.ProtuStrankaListNazivFormated>
    <izvorni_sadrzaj>
      <item>VEMICO d.o.o.</item>
    </izvorni_sadrzaj>
    <derivirana_varijabla naziv="DomainObject.Predmet.ProtuStrankaListNazivFormated_1">
      <item>VEMICO d.o.o.</item>
    </derivirana_varijabla>
  </DomainObject.Predmet.ProtuStrankaListNazivFormated>
  <DomainObject.Predmet.ProtuStrankaListNazivFormatedOIB>
    <izvorni_sadrzaj>
      <item>VEMICO d.o.o., OIB 71332702533</item>
    </izvorni_sadrzaj>
    <derivirana_varijabla naziv="DomainObject.Predmet.ProtuStrankaListNazivFormatedOIB_1">
      <item>VEMICO d.o.o., OIB 71332702533</item>
    </derivirana_varijabla>
  </DomainObject.Predmet.ProtuStrankaListNazivFormatedOIB>
  <DomainObject.Predmet.OstaliListFormated>
    <izvorni_sadrzaj>
      <item>Karlo Fajt punomoćnik sudionika u postupku VEMICO d.o.o.</item>
      <item>Ljiljana Tomić Fajt punomoćnik sudionika u postupku VEMICO d.o.o.</item>
      <item>Velimir Vlahović punomoćnik sudionika u postupku VEMICO d.o.o.</item>
      <item>Mirjana Vlahović punomoćnik sudionika u postupku VEMICO d.o.o.</item>
    </izvorni_sadrzaj>
    <derivirana_varijabla naziv="DomainObject.Predmet.OstaliListFormated_1">
      <item>Karlo Fajt punomoćnik sudionika u postupku VEMICO d.o.o.</item>
      <item>Ljiljana Tomić Fajt punomoćnik sudionika u postupku VEMICO d.o.o.</item>
      <item>Velimir Vlahović punomoćnik sudionika u postupku VEMICO d.o.o.</item>
      <item>Mirjana Vlahović punomoćnik sudionika u postupku VEMICO d.o.o.</item>
    </derivirana_varijabla>
  </DomainObject.Predmet.OstaliListFormated>
  <DomainObject.Predmet.OstaliListFormatedOIB>
    <izvorni_sadrzaj>
      <item>Karlo Fajt, OIB 43594047070 punomoćnik sudionika u postupku VEMICO d.o.o.</item>
      <item>Ljiljana Tomić Fajt, OIB 40799873309 punomoćnik sudionika u postupku VEMICO d.o.o.</item>
      <item>Velimir Vlahović, OIB 78485417955 punomoćnik sudionika u postupku VEMICO d.o.o.</item>
      <item>Mirjana Vlahović, OIB 73469395280 punomoćnik sudionika u postupku VEMICO d.o.o.</item>
    </izvorni_sadrzaj>
    <derivirana_varijabla naziv="DomainObject.Predmet.OstaliListFormatedOIB_1">
      <item>Karlo Fajt, OIB 43594047070 punomoćnik sudionika u postupku VEMICO d.o.o.</item>
      <item>Ljiljana Tomić Fajt, OIB 40799873309 punomoćnik sudionika u postupku VEMICO d.o.o.</item>
      <item>Velimir Vlahović, OIB 78485417955 punomoćnik sudionika u postupku VEMICO d.o.o.</item>
      <item>Mirjana Vlahović, OIB 73469395280 punomoćnik sudionika u postupku VEMICO d.o.o.</item>
    </derivirana_varijabla>
  </DomainObject.Predmet.OstaliListFormatedOIB>
  <DomainObject.Predmet.OstaliListFormatedWithAdress>
    <izvorni_sadrzaj>
      <item>Karlo Fajt, Božidara Magovca 149, 10000 Zagreb punomoćnik sudionika u postupku VEMICO d.o.o.</item>
      <item>Ljiljana Tomić Fajt, Petrova 60, 10000 Zagreb punomoćnik sudionika u postupku VEMICO d.o.o.</item>
      <item>Velimir Vlahović, Svačićev Trg 14, 10000 Zagreb punomoćnik sudionika u postupku VEMICO d.o.o.</item>
      <item>Mirjana Vlahović, Svačićev Trg 14, 10000 Zagreb punomoćnik sudionika u postupku VEMICO d.o.o.</item>
    </izvorni_sadrzaj>
    <derivirana_varijabla naziv="DomainObject.Predmet.OstaliListFormatedWithAdress_1">
      <item>Karlo Fajt, Božidara Magovca 149, 10000 Zagreb punomoćnik sudionika u postupku VEMICO d.o.o.</item>
      <item>Ljiljana Tomić Fajt, Petrova 60, 10000 Zagreb punomoćnik sudionika u postupku VEMICO d.o.o.</item>
      <item>Velimir Vlahović, Svačićev Trg 14, 10000 Zagreb punomoćnik sudionika u postupku VEMICO d.o.o.</item>
      <item>Mirjana Vlahović, Svačićev Trg 14, 10000 Zagreb punomoćnik sudionika u postupku VEMICO d.o.o.</item>
    </derivirana_varijabla>
  </DomainObject.Predmet.OstaliListFormatedWithAdress>
  <DomainObject.Predmet.OstaliListFormatedWithAdressOIB>
    <izvorni_sadrzaj>
      <item>Karlo Fajt, OIB 43594047070, Božidara Magovca 149, 10000 Zagreb punomoćnik sudionika u postupku VEMICO d.o.o.</item>
      <item>Ljiljana Tomić Fajt, OIB 40799873309, Petrova 60, 10000 Zagreb punomoćnik sudionika u postupku VEMICO d.o.o.</item>
      <item>Velimir Vlahović, OIB 78485417955, Svačićev Trg 14, 10000 Zagreb punomoćnik sudionika u postupku VEMICO d.o.o.</item>
      <item>Mirjana Vlahović, OIB 73469395280, Svačićev Trg 14, 10000 Zagreb punomoćnik sudionika u postupku VEMICO d.o.o.</item>
    </izvorni_sadrzaj>
    <derivirana_varijabla naziv="DomainObject.Predmet.OstaliListFormatedWithAdressOIB_1">
      <item>Karlo Fajt, OIB 43594047070, Božidara Magovca 149, 10000 Zagreb punomoćnik sudionika u postupku VEMICO d.o.o.</item>
      <item>Ljiljana Tomić Fajt, OIB 40799873309, Petrova 60, 10000 Zagreb punomoćnik sudionika u postupku VEMICO d.o.o.</item>
      <item>Velimir Vlahović, OIB 78485417955, Svačićev Trg 14, 10000 Zagreb punomoćnik sudionika u postupku VEMICO d.o.o.</item>
      <item>Mirjana Vlahović, OIB 73469395280, Svačićev Trg 14, 10000 Zagreb punomoćnik sudionika u postupku VEMICO d.o.o.</item>
    </derivirana_varijabla>
  </DomainObject.Predmet.OstaliListFormatedWithAdressOIB>
  <DomainObject.Predmet.OstaliListNazivFormated>
    <izvorni_sadrzaj>
      <item>Karlo Fajt</item>
      <item>Ljiljana Tomić Fajt</item>
      <item>Velimir Vlahović</item>
      <item>Mirjana Vlahović</item>
    </izvorni_sadrzaj>
    <derivirana_varijabla naziv="DomainObject.Predmet.OstaliListNazivFormated_1">
      <item>Karlo Fajt</item>
      <item>Ljiljana Tomić Fajt</item>
      <item>Velimir Vlahović</item>
      <item>Mirjana Vlahović</item>
    </derivirana_varijabla>
  </DomainObject.Predmet.OstaliListNazivFormated>
  <DomainObject.Predmet.OstaliListNazivFormatedOIB>
    <izvorni_sadrzaj>
      <item>Karlo Fajt, OIB 43594047070</item>
      <item>Ljiljana Tomić Fajt, OIB 40799873309</item>
      <item>Velimir Vlahović, OIB 78485417955</item>
      <item>Mirjana Vlahović, OIB 73469395280</item>
    </izvorni_sadrzaj>
    <derivirana_varijabla naziv="DomainObject.Predmet.OstaliListNazivFormatedOIB_1">
      <item>Karlo Fajt, OIB 43594047070</item>
      <item>Ljiljana Tomić Fajt, OIB 40799873309</item>
      <item>Velimir Vlahović, OIB 78485417955</item>
      <item>Mirjana Vlahović, OIB 73469395280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St-2188/2015-10</izvorni_sadrzaj>
    <derivirana_varijabla naziv="DomainObject.PoslovniBrojDokumenta_1">St-2188/2015-10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VEMICO d.o.o.</izvorni_sadrzaj>
    <derivirana_varijabla naziv="DomainObject.Predmet.ProtustrankaIDrugi_1">VEMICO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VEMICO d.o.o., OIB 71332702533, Svačićev Trg 14, 10000 Zagreb</izvorni_sadrzaj>
    <derivirana_varijabla naziv="DomainObject.Predmet.ProtustrankaIDrugiAdressOIB_1">VEMICO d.o.o., OIB 71332702533, Svačićev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VEMICO d.o.o.</item>
      <item>Karlo Fajt</item>
      <item>Ljiljana Tomić Fajt</item>
      <item>Velimir Vlahović</item>
      <item>Mirjana Vlahović</item>
    </izvorni_sadrzaj>
    <derivirana_varijabla naziv="DomainObject.Predmet.SudioniciListNaziv_1">
      <item>FINA Regionalni centar Zagreb</item>
      <item>VEMICO d.o.o.</item>
      <item>Karlo Fajt</item>
      <item>Ljiljana Tomić Fajt</item>
      <item>Velimir Vlahović</item>
      <item>Mirjana Vlahović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VEMICO d.o.o., OIB 71332702533, Svačićev Trg 14,10000 Zagreb</item>
      <item>Karlo Fajt, OIB 43594047070, Božidara Magovca 149,10000 Zagreb</item>
      <item>Ljiljana Tomić Fajt, OIB 40799873309, Petrova 60,10000 Zagreb</item>
      <item>Velimir Vlahović, OIB 78485417955, Svačićev Trg 14,10000 Zagreb</item>
      <item>Mirjana Vlahović, OIB 73469395280, Svačićev Trg 14,10000 Zagreb</item>
    </izvorni_sadrzaj>
    <derivirana_varijabla naziv="DomainObject.Predmet.SudioniciListAdressOIB_1">
      <item>FINA Regionalni centar Zagreb, OIB 85821130368, Trg svibanjskih žrtava 1995. 1,10000 Zagreb</item>
      <item>VEMICO d.o.o., OIB 71332702533, Svačićev Trg 14,10000 Zagreb</item>
      <item>Karlo Fajt, OIB 43594047070, Božidara Magovca 149,10000 Zagreb</item>
      <item>Ljiljana Tomić Fajt, OIB 40799873309, Petrova 60,10000 Zagreb</item>
      <item>Velimir Vlahović, OIB 78485417955, Svačićev Trg 14,10000 Zagreb</item>
      <item>Mirjana Vlahović, OIB 73469395280, Svačićev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71332702533</item>
      <item>, OIB 43594047070</item>
      <item>, OIB 40799873309</item>
      <item>, OIB 78485417955</item>
      <item>, OIB 73469395280</item>
    </izvorni_sadrzaj>
    <derivirana_varijabla naziv="DomainObject.Predmet.SudioniciListNazivOIB_1">
      <item>, OIB 85821130368</item>
      <item>, OIB 71332702533</item>
      <item>, OIB 43594047070</item>
      <item>, OIB 40799873309</item>
      <item>, OIB 78485417955</item>
      <item>, OIB 73469395280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2216</properties:Characters>
  <properties:Lines>76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2015-12-28T13:08:00Z</dcterms:created>
  <dc:creator>Sudsko vijeæe</dc:creator>
  <cp:lastModifiedBy>Katarina Babić</cp:lastModifiedBy>
  <cp:lastPrinted>2015-12-22T05:31:00Z</cp:lastPrinted>
  <dcterms:modified xmlns:xsi="http://www.w3.org/2001/XMLSchema-instance" xsi:type="dcterms:W3CDTF">2016-02-23T09:50:00Z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