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bff8" w14:paraId="b3cbff8" w:rsidRDefault="006E4445" w:rsidP="001940FB" w:rsidR="006E4445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6E4445" w:rsidR="001065A0" w:rsidRPr="006E4445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07F3D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E4445" w:rsidP="00AA6BCF" w:rsidR="006E444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E4445" w:rsidP="006E4445" w:rsidR="006E444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E4445" w:rsidP="006E4445" w:rsidR="006E444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E444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E444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E42B8">
        <w:rPr>
          <w:rFonts w:cs="Calibri" w:eastAsia="Arial Unicode MS" w:hAnsi="Calibri" w:ascii="Calibri"/>
          <w:kern w:val="1"/>
          <w:lang w:eastAsia="ar-SA" w:val="hr-HR"/>
        </w:rPr>
        <w:t>TAJANA BUNDARA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52CE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E42B8">
        <w:rPr>
          <w:rFonts w:cs="Calibri" w:eastAsia="Arial Unicode MS" w:hAnsi="Calibri" w:ascii="Calibri"/>
          <w:kern w:val="1"/>
          <w:lang w:eastAsia="ar-SA" w:val="hr-HR"/>
        </w:rPr>
        <w:t>61.411,11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E42B8">
        <w:rPr>
          <w:rFonts w:cs="Calibri" w:eastAsia="Arial Unicode MS" w:hAnsi="Calibri" w:ascii="Calibri"/>
          <w:kern w:val="1"/>
          <w:lang w:eastAsia="ar-SA" w:val="hr-HR"/>
        </w:rPr>
        <w:t>56.311,11</w:t>
      </w:r>
      <w:r w:rsidR="001D182A" w:rsidRPr="001D182A">
        <w:rPr>
          <w:rFonts w:cs="Calibri" w:hAnsi="Calibri" w:ascii="Calibri"/>
        </w:rPr>
        <w:t xml:space="preserve"> kn</w:t>
      </w:r>
      <w:r w:rsidR="006F6E5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8E42B8">
        <w:rPr>
          <w:rFonts w:cs="Calibri" w:eastAsia="Arial Unicode MS" w:hAnsi="Calibri" w:ascii="Calibri"/>
          <w:kern w:val="1"/>
          <w:lang w:eastAsia="ar-SA" w:val="hr-HR"/>
        </w:rPr>
        <w:t>5</w:t>
      </w:r>
      <w:r w:rsidR="001D182A" w:rsidRPr="001D182A">
        <w:rPr>
          <w:rFonts w:cs="Calibri" w:hAnsi="Calibri" w:ascii="Calibri"/>
        </w:rPr>
        <w:t>.</w:t>
      </w:r>
      <w:r w:rsidR="008E42B8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765C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BD05BA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D05BA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D05BA" w:rsidRPr="00BD05BA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BD05BA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D05BA" w:rsidP="001D182A" w:rsidR="00BD05B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07F3D" w:rsidP="00AA6BCF" w:rsidR="00107F3D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9A6CFC" w:rsidR="008E42B8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E42B8" w:rsidP="008E42B8" w:rsidR="008E42B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E42B8" w:rsidP="008E42B8" w:rsidR="008E42B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TAJANA BUNDARA, Podstinice 19</w:t>
            </w:r>
            <w:r w:rsidRPr="001D182A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Kaštel Gomilica,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33641961404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E42B8" w:rsidP="008E42B8" w:rsidR="008E42B8" w:rsidRPr="009A6CFC">
            <w:pPr>
              <w:rPr>
                <w:rFonts w:cs="Calibri" w:hAnsi="Calibri" w:ascii="Calibri"/>
              </w:rPr>
            </w:pPr>
            <w:r w:rsidRPr="009A6CF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8E42B8" w:rsidP="008E42B8" w:rsidR="008E42B8" w:rsidRPr="009A6CFC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E42B8" w:rsidP="008E42B8" w:rsidR="008E42B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61.411,11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E42B8" w:rsidP="008E42B8" w:rsidR="008E42B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56.311,11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E42B8" w:rsidP="008E42B8" w:rsidR="008E42B8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5.100</w:t>
            </w:r>
            <w:r w:rsidRPr="001D182A">
              <w:rPr>
                <w:rFonts w:cs="Calibri" w:hAnsi="Calibri" w:ascii="Calibri"/>
              </w:rPr>
              <w:t>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769FB" w:rsidP="00A769FB" w:rsidR="00A769F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9780F" w:rsidP="007B5088" w:rsidR="007B508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088" w:rsidP="007B5088" w:rsidR="007B508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B5088" w:rsidP="007B5088" w:rsidR="007B508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B5088" w:rsidP="007B5088" w:rsidR="007B508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1E0" w:rsidR="005371E0">
      <w:pPr>
        <w:spacing w:after="0"/>
      </w:pPr>
      <w:r>
        <w:separator/>
      </w:r>
    </w:p>
  </w:endnote>
  <w:endnote w:id="0" w:type="continuationSeparator">
    <w:p w:rsidRDefault="005371E0" w:rsidR="005371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0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1E0" w:rsidR="005371E0">
      <w:pPr>
        <w:spacing w:after="0"/>
      </w:pPr>
      <w:r>
        <w:separator/>
      </w:r>
    </w:p>
  </w:footnote>
  <w:footnote w:id="0" w:type="continuationSeparator">
    <w:p w:rsidRDefault="005371E0" w:rsidR="005371E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0B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264E85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07F3D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4DC8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5000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71E0"/>
    <w:rsid w:val="00541DFF"/>
    <w:rsid w:val="00542F01"/>
    <w:rsid w:val="00552C96"/>
    <w:rsid w:val="00552CED"/>
    <w:rsid w:val="00553F5E"/>
    <w:rsid w:val="005546F0"/>
    <w:rsid w:val="00557382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5"/>
    <w:rsid w:val="006E4469"/>
    <w:rsid w:val="006F3112"/>
    <w:rsid w:val="006F3292"/>
    <w:rsid w:val="006F4E95"/>
    <w:rsid w:val="006F6E57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088"/>
    <w:rsid w:val="007B5399"/>
    <w:rsid w:val="007C208B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9780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42B8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765C4"/>
    <w:rsid w:val="00986801"/>
    <w:rsid w:val="00993A71"/>
    <w:rsid w:val="0099578D"/>
    <w:rsid w:val="0099695C"/>
    <w:rsid w:val="00997CDC"/>
    <w:rsid w:val="009A23B7"/>
    <w:rsid w:val="009A3BAD"/>
    <w:rsid w:val="009A4D5A"/>
    <w:rsid w:val="009A6CFC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9FB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2BEA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5BA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3FCB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0B7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B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0B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0B7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0B7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0B7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B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0B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0B7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0B7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0B7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F8560-567E-4083-BB26-FB1E84FD6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1449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St-651/2017-312 / Podnesak - Podnesak (-312.docx)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