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4e6d" w14:paraId="63a4e6d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717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972BAC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972BAC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972BAC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972BAC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972BAC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972BAC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972BAC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972BAC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972B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972BAC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972B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972BAC">
        <w:rPr>
          <w:rFonts w:cs="Times New Roman" w:hAnsi="Times New Roman" w:ascii="Times New Roman"/>
          <w:sz w:val="24"/>
          <w:szCs w:val="24"/>
          <w:lang w:eastAsia="hr-HR" w:val="hr-HR"/>
        </w:rPr>
        <w:t>STALNA SLUŽBA U SL</w:t>
      </w:r>
      <w:r w:rsidR="009D7E71" w:rsidRPr="00972BAC">
        <w:rPr>
          <w:rFonts w:cs="Times New Roman" w:hAnsi="Times New Roman" w:ascii="Times New Roman"/>
          <w:sz w:val="24"/>
          <w:szCs w:val="24"/>
          <w:lang w:eastAsia="hr-HR" w:val="hr-HR"/>
        </w:rPr>
        <w:t>.</w:t>
      </w:r>
      <w:r w:rsidRPr="00972BAC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BRODU </w:t>
      </w:r>
    </w:p>
    <w:p w:rsidRDefault="00CA4763" w:rsidP="00CA4763" w:rsidR="00CA4763" w:rsidRPr="00972B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972BAC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972B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972BAC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972BAC">
        <w:rPr>
          <w:rFonts w:cs="Times New Roman" w:hAnsi="Times New Roman" w:ascii="Times New Roman"/>
        </w:rPr>
        <w:t xml:space="preserve"> </w:t>
      </w:r>
      <w:r w:rsidR="004C557A" w:rsidRPr="00972BAC">
        <w:rPr>
          <w:rFonts w:cs="Times New Roman" w:hAnsi="Times New Roman" w:ascii="Times New Roman"/>
        </w:rPr>
        <w:tab/>
      </w:r>
      <w:r w:rsidR="004C557A" w:rsidRPr="00972BAC">
        <w:rPr>
          <w:rFonts w:cs="Times New Roman" w:hAnsi="Times New Roman" w:ascii="Times New Roman"/>
        </w:rPr>
        <w:tab/>
      </w:r>
      <w:r w:rsidR="004C557A" w:rsidRPr="00972BAC">
        <w:rPr>
          <w:rFonts w:cs="Times New Roman" w:hAnsi="Times New Roman" w:ascii="Times New Roman"/>
        </w:rPr>
        <w:tab/>
      </w:r>
      <w:r w:rsidR="004C557A" w:rsidRPr="00972BAC">
        <w:rPr>
          <w:rFonts w:cs="Times New Roman" w:hAnsi="Times New Roman" w:ascii="Times New Roman"/>
        </w:rPr>
        <w:tab/>
      </w:r>
      <w:r w:rsidR="004C557A" w:rsidRPr="00972BAC">
        <w:rPr>
          <w:rFonts w:cs="Times New Roman" w:hAnsi="Times New Roman" w:ascii="Times New Roman"/>
        </w:rPr>
        <w:tab/>
      </w:r>
      <w:r w:rsidR="004C557A" w:rsidRPr="00972BAC">
        <w:rPr>
          <w:rFonts w:cs="Times New Roman" w:hAnsi="Times New Roman" w:ascii="Times New Roman"/>
        </w:rPr>
        <w:tab/>
      </w:r>
      <w:r w:rsidR="00CC77E1" w:rsidRPr="00972BAC">
        <w:rPr>
          <w:rFonts w:cs="Times New Roman" w:hAnsi="Times New Roman" w:ascii="Times New Roman"/>
        </w:rPr>
        <w:t xml:space="preserve">                     </w:t>
      </w:r>
      <w:r w:rsidR="00E65DCF" w:rsidRPr="00972BAC">
        <w:rPr>
          <w:rFonts w:cs="Times New Roman" w:hAnsi="Times New Roman" w:ascii="Times New Roman"/>
          <w:sz w:val="24"/>
          <w:szCs w:val="24"/>
          <w:lang w:eastAsia="hr-HR" w:val="hr-HR"/>
        </w:rPr>
        <w:t>Broj: 2/St-884/2016-18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F32310" w:rsidR="004C557A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E65DCF" w:rsidRPr="00E65DCF">
        <w:rPr>
          <w:rFonts w:cs="Times New Roman" w:hAnsi="Times New Roman" w:ascii="Times New Roman"/>
          <w:color w:val="000000"/>
          <w:sz w:val="24"/>
          <w:szCs w:val="24"/>
          <w:lang w:val="hr-HR"/>
        </w:rPr>
        <w:t>DIKANOVIĆ d.o.o., OIB: 76963836949 sa sjedištem u Stupnički Kuti 14, Bebrina</w:t>
      </w:r>
      <w:r w:rsidR="00F323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E65DCF">
        <w:rPr>
          <w:rFonts w:cs="Times New Roman" w:hAnsi="Times New Roman" w:ascii="Times New Roman"/>
          <w:color w:val="000000"/>
          <w:sz w:val="24"/>
          <w:szCs w:val="24"/>
          <w:lang w:val="hr-HR"/>
        </w:rPr>
        <w:t>5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65DCF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="004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65D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27D3C" w:rsidP="001C31FF" w:rsidR="00CC77E1" w:rsidRPr="00FA4B2C">
      <w:pPr>
        <w:pStyle w:val="Odlomakpopisa"/>
        <w:numPr>
          <w:ilvl w:val="0"/>
          <w:numId w:val="4"/>
        </w:numPr>
        <w:spacing w:after="0"/>
        <w:ind w:hanging="568" w:left="1276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</w:t>
      </w:r>
      <w:r w:rsidR="00CF5600"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1C31FF" w:rsidRPr="001C31F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DIKANOVIĆ d.o.o., </w:t>
      </w:r>
      <w:r w:rsidR="001C31FF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1C31FF" w:rsidRPr="001C31FF">
        <w:rPr>
          <w:rFonts w:cs="Times New Roman" w:hAnsi="Times New Roman" w:ascii="Times New Roman"/>
          <w:color w:val="000000"/>
          <w:sz w:val="24"/>
          <w:szCs w:val="24"/>
          <w:lang w:val="hr-HR"/>
        </w:rPr>
        <w:t>OIB: 76963836949 sa sjedištem u Stupnički Kuti 14, Bebrina</w:t>
      </w:r>
      <w:r w:rsid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A4B2C" w:rsidP="00FA4B2C" w:rsidR="00FA4B2C" w:rsidRPr="00FA4B2C">
      <w:pPr>
        <w:pStyle w:val="Odlomakpopisa"/>
        <w:spacing w:after="0"/>
        <w:ind w:left="142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FD628C" w:rsidR="00D54CDA" w:rsidRPr="00FD628C">
      <w:pPr>
        <w:spacing w:after="0"/>
        <w:ind w:firstLine="709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FD628C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II</w:t>
      </w:r>
      <w:r w:rsidR="00327D3C" w:rsidRPr="00FD628C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FD628C" w:rsidRPr="00FD628C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 </w:t>
      </w:r>
      <w:r w:rsidRPr="00FD628C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Za stečajnog upravitelja imenuje se </w:t>
      </w:r>
      <w:r w:rsidR="00972BAC" w:rsidRPr="00FD628C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Ivan Mikić, OIB: 72220905423, Gundulićeva</w:t>
      </w:r>
      <w:r w:rsidR="00FD628C" w:rsidRPr="00FD628C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br/>
        <w:t xml:space="preserve">                  </w:t>
      </w:r>
      <w:r w:rsidR="00972BAC" w:rsidRPr="00FD628C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bb, Nova Gradiška. 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</w:t>
      </w:r>
      <w:r w:rsidRPr="0077386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dana </w:t>
      </w:r>
      <w:r w:rsidR="007D1FC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5</w:t>
      </w:r>
      <w:r w:rsidR="00D33DA0" w:rsidRPr="0077386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. </w:t>
      </w:r>
      <w:r w:rsidR="007D1FC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listopada</w:t>
      </w:r>
      <w:r w:rsidR="00D33DA0" w:rsidRPr="0077386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2018. u </w:t>
      </w:r>
      <w:r w:rsidR="000B2648" w:rsidRPr="000B2648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</w:t>
      </w:r>
      <w:r w:rsidR="009D0818" w:rsidRPr="000B2648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0B2648" w:rsidRPr="000B2648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45</w:t>
      </w:r>
      <w:r w:rsidR="00D33DA0" w:rsidRPr="000B2648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Pr="000B2648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sati</w:t>
      </w:r>
      <w:r w:rsidRPr="000B264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kada su ovo </w:t>
      </w:r>
      <w:r w:rsidR="001C31FF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  <w:t xml:space="preserve">                   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7D132C" w:rsidP="00C93CE6" w:rsidR="007D132C" w:rsidRPr="007D13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>
      <w:pPr>
        <w:spacing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AD73C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884</w:t>
      </w:r>
      <w:r w:rsidR="00F54C6C" w:rsidRPr="00F54C6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-</w:t>
      </w:r>
      <w:r w:rsidR="00AD73C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2016</w:t>
      </w:r>
      <w:r w:rsidR="00C320C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8D67F9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5F1C17" w:rsidP="00C320C5" w:rsidR="005F1C17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7D1FC0" w:rsidP="00CF5600" w:rsidR="00D54CDA" w:rsidRPr="00C13115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12</w:t>
      </w:r>
      <w:r w:rsidR="00D54CDA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C62343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prosinca</w:t>
      </w:r>
      <w:r w:rsidR="00D54CDA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 </w:t>
      </w:r>
      <w:r w:rsidR="004432D3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 w:rsidR="004432D3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</w:t>
      </w:r>
      <w:r w:rsidR="007356FA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4432D3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00</w:t>
      </w:r>
      <w:r w:rsidR="00D54CDA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03362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 w:rsidRPr="00C13115">
      <w:pPr>
        <w:spacing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C1311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(izvještajno ročište) održati će se istog dana i na istom mjestu u </w:t>
      </w:r>
      <w:r w:rsidR="00641E84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</w:t>
      </w:r>
      <w:r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7D1FC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30</w:t>
      </w:r>
      <w:r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sati.</w:t>
      </w:r>
    </w:p>
    <w:p w:rsidRDefault="00725727" w:rsidP="00F87B54" w:rsidR="00725727" w:rsidRPr="00D33DA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25727" w:rsidP="00327D3C" w:rsidR="00725727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Slavonski Brod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prijedlog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</w:p>
    <w:p w:rsidRDefault="00FD26A1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otvaranje stečajnog postupka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nad stečajnim dužnikom</w:t>
      </w:r>
      <w:r w:rsidR="008C197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C197B" w:rsidRPr="008C197B">
        <w:rPr>
          <w:rFonts w:cs="Times New Roman" w:hAnsi="Times New Roman" w:ascii="Times New Roman"/>
          <w:color w:val="000000"/>
          <w:sz w:val="24"/>
          <w:szCs w:val="24"/>
          <w:lang w:val="hr-HR"/>
        </w:rPr>
        <w:t>DIKANOVIĆ d.o.o., OIB: 76963836949 sa sjedištem u Stupnički Kuti 14, Bebrina</w:t>
      </w:r>
      <w:r w:rsidR="007B465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90206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9D7" w:rsidP="00B90206" w:rsidR="007B465B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prijedlogu 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dan </w:t>
      </w:r>
      <w:r w:rsidR="008C197B">
        <w:rPr>
          <w:rFonts w:cs="Times New Roman" w:hAnsi="Times New Roman" w:ascii="Times New Roman"/>
          <w:color w:val="000000"/>
          <w:sz w:val="24"/>
          <w:szCs w:val="24"/>
          <w:lang w:val="hr-HR"/>
        </w:rPr>
        <w:t>08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C197B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2016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. dužnik u očevidniku redosl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ijeda osnova za plaćanje ima evi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dentirane ne izvršene osnove za plaćanje u neprekinutom razdoblju od </w:t>
      </w:r>
      <w:r w:rsidR="007B465B">
        <w:rPr>
          <w:rFonts w:cs="Times New Roman" w:hAnsi="Times New Roman" w:ascii="Times New Roman"/>
          <w:color w:val="000000"/>
          <w:sz w:val="24"/>
          <w:szCs w:val="24"/>
          <w:lang w:val="hr-HR"/>
        </w:rPr>
        <w:t>120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od </w:t>
      </w:r>
      <w:r w:rsidR="008C197B">
        <w:rPr>
          <w:rFonts w:cs="Times New Roman" w:hAnsi="Times New Roman" w:ascii="Times New Roman"/>
          <w:color w:val="000000"/>
          <w:sz w:val="24"/>
          <w:szCs w:val="24"/>
          <w:lang w:val="hr-HR"/>
        </w:rPr>
        <w:t>3.558.508,35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ima jednog zaposlenog</w:t>
      </w:r>
      <w:r w:rsidR="007B465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D26A1" w:rsidP="00CF777B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90206" w:rsidP="00B1012D" w:rsidR="00B1012D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pribavio podatke od zk</w:t>
      </w:r>
      <w:r w:rsidR="00B1012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odjela Općinskog suda Sl. Brod, Porezne uprave, CVH,</w:t>
      </w:r>
    </w:p>
    <w:p w:rsidRDefault="00FD26A1" w:rsidP="00B1012D" w:rsidR="00B1012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 je utvrdio da isti </w:t>
      </w:r>
      <w:r w:rsidR="00CF777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nije vlasnik i posjednik nekretnina, vozila, </w:t>
      </w:r>
      <w:r w:rsidR="00B1012D">
        <w:rPr>
          <w:rFonts w:cs="Times New Roman" w:hAnsi="Times New Roman" w:ascii="Times New Roman"/>
          <w:color w:val="000000"/>
          <w:sz w:val="24"/>
          <w:szCs w:val="24"/>
          <w:lang w:val="hr-HR"/>
        </w:rPr>
        <w:t>udjela u drugim poduzećima, dividendi, da nema potraživanja.</w:t>
      </w:r>
    </w:p>
    <w:p w:rsidRDefault="00B1012D" w:rsidP="00B1012D" w:rsidR="00B1012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B1012D" w:rsidP="00B1012D" w:rsidR="00B1012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1012D" w:rsidP="00B1012D" w:rsidR="00B1012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Na ročištu održanom dana </w:t>
      </w:r>
      <w:r w:rsidR="001765D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19. rujna 2018. pristupila je Mira Buljan punomoćnik z.z. dužnika Mate Dikanovića. Punomoćnica je iskazala da predaje prokazni popis imovine iz koje proizlazi da dužnik nema imovine, pokretnina, nekretnina, udjela u drugim društvima, </w:t>
      </w:r>
      <w:r w:rsidR="001765D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dionica, da nema zaposlenih, a uvjeti za otvaranje stečajnog postupka da postoje budući da ima u očevidniku redoslijeda osnova za plaćanje neizvršene osnove za plaćanje u neprekidnom razdoblju od 120 dana u iznosu od 3.558.508,35 kn. </w:t>
      </w:r>
    </w:p>
    <w:p w:rsidRDefault="00C43EC0" w:rsidP="00B1012D" w:rsidR="00C43EC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765D0" w:rsidP="00B1012D" w:rsidR="001765D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Sud je svojim rješenjem pozvao vjerovnike dužnika i ostale zainteresirane osobe da u roku 15 dana predlože otvaranje stečajnog postupka nad dužnikom, te da uplate predujam u iznosu od 10.000,00 kn za pokriće troškova toga postupka, u protivnom će se smatrati da je dužnik nesposoban za plaćanje, te donijeti rješenje o otvaranju i zaključenju stečajnog postupka.</w:t>
      </w:r>
    </w:p>
    <w:p w:rsidRDefault="00C43EC0" w:rsidP="00B1012D" w:rsidR="00C43EC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765D0" w:rsidP="00B1012D" w:rsidR="001765D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U navedenom roku Hrvatske autoceste d.o.o. podnijele su prijedlog za otvaranje stečajnog postupka, kao i obrazac o prijavi svoje tražbine, te sudu dostavile dokaz o uplati 10.000,00 kn. </w:t>
      </w:r>
    </w:p>
    <w:p w:rsidRDefault="00C43EC0" w:rsidP="00B1012D" w:rsidR="00C43EC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90206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Budući su ispunjeni uvjeti iz čl. 6. st. 2. alineja 1, što je vidljivo iz potvrde Financijske agencije</w:t>
      </w:r>
      <w:r w:rsidR="00CF777B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to je odlučeno kao u izreci. </w:t>
      </w:r>
    </w:p>
    <w:p w:rsidRDefault="00B90206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65DCF">
        <w:rPr>
          <w:rFonts w:cs="Times New Roman" w:hAnsi="Times New Roman" w:ascii="Times New Roman"/>
          <w:color w:val="000000"/>
          <w:sz w:val="24"/>
          <w:szCs w:val="24"/>
          <w:lang w:val="hr-HR"/>
        </w:rPr>
        <w:t>5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65DCF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0"/>
          <w:szCs w:val="20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D54CDA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žalbu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može izjaviti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 zakonu do dana nastupanja pravnih posljedica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otvaranja stečajnog postupka. Žalba se podnosi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Visokom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 Republike Hrvatske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putem ovoga suda u tri primjerka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u roku od osam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CF777B" w:rsidP="00D54CDA" w:rsidR="00CF777B">
      <w:pPr>
        <w:spacing w:after="0"/>
        <w:rPr>
          <w:rFonts w:cs="Times New Roman" w:hAnsi="Times New Roman" w:ascii="Times New Roman"/>
        </w:rPr>
      </w:pPr>
    </w:p>
    <w:p w:rsidRDefault="005F1C17" w:rsidP="00D54CDA" w:rsidR="005F1C17">
      <w:pPr>
        <w:spacing w:after="0"/>
        <w:rPr>
          <w:rFonts w:cs="Times New Roman" w:hAnsi="Times New Roman" w:ascii="Times New Roman"/>
        </w:rPr>
      </w:pPr>
    </w:p>
    <w:p w:rsidRDefault="005F1C17" w:rsidP="00D54CDA" w:rsidR="005F1C17">
      <w:pPr>
        <w:spacing w:after="0"/>
        <w:rPr>
          <w:rFonts w:cs="Times New Roman" w:hAnsi="Times New Roman" w:ascii="Times New Roman"/>
        </w:rPr>
      </w:pPr>
    </w:p>
    <w:p w:rsidRDefault="00CF777B" w:rsidP="00D54CDA" w:rsidR="00CF777B" w:rsidRPr="00D33DA0">
      <w:pPr>
        <w:spacing w:after="0"/>
        <w:rPr>
          <w:rFonts w:cs="Times New Roman" w:hAnsi="Times New Roman" w:ascii="Times New Roman"/>
        </w:rPr>
      </w:pPr>
    </w:p>
    <w:p w:rsidRDefault="00BE25A1" w:rsidP="00D54CDA" w:rsidR="00BE25A1">
      <w:pPr>
        <w:spacing w:after="0"/>
        <w:rPr>
          <w:rFonts w:cs="Times New Roman" w:hAnsi="Times New Roman" w:ascii="Times New Roman"/>
        </w:rPr>
      </w:pPr>
    </w:p>
    <w:p w:rsidRDefault="000B2648" w:rsidP="00D54CDA" w:rsidR="000B2648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lastRenderedPageBreak/>
        <w:t>DNA: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D33DA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CF777B" w:rsidR="00BB4B3F" w:rsidRPr="00CF777B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  <w:r w:rsidR="00C440EE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F1C17">
        <w:rPr>
          <w:rFonts w:cs="Times New Roman" w:hAnsi="Times New Roman" w:ascii="Times New Roman"/>
          <w:color w:val="000000"/>
          <w:sz w:val="24"/>
          <w:szCs w:val="24"/>
          <w:lang w:val="hr-HR"/>
        </w:rPr>
        <w:t>po punomoćnici Miri Buljan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Financijskoj agenciji</w:t>
      </w:r>
      <w:r w:rsid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Osijek</w:t>
      </w:r>
    </w:p>
    <w:p w:rsidRDefault="00BB4B3F" w:rsidP="00BB4B3F" w:rsidR="00BB4B3F" w:rsidRPr="008B6EC4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Ispostavi Porezne uprave </w:t>
      </w:r>
      <w:r w:rsidR="00BD0EFA">
        <w:rPr>
          <w:rFonts w:cs="Times New Roman" w:hAnsi="Times New Roman" w:ascii="Times New Roman"/>
          <w:color w:val="000000"/>
          <w:sz w:val="24"/>
          <w:szCs w:val="24"/>
          <w:lang w:val="hr-HR"/>
        </w:rPr>
        <w:t>Sl. Brod</w:t>
      </w:r>
    </w:p>
    <w:p w:rsidRDefault="008B6EC4" w:rsidP="00BB4B3F" w:rsidR="008B6EC4" w:rsidRPr="002B04BD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HRVATSKE AUTOCESTE d.o.o., Zagreb, Širolina 4</w:t>
      </w:r>
    </w:p>
    <w:p w:rsidRDefault="003102FF" w:rsidR="003102FF" w:rsidRPr="00D33DA0">
      <w:pPr>
        <w:rPr>
          <w:rFonts w:cs="Times New Roman" w:hAnsi="Times New Roman" w:ascii="Times New Roman"/>
        </w:rPr>
      </w:pPr>
    </w:p>
    <w:sectPr w:rsidR="003102FF" w:rsidRPr="00D33DA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D2A" w:rsidP="00AA5B72" w:rsidR="00660D2A">
      <w:pPr>
        <w:spacing w:lineRule="auto" w:line="240" w:after="0"/>
      </w:pPr>
      <w:r>
        <w:separator/>
      </w:r>
    </w:p>
  </w:endnote>
  <w:endnote w:id="0" w:type="continuationSeparator">
    <w:p w:rsidRDefault="00660D2A" w:rsidP="00AA5B72" w:rsidR="00660D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D2A" w:rsidP="00AA5B72" w:rsidR="00660D2A">
      <w:pPr>
        <w:spacing w:lineRule="auto" w:line="240" w:after="0"/>
      </w:pPr>
      <w:r>
        <w:separator/>
      </w:r>
    </w:p>
  </w:footnote>
  <w:footnote w:id="0" w:type="continuationSeparator">
    <w:p w:rsidRDefault="00660D2A" w:rsidP="00AA5B72" w:rsidR="00660D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1035E2" w:rsidRPr="001035E2">
          <w:rPr>
            <w:rFonts w:cs="Times New Roman" w:hAnsi="Times New Roman" w:ascii="Times New Roman"/>
            <w:noProof/>
            <w:lang w:val="hr-HR"/>
          </w:rPr>
          <w:t>4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3530"/>
    <w:rsid w:val="00007FED"/>
    <w:rsid w:val="00015961"/>
    <w:rsid w:val="000767DF"/>
    <w:rsid w:val="000879D7"/>
    <w:rsid w:val="000B014F"/>
    <w:rsid w:val="000B2648"/>
    <w:rsid w:val="000B7B27"/>
    <w:rsid w:val="000D2175"/>
    <w:rsid w:val="000D55F0"/>
    <w:rsid w:val="000F3FA5"/>
    <w:rsid w:val="000F6DD7"/>
    <w:rsid w:val="001035E2"/>
    <w:rsid w:val="0011423B"/>
    <w:rsid w:val="00121ADC"/>
    <w:rsid w:val="001765D0"/>
    <w:rsid w:val="0018097A"/>
    <w:rsid w:val="001C31FF"/>
    <w:rsid w:val="001D19FF"/>
    <w:rsid w:val="001E52D2"/>
    <w:rsid w:val="001E7EE4"/>
    <w:rsid w:val="001F0563"/>
    <w:rsid w:val="002168A1"/>
    <w:rsid w:val="002205E8"/>
    <w:rsid w:val="0023598D"/>
    <w:rsid w:val="00245631"/>
    <w:rsid w:val="00250037"/>
    <w:rsid w:val="00257717"/>
    <w:rsid w:val="0027241D"/>
    <w:rsid w:val="00281646"/>
    <w:rsid w:val="002871FB"/>
    <w:rsid w:val="002B04BD"/>
    <w:rsid w:val="003102FF"/>
    <w:rsid w:val="0031398E"/>
    <w:rsid w:val="00327D3C"/>
    <w:rsid w:val="00352301"/>
    <w:rsid w:val="00362DDC"/>
    <w:rsid w:val="00366DDD"/>
    <w:rsid w:val="00371A5C"/>
    <w:rsid w:val="003937B3"/>
    <w:rsid w:val="003A0545"/>
    <w:rsid w:val="003A6B87"/>
    <w:rsid w:val="003D1ABA"/>
    <w:rsid w:val="003E1967"/>
    <w:rsid w:val="00403362"/>
    <w:rsid w:val="00404B70"/>
    <w:rsid w:val="00433296"/>
    <w:rsid w:val="004432D3"/>
    <w:rsid w:val="004464AB"/>
    <w:rsid w:val="00450926"/>
    <w:rsid w:val="00494E76"/>
    <w:rsid w:val="004C557A"/>
    <w:rsid w:val="004E1777"/>
    <w:rsid w:val="00512415"/>
    <w:rsid w:val="00535675"/>
    <w:rsid w:val="00545BA2"/>
    <w:rsid w:val="005A6602"/>
    <w:rsid w:val="005C14B3"/>
    <w:rsid w:val="005C3034"/>
    <w:rsid w:val="005E26F1"/>
    <w:rsid w:val="005F1C17"/>
    <w:rsid w:val="00624FA1"/>
    <w:rsid w:val="00641E84"/>
    <w:rsid w:val="00652364"/>
    <w:rsid w:val="00660D2A"/>
    <w:rsid w:val="006877D9"/>
    <w:rsid w:val="00695E20"/>
    <w:rsid w:val="006A4AA5"/>
    <w:rsid w:val="006C24F0"/>
    <w:rsid w:val="00725727"/>
    <w:rsid w:val="0073237B"/>
    <w:rsid w:val="00735269"/>
    <w:rsid w:val="007356FA"/>
    <w:rsid w:val="00754CBC"/>
    <w:rsid w:val="0077386C"/>
    <w:rsid w:val="007A0A23"/>
    <w:rsid w:val="007A21AE"/>
    <w:rsid w:val="007B465B"/>
    <w:rsid w:val="007D132C"/>
    <w:rsid w:val="007D1FC0"/>
    <w:rsid w:val="007E6F51"/>
    <w:rsid w:val="008018B7"/>
    <w:rsid w:val="00844808"/>
    <w:rsid w:val="00845314"/>
    <w:rsid w:val="00846FFE"/>
    <w:rsid w:val="00855586"/>
    <w:rsid w:val="008572AB"/>
    <w:rsid w:val="008755BA"/>
    <w:rsid w:val="008A0EDE"/>
    <w:rsid w:val="008B6EC4"/>
    <w:rsid w:val="008C197B"/>
    <w:rsid w:val="008C3A87"/>
    <w:rsid w:val="008D6476"/>
    <w:rsid w:val="008D67F9"/>
    <w:rsid w:val="008E6AC4"/>
    <w:rsid w:val="00900456"/>
    <w:rsid w:val="00970223"/>
    <w:rsid w:val="00972BAC"/>
    <w:rsid w:val="00993FC8"/>
    <w:rsid w:val="00996E9F"/>
    <w:rsid w:val="009D0818"/>
    <w:rsid w:val="009D7E71"/>
    <w:rsid w:val="00A2754F"/>
    <w:rsid w:val="00A61CE3"/>
    <w:rsid w:val="00A63DE4"/>
    <w:rsid w:val="00A94D31"/>
    <w:rsid w:val="00AA5B72"/>
    <w:rsid w:val="00AB133E"/>
    <w:rsid w:val="00AD4FD0"/>
    <w:rsid w:val="00AD73CC"/>
    <w:rsid w:val="00B1012D"/>
    <w:rsid w:val="00B10839"/>
    <w:rsid w:val="00B14E8E"/>
    <w:rsid w:val="00B2585E"/>
    <w:rsid w:val="00B65796"/>
    <w:rsid w:val="00B8651E"/>
    <w:rsid w:val="00B90206"/>
    <w:rsid w:val="00BB4B3F"/>
    <w:rsid w:val="00BC6442"/>
    <w:rsid w:val="00BD0EFA"/>
    <w:rsid w:val="00BE25A1"/>
    <w:rsid w:val="00C13115"/>
    <w:rsid w:val="00C16B6D"/>
    <w:rsid w:val="00C320C5"/>
    <w:rsid w:val="00C43EC0"/>
    <w:rsid w:val="00C440EE"/>
    <w:rsid w:val="00C571DF"/>
    <w:rsid w:val="00C62343"/>
    <w:rsid w:val="00C93CE6"/>
    <w:rsid w:val="00CA4763"/>
    <w:rsid w:val="00CB70B0"/>
    <w:rsid w:val="00CC77E1"/>
    <w:rsid w:val="00CD1E41"/>
    <w:rsid w:val="00CF5600"/>
    <w:rsid w:val="00CF777B"/>
    <w:rsid w:val="00D0173E"/>
    <w:rsid w:val="00D045EB"/>
    <w:rsid w:val="00D05D20"/>
    <w:rsid w:val="00D16D3A"/>
    <w:rsid w:val="00D31573"/>
    <w:rsid w:val="00D33DA0"/>
    <w:rsid w:val="00D54CDA"/>
    <w:rsid w:val="00D605C1"/>
    <w:rsid w:val="00D740B3"/>
    <w:rsid w:val="00D75A96"/>
    <w:rsid w:val="00DA27DA"/>
    <w:rsid w:val="00E076AA"/>
    <w:rsid w:val="00E65DCF"/>
    <w:rsid w:val="00EB4138"/>
    <w:rsid w:val="00F2467D"/>
    <w:rsid w:val="00F32310"/>
    <w:rsid w:val="00F42968"/>
    <w:rsid w:val="00F54C6C"/>
    <w:rsid w:val="00F87B54"/>
    <w:rsid w:val="00FA4B2C"/>
    <w:rsid w:val="00FC4A83"/>
    <w:rsid w:val="00FD26A1"/>
    <w:rsid w:val="00FD628C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03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5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5E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5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5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03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5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5E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5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5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st.1.</izvorni_sadrzaj>
    <derivirana_varijabla naziv="DomainObject.Predmet.Opis_1">čl.110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DIKANOVIĆ d. o. o. za ugostiteljstvo i trgovinu</izvorni_sadrzaj>
    <derivirana_varijabla naziv="DomainObject.Predmet.ProtustrankaFormated_1">  DIKANOVIĆ d. o. o. za ugostiteljstvo i trgovinu</derivirana_varijabla>
  </DomainObject.Predmet.ProtustrankaFormated>
  <DomainObject.Predmet.ProtustrankaFormatedOIB>
    <izvorni_sadrzaj>  DIKANOVIĆ d. o. o. za ugostiteljstvo i trgovinu, OIB 76963836949</izvorni_sadrzaj>
    <derivirana_varijabla naziv="DomainObject.Predmet.ProtustrankaFormatedOIB_1">  DIKANOVIĆ d. o. o. za ugostiteljstvo i trgovinu, OIB 76963836949</derivirana_varijabla>
  </DomainObject.Predmet.ProtustrankaFormatedOIB>
  <DomainObject.Predmet.ProtustrankaFormatedWithAdress>
    <izvorni_sadrzaj> DIKANOVIĆ d. o. o. za ugostiteljstvo i trgovinu, STUPNIČKI KUTI 14, 35000 Stupnički Kuti</izvorni_sadrzaj>
    <derivirana_varijabla naziv="DomainObject.Predmet.ProtustrankaFormatedWithAdress_1"> DIKANOVIĆ d. o. o. za ugostiteljstvo i trgovinu, STUPNIČKI KUTI 14, 35000 Stupnički Kuti</derivirana_varijabla>
  </DomainObject.Predmet.ProtustrankaFormatedWithAdress>
  <DomainObject.Predmet.ProtustrankaFormatedWithAdressOIB>
    <izvorni_sadrzaj> DIKANOVIĆ d. o. o. za ugostiteljstvo i trgovinu, OIB 76963836949, STUPNIČKI KUTI 14, 35000 Stupnički Kuti</izvorni_sadrzaj>
    <derivirana_varijabla naziv="DomainObject.Predmet.ProtustrankaFormatedWithAdressOIB_1"> DIKANOVIĆ d. o. o. za ugostiteljstvo i trgovinu, OIB 76963836949, STUPNIČKI KUTI 14, 35000 Stupnički Kuti</derivirana_varijabla>
  </DomainObject.Predmet.ProtustrankaFormatedWithAdressOIB>
  <DomainObject.Predmet.ProtustrankaWithAdress>
    <izvorni_sadrzaj>DIKANOVIĆ d. o. o. za ugostiteljstvo i trgovinu STUPNIČKI KUTI 14, 35000 Stupnički Kuti</izvorni_sadrzaj>
    <derivirana_varijabla naziv="DomainObject.Predmet.ProtustrankaWithAdress_1">DIKANOVIĆ d. o. o. za ugostiteljstvo i trgovinu STUPNIČKI KUTI 14, 35000 Stupnički Kuti</derivirana_varijabla>
  </DomainObject.Predmet.ProtustrankaWithAdress>
  <DomainObject.Predmet.ProtustrankaWithAdressOIB>
    <izvorni_sadrzaj>DIKANOVIĆ d. o. o. za ugostiteljstvo i trgovinu, OIB 76963836949, STUPNIČKI KUTI 14, 35000 Stupnički Kuti</izvorni_sadrzaj>
    <derivirana_varijabla naziv="DomainObject.Predmet.ProtustrankaWithAdressOIB_1">DIKANOVIĆ d. o. o. za ugostiteljstvo i trgovinu, OIB 76963836949, STUPNIČKI KUTI 14, 35000 Stupnički Kuti</derivirana_varijabla>
  </DomainObject.Predmet.ProtustrankaWithAdressOIB>
  <DomainObject.Predmet.ProtustrankaNazivFormated>
    <izvorni_sadrzaj>DIKANOVIĆ d. o. o. za ugostiteljstvo i trgovinu</izvorni_sadrzaj>
    <derivirana_varijabla naziv="DomainObject.Predmet.ProtustrankaNazivFormated_1">DIKANOVIĆ d. o. o. za ugostiteljstvo i trgovinu</derivirana_varijabla>
  </DomainObject.Predmet.ProtustrankaNazivFormated>
  <DomainObject.Predmet.ProtustrankaNazivFormatedOIB>
    <izvorni_sadrzaj>DIKANOVIĆ d. o. o. za ugostiteljstvo i trgovinu, OIB 76963836949</izvorni_sadrzaj>
    <derivirana_varijabla naziv="DomainObject.Predmet.ProtustrankaNazivFormatedOIB_1">DIKANOVIĆ d. o. o. za ugostiteljstvo i trgovinu, OIB 76963836949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3558508.35</izvorni_sadrzaj>
    <derivirana_varijabla naziv="DomainObject.Predmet.TrenutnaVrijednost_1">3558508.35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DIKANOVIĆ d. o. o. za ugostiteljstvo i trgovinu</item>
    </izvorni_sadrzaj>
    <derivirana_varijabla naziv="DomainObject.Predmet.ProtuStrankaListFormated_1">
      <item>DIKANOVIĆ d. o. o. za ugostiteljstvo i trgovinu</item>
    </derivirana_varijabla>
  </DomainObject.Predmet.ProtuStrankaListFormated>
  <DomainObject.Predmet.ProtuStrankaListFormatedOIB>
    <izvorni_sadrzaj>
      <item>DIKANOVIĆ d. o. o. za ugostiteljstvo i trgovinu, OIB 76963836949</item>
    </izvorni_sadrzaj>
    <derivirana_varijabla naziv="DomainObject.Predmet.ProtuStrankaListFormatedOIB_1">
      <item>DIKANOVIĆ d. o. o. za ugostiteljstvo i trgovinu, OIB 76963836949</item>
    </derivirana_varijabla>
  </DomainObject.Predmet.ProtuStrankaListFormatedOIB>
  <DomainObject.Predmet.ProtuStrankaListFormatedWithAdress>
    <izvorni_sadrzaj>
      <item>DIKANOVIĆ d. o. o. za ugostiteljstvo i trgovinu, STUPNIČKI KUTI 14, 35000 Stupnički Kuti</item>
    </izvorni_sadrzaj>
    <derivirana_varijabla naziv="DomainObject.Predmet.ProtuStrankaListFormatedWithAdress_1">
      <item>DIKANOVIĆ d. o. o. za ugostiteljstvo i trgovinu, STUPNIČKI KUTI 14, 35000 Stupnički Kuti</item>
    </derivirana_varijabla>
  </DomainObject.Predmet.ProtuStrankaListFormatedWithAdress>
  <DomainObject.Predmet.ProtuStrankaListFormatedWithAdressOIB>
    <izvorni_sadrzaj>
      <item>DIKANOVIĆ d. o. o. za ugostiteljstvo i trgovinu, OIB 76963836949, STUPNIČKI KUTI 14, 35000 Stupnički Kuti</item>
    </izvorni_sadrzaj>
    <derivirana_varijabla naziv="DomainObject.Predmet.ProtuStrankaListFormatedWithAdressOIB_1">
      <item>DIKANOVIĆ d. o. o. za ugostiteljstvo i trgovinu, OIB 76963836949, STUPNIČKI KUTI 14, 35000 Stupnički Kuti</item>
    </derivirana_varijabla>
  </DomainObject.Predmet.ProtuStrankaListFormatedWithAdressOIB>
  <DomainObject.Predmet.ProtuStrankaListNazivFormated>
    <izvorni_sadrzaj>
      <item>DIKANOVIĆ d. o. o. za ugostiteljstvo i trgovinu</item>
    </izvorni_sadrzaj>
    <derivirana_varijabla naziv="DomainObject.Predmet.ProtuStrankaListNazivFormated_1">
      <item>DIKANOVIĆ d. o. o. za ugostiteljstvo i trgovinu</item>
    </derivirana_varijabla>
  </DomainObject.Predmet.ProtuStrankaListNazivFormated>
  <DomainObject.Predmet.ProtuStrankaListNazivFormatedOIB>
    <izvorni_sadrzaj>
      <item>DIKANOVIĆ d. o. o. za ugostiteljstvo i trgovinu, OIB 76963836949</item>
    </izvorni_sadrzaj>
    <derivirana_varijabla naziv="DomainObject.Predmet.ProtuStrankaListNazivFormatedOIB_1">
      <item>DIKANOVIĆ d. o. o. za ugostiteljstvo i trgovinu, OIB 76963836949</item>
    </derivirana_varijabla>
  </DomainObject.Predmet.ProtuStrankaListNazivFormatedOIB>
  <DomainObject.Predmet.OstaliListFormated>
    <izvorni_sadrzaj>
      <item>Mira Buljan</item>
    </izvorni_sadrzaj>
    <derivirana_varijabla naziv="DomainObject.Predmet.OstaliListFormated_1">
      <item>Mira Buljan</item>
    </derivirana_varijabla>
  </DomainObject.Predmet.OstaliListFormated>
  <DomainObject.Predmet.OstaliListFormatedOIB>
    <izvorni_sadrzaj>
      <item>Mira Buljan</item>
    </izvorni_sadrzaj>
    <derivirana_varijabla naziv="DomainObject.Predmet.OstaliListFormatedOIB_1">
      <item>Mira Buljan</item>
    </derivirana_varijabla>
  </DomainObject.Predmet.OstaliListFormatedOIB>
  <DomainObject.Predmet.OstaliListFormatedWithAdress>
    <izvorni_sadrzaj>
      <item>Mira Buljan</item>
    </izvorni_sadrzaj>
    <derivirana_varijabla naziv="DomainObject.Predmet.OstaliListFormatedWithAdress_1">
      <item>Mira Buljan</item>
    </derivirana_varijabla>
  </DomainObject.Predmet.OstaliListFormatedWithAdress>
  <DomainObject.Predmet.OstaliListFormatedWithAdressOIB>
    <izvorni_sadrzaj>
      <item>Mira Buljan</item>
    </izvorni_sadrzaj>
    <derivirana_varijabla naziv="DomainObject.Predmet.OstaliListFormatedWithAdressOIB_1">
      <item>Mira Buljan</item>
    </derivirana_varijabla>
  </DomainObject.Predmet.OstaliListFormatedWithAdressOIB>
  <DomainObject.Predmet.OstaliListNazivFormated>
    <izvorni_sadrzaj>
      <item>Mira Buljan</item>
    </izvorni_sadrzaj>
    <derivirana_varijabla naziv="DomainObject.Predmet.OstaliListNazivFormated_1">
      <item>Mira Buljan</item>
    </derivirana_varijabla>
  </DomainObject.Predmet.OstaliListNazivFormated>
  <DomainObject.Predmet.OstaliListNazivFormatedOIB>
    <izvorni_sadrzaj>
      <item>Mira Buljan</item>
    </izvorni_sadrzaj>
    <derivirana_varijabla naziv="DomainObject.Predmet.OstaliListNazivFormatedOIB_1">
      <item>Mira Buljan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DIKANOVIĆ d. o. o. za ugostiteljstvo i trgovinu</izvorni_sadrzaj>
    <derivirana_varijabla naziv="DomainObject.Predmet.ProtustrankaIDrugi_1">DIKANOVIĆ d. o. 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DIKANOVIĆ d. o. o. za ugostiteljstvo i trgovinu, OIB 76963836949, STUPNIČKI KUTI 14, 35000 Stupnički Kuti</izvorni_sadrzaj>
    <derivirana_varijabla naziv="DomainObject.Predmet.ProtustrankaIDrugiAdressOIB_1">DIKANOVIĆ d. o. o. za ugostiteljstvo i trgovinu, OIB 76963836949, STUPNIČKI KUTI 14, 35000 Stupnički Kuti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DIKANOVIĆ d. o. o. za ugostiteljstvo i trgovinu</item>
      <item>Mira Buljan</item>
    </izvorni_sadrzaj>
    <derivirana_varijabla naziv="DomainObject.Predmet.SudioniciListNaziv_1">
      <item>Financijska agencija</item>
      <item>DIKANOVIĆ d. o. o. za ugostiteljstvo i trgovinu</item>
      <item>Mira Buljan</item>
    </derivirana_varijabla>
  </DomainObject.Predmet.SudioniciListNaziv>
  <DomainObject.Predmet.SudioniciListAdressOIB>
    <izvorni_sadrzaj>
      <item>Financijska agencija, OIB 85821130368, Ulica grada Vukovara 70,10000 Zagreb</item>
      <item>DIKANOVIĆ d. o. o. za ugostiteljstvo i trgovinu, OIB 76963836949, STUPNIČKI KUTI 14,35000 Stupnički Kuti</item>
      <item>Mira Buljan</item>
    </izvorni_sadrzaj>
    <derivirana_varijabla naziv="DomainObject.Predmet.SudioniciListAdressOIB_1">
      <item>Financijska agencija, OIB 85821130368, Ulica grada Vukovara 70,10000 Zagreb</item>
      <item>DIKANOVIĆ d. o. o. za ugostiteljstvo i trgovinu, OIB 76963836949, STUPNIČKI KUTI 14,35000 Stupnički Kuti</item>
      <item>Mira Buljan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76963836949</item>
      <item>, OIB null</item>
    </izvorni_sadrzaj>
    <derivirana_varijabla naziv="DomainObject.Predmet.SudioniciListNazivOIB_1">
      <item>, OIB 85821130368</item>
      <item>, OIB 76963836949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St-884/2016-9</izvorni_sadrzaj>
    <derivirana_varijabla naziv="DomainObject.PredzadnjaOdlukaIzPredmeta.Oznaka_1">St-884/2016-9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87B480-3A14-4374-8F5A-350005040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902</properties:Words>
  <properties:Characters>4825</properties:Characters>
  <properties:Lines>142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2018-10-05T07:36:00Z</dcterms:created>
  <dc:creator>wsadmin</dc:creator>
  <cp:lastModifiedBy>wsadmin</cp:lastModifiedBy>
  <cp:lastPrinted>2018-10-05T07:34:00Z</cp:lastPrinted>
  <dcterms:modified xmlns:xsi="http://www.w3.org/2001/XMLSchema-instance" xsi:type="dcterms:W3CDTF">2018-10-05T07:36:00Z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 St-884-2016 (PRIJEDLOG).docx)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