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194b" w14:paraId="361194b" w:rsidRDefault="00E41186" w:rsidP="00E41186" w:rsidR="00E41186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E41186" w:rsidP="00E41186" w:rsidR="00E41186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E41186" w:rsidP="00E41186" w:rsidR="00E41186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E41186" w:rsidP="00E41186" w:rsidR="00E4118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E41186" w:rsidP="00E41186" w:rsidR="00E4118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St-5717/2015</w:t>
      </w:r>
    </w:p>
    <w:p w:rsidRDefault="00E41186" w:rsidP="00E41186" w:rsidR="00E41186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E41186" w:rsidP="00E41186" w:rsidR="00E41186">
      <w:pPr>
        <w:jc w:val="center"/>
        <w:rPr>
          <w:rFonts w:hAnsi="Times New Roman" w:ascii="Times New Roman"/>
          <w:szCs w:val="24"/>
          <w:lang w:val="hr-HR"/>
        </w:rPr>
      </w:pPr>
    </w:p>
    <w:p w:rsidRDefault="00E41186" w:rsidP="00E41186" w:rsidR="00E4118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1186" w:rsidP="00E41186" w:rsidR="00E4118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41186" w:rsidP="00E41186" w:rsidR="00E4118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41186" w:rsidP="00E41186" w:rsidR="00E4118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41186" w:rsidP="00E41186" w:rsidR="00E4118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ŠTROK</w:t>
      </w:r>
      <w:r w:rsidRPr="00DC33E5">
        <w:rPr>
          <w:rFonts w:hAnsi="Times New Roman" w:ascii="Times New Roman"/>
          <w:szCs w:val="24"/>
        </w:rPr>
        <w:t xml:space="preserve"> </w:t>
      </w:r>
      <w:proofErr w:type="spellStart"/>
      <w:r w:rsidRPr="00DC33E5"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09902160553, </w:t>
      </w:r>
      <w:proofErr w:type="spellStart"/>
      <w:r>
        <w:rPr>
          <w:rFonts w:hAnsi="Times New Roman" w:ascii="Times New Roman"/>
          <w:szCs w:val="24"/>
        </w:rPr>
        <w:t>Velika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Gorica</w:t>
      </w:r>
      <w:proofErr w:type="spellEnd"/>
      <w:r w:rsidRPr="001F7DF5">
        <w:rPr>
          <w:rFonts w:hAnsi="Times New Roman" w:ascii="Times New Roman"/>
          <w:szCs w:val="24"/>
        </w:rPr>
        <w:t>,</w:t>
      </w:r>
      <w:r w:rsidRPr="001F7DF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Plepelićeva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19 b,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41186" w:rsidP="00E41186" w:rsidR="00E411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41186" w:rsidP="00E41186" w:rsidR="00E4118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E41186" w:rsidP="00E41186" w:rsidR="00E4118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41186" w:rsidP="00E41186" w:rsidR="00E4118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ŠTROK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09902160553, Velika Gorica</w:t>
      </w:r>
      <w:r w:rsidRPr="001F7DF5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Plepelićeva</w:t>
      </w:r>
      <w:proofErr w:type="spellEnd"/>
      <w:r>
        <w:rPr>
          <w:rFonts w:hAnsi="Times New Roman" w:ascii="Times New Roman"/>
          <w:szCs w:val="24"/>
        </w:rPr>
        <w:t xml:space="preserve"> 19 b.</w:t>
      </w:r>
    </w:p>
    <w:p w:rsidRDefault="00E41186" w:rsidP="00E41186" w:rsidR="00E411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41186" w:rsidP="00E41186" w:rsidR="00E41186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13 sati i 30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41186" w:rsidP="00E41186" w:rsidR="00E411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41186" w:rsidP="00E41186" w:rsidR="00E41186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David Jakovljević, OIB: 63014812654, iz Sesveta, </w:t>
      </w:r>
      <w:proofErr w:type="spellStart"/>
      <w:r>
        <w:rPr>
          <w:rFonts w:hAnsi="Times New Roman" w:ascii="Times New Roman"/>
          <w:szCs w:val="24"/>
        </w:rPr>
        <w:t>Kašinska</w:t>
      </w:r>
      <w:proofErr w:type="spellEnd"/>
      <w:r>
        <w:rPr>
          <w:rFonts w:hAnsi="Times New Roman" w:ascii="Times New Roman"/>
          <w:szCs w:val="24"/>
        </w:rPr>
        <w:t xml:space="preserve"> 7.</w:t>
      </w:r>
    </w:p>
    <w:p w:rsidRDefault="00E41186" w:rsidP="00E41186" w:rsidR="00E4118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41186" w:rsidP="00E41186" w:rsidR="00E4118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ŠTROK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OIB: 09902160553, Velika Gorica</w:t>
      </w:r>
      <w:r w:rsidRPr="001F7DF5"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Plepelićeva</w:t>
      </w:r>
      <w:proofErr w:type="spellEnd"/>
      <w:r>
        <w:rPr>
          <w:rFonts w:hAnsi="Times New Roman" w:ascii="Times New Roman"/>
          <w:szCs w:val="24"/>
        </w:rPr>
        <w:t xml:space="preserve"> 19 b.</w:t>
      </w:r>
    </w:p>
    <w:p w:rsidRDefault="00E41186" w:rsidP="00E41186" w:rsidR="00E411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41186" w:rsidP="00E41186" w:rsidR="00E41186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E41186" w:rsidP="00E41186" w:rsidR="00E4118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41186" w:rsidP="00E41186" w:rsidR="00E4118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41186" w:rsidP="00E41186" w:rsidR="00E411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41186" w:rsidP="00E41186" w:rsidR="00E41186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41186" w:rsidP="00E41186" w:rsidR="00E41186">
      <w:pPr>
        <w:jc w:val="both"/>
        <w:rPr>
          <w:rFonts w:hAnsi="Times New Roman" w:ascii="Times New Roman"/>
          <w:lang w:val="hr-HR"/>
        </w:rPr>
      </w:pPr>
    </w:p>
    <w:p w:rsidRDefault="00E41186" w:rsidP="00E41186" w:rsidR="00E41186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E41186" w:rsidP="00E41186" w:rsidR="00E41186">
      <w:pPr>
        <w:jc w:val="both"/>
        <w:rPr>
          <w:rFonts w:hAnsi="Times New Roman" w:ascii="Times New Roman"/>
        </w:rPr>
      </w:pPr>
    </w:p>
    <w:p w:rsidRDefault="00E41186" w:rsidP="00E41186" w:rsidR="00E41186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E41186" w:rsidP="00E41186" w:rsidR="00E411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41186" w:rsidP="00E41186" w:rsidR="00E41186">
      <w:pPr>
        <w:jc w:val="both"/>
        <w:rPr>
          <w:rFonts w:hAnsi="Times New Roman" w:ascii="Times New Roman"/>
          <w:lang w:val="hr-HR"/>
        </w:rPr>
      </w:pPr>
    </w:p>
    <w:p w:rsidRDefault="00E41186" w:rsidP="00E41186" w:rsidR="00E41186">
      <w:pPr>
        <w:jc w:val="both"/>
        <w:rPr>
          <w:rFonts w:hAnsi="Times New Roman" w:ascii="Times New Roman"/>
          <w:lang w:val="hr-HR"/>
        </w:rPr>
      </w:pPr>
    </w:p>
    <w:p w:rsidRDefault="00E41186" w:rsidP="00E41186" w:rsidR="00E411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E41186" w:rsidP="00E41186" w:rsidR="00E41186">
      <w:pPr>
        <w:jc w:val="center"/>
        <w:rPr>
          <w:rFonts w:hAnsi="Times New Roman" w:ascii="Times New Roman"/>
          <w:lang w:val="hr-HR"/>
        </w:rPr>
      </w:pPr>
    </w:p>
    <w:p w:rsidRDefault="00E41186" w:rsidP="00E41186" w:rsidR="00E41186">
      <w:pPr>
        <w:jc w:val="center"/>
        <w:rPr>
          <w:rFonts w:hAnsi="Times New Roman" w:ascii="Times New Roman"/>
          <w:lang w:val="hr-HR"/>
        </w:rPr>
      </w:pPr>
    </w:p>
    <w:p w:rsidRDefault="00E41186" w:rsidP="00E41186" w:rsidR="00E411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41186" w:rsidP="00E41186" w:rsidR="00E411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E41186" w:rsidP="00E41186" w:rsidR="00E411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41186" w:rsidP="00E41186" w:rsidR="00E41186">
      <w:pPr>
        <w:jc w:val="both"/>
        <w:rPr>
          <w:rFonts w:hAnsi="Times New Roman" w:ascii="Times New Roman"/>
          <w:szCs w:val="24"/>
          <w:lang w:val="hr-HR"/>
        </w:rPr>
      </w:pPr>
    </w:p>
    <w:p w:rsidRDefault="00E41186" w:rsidP="00E41186" w:rsidR="00E411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1186" w:rsidP="00E41186" w:rsidR="00E41186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41186" w:rsidP="00E41186" w:rsidR="00E411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1186" w:rsidP="00E41186" w:rsidR="00E41186">
      <w:pPr>
        <w:jc w:val="both"/>
        <w:rPr>
          <w:rFonts w:hAnsi="Times New Roman" w:ascii="Times New Roman"/>
        </w:rPr>
      </w:pPr>
    </w:p>
    <w:p w:rsidRDefault="00E41186" w:rsidP="00E41186" w:rsidR="00E41186">
      <w:pPr>
        <w:jc w:val="both"/>
        <w:rPr>
          <w:rFonts w:hAnsi="Times New Roman" w:ascii="Times New Roman"/>
        </w:rPr>
      </w:pPr>
    </w:p>
    <w:p w:rsidRDefault="00E41186" w:rsidP="00E41186" w:rsidR="00E41186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1186" w:rsidP="00E41186" w:rsidR="00E4118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E41186" w:rsidP="00E41186" w:rsidR="00E41186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E41186" w:rsidP="00E41186" w:rsidR="00E411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41186" w:rsidP="00E41186" w:rsidR="00E411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41186" w:rsidP="00E41186" w:rsidR="00E41186" w:rsidRPr="00D44D4F">
      <w:pPr>
        <w:jc w:val="center"/>
        <w:rPr>
          <w:sz w:val="32"/>
          <w:u w:val="single"/>
          <w:lang w:val="hr-HR"/>
        </w:rPr>
      </w:pPr>
    </w:p>
    <w:p w:rsidRDefault="00E41186" w:rsidP="00E41186" w:rsidR="00E41186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C2D" w:rsidR="00000000">
      <w:r>
        <w:separator/>
      </w:r>
    </w:p>
  </w:endnote>
  <w:endnote w:id="0" w:type="continuationSeparator">
    <w:p w:rsidRDefault="00DC0C2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C2D" w:rsidR="00000000">
      <w:r>
        <w:separator/>
      </w:r>
    </w:p>
  </w:footnote>
  <w:footnote w:id="0" w:type="continuationSeparator">
    <w:p w:rsidRDefault="00DC0C2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E41186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St-5717/2015</w:t>
        </w:r>
      </w:p>
    </w:sdtContent>
  </w:sdt>
  <w:p w:rsidRDefault="00E41186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186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C0C2D" w:rsidP="00840E3D" w:rsidR="00840E3D">
    <w:pPr>
      <w:pStyle w:val="Zaglavlje"/>
      <w:rPr>
        <w:lang w:val="hr-HR"/>
      </w:rPr>
    </w:pPr>
  </w:p>
  <w:p w:rsidRDefault="00E41186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E41186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AE4"/>
    <w:rsid w:val="00135025"/>
    <w:rsid w:val="00181F4E"/>
    <w:rsid w:val="004A6AE4"/>
    <w:rsid w:val="00C95241"/>
    <w:rsid w:val="00DC0C2D"/>
    <w:rsid w:val="00E4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1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11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118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E4118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1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18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0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C2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1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11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118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E4118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1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18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0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C2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5717</izvorni_sadrzaj>
    <derivirana_varijabla naziv="DomainObject.Predmet.Broj_1">5717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St-5717/2015</izvorni_sadrzaj>
    <derivirana_varijabla naziv="DomainObject.Predmet.OznakaBroj_1">St-5717/2015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ŠTROK d.o.o. zastupanog po punomoćniku Goran Štrok</izvorni_sadrzaj>
    <derivirana_varijabla naziv="DomainObject.Predmet.ProtustrankaFormated_1">  ŠTROK d.o.o. zastupanog po punomoćniku Goran Štrok</derivirana_varijabla>
  </DomainObject.Predmet.ProtustrankaFormated>
  <DomainObject.Predmet.ProtustrankaFormatedOIB>
    <izvorni_sadrzaj>  ŠTROK d.o.o., OIB 09902160553 zastupanog po punomoćniku Goran Štrok</izvorni_sadrzaj>
    <derivirana_varijabla naziv="DomainObject.Predmet.ProtustrankaFormatedOIB_1">  ŠTROK d.o.o., OIB 09902160553 zastupanog po punomoćniku Goran Štrok</derivirana_varijabla>
  </DomainObject.Predmet.ProtustrankaFormatedOIB>
  <DomainObject.Predmet.ProtustrankaFormatedWithAdress>
    <izvorni_sadrzaj> ŠTROK d.o.o., Plepelićeva 19/b, 10410 Velika Gorica zastupanog po punomoćniku Goran Štrok</izvorni_sadrzaj>
    <derivirana_varijabla naziv="DomainObject.Predmet.ProtustrankaFormatedWithAdress_1"> ŠTROK d.o.o., Plepelićeva 19/b, 10410 Velika Gorica zastupanog po punomoćniku Goran Štrok</derivirana_varijabla>
  </DomainObject.Predmet.ProtustrankaFormatedWithAdress>
  <DomainObject.Predmet.ProtustrankaFormatedWithAdressOIB>
    <izvorni_sadrzaj> ŠTROK d.o.o., OIB 09902160553, Plepelićeva 19/b, 10410 Velika Gorica zastupanog po punomoćniku Goran Štrok</izvorni_sadrzaj>
    <derivirana_varijabla naziv="DomainObject.Predmet.ProtustrankaFormatedWithAdressOIB_1"> ŠTROK d.o.o., OIB 09902160553, Plepelićeva 19/b, 10410 Velika Gorica zastupanog po punomoćniku Goran Štrok</derivirana_varijabla>
  </DomainObject.Predmet.ProtustrankaFormatedWithAdressOIB>
  <DomainObject.Predmet.ProtustrankaWithAdress>
    <izvorni_sadrzaj>ŠTROK d.o.o. Plepelićeva 19/b, 10410 Velika Gorica</izvorni_sadrzaj>
    <derivirana_varijabla naziv="DomainObject.Predmet.ProtustrankaWithAdress_1">ŠTROK d.o.o. Plepelićeva 19/b, 10410 Velika Gorica</derivirana_varijabla>
  </DomainObject.Predmet.ProtustrankaWithAdress>
  <DomainObject.Predmet.ProtustrankaWithAdressOIB>
    <izvorni_sadrzaj>ŠTROK d.o.o., OIB 09902160553, Plepelićeva 19/b, 10410 Velika Gorica</izvorni_sadrzaj>
    <derivirana_varijabla naziv="DomainObject.Predmet.ProtustrankaWithAdressOIB_1">ŠTROK d.o.o., OIB 09902160553, Plepelićeva 19/b, 10410 Velika Gorica</derivirana_varijabla>
  </DomainObject.Predmet.ProtustrankaWithAdressOIB>
  <DomainObject.Predmet.ProtustrankaNazivFormated>
    <izvorni_sadrzaj>ŠTROK d.o.o.</izvorni_sadrzaj>
    <derivirana_varijabla naziv="DomainObject.Predmet.ProtustrankaNazivFormated_1">ŠTROK d.o.o.</derivirana_varijabla>
  </DomainObject.Predmet.ProtustrankaNazivFormated>
  <DomainObject.Predmet.ProtustrankaNazivFormatedOIB>
    <izvorni_sadrzaj>ŠTROK d.o.o., OIB 09902160553</izvorni_sadrzaj>
    <derivirana_varijabla naziv="DomainObject.Predmet.ProtustrankaNazivFormatedOIB_1">ŠTROK d.o.o., OIB 09902160553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ŠTROK d.o.o. zastupanog po punomoćniku Goran Štrok</item>
    </izvorni_sadrzaj>
    <derivirana_varijabla naziv="DomainObject.Predmet.ProtuStrankaListFormated_1">
      <item>ŠTROK d.o.o. zastupanog po punomoćniku Goran Štrok</item>
    </derivirana_varijabla>
  </DomainObject.Predmet.ProtuStrankaListFormated>
  <DomainObject.Predmet.ProtuStrankaListFormatedOIB>
    <izvorni_sadrzaj>
      <item>ŠTROK d.o.o., OIB 09902160553 zastupanog po punomoćniku Goran Štrok</item>
    </izvorni_sadrzaj>
    <derivirana_varijabla naziv="DomainObject.Predmet.ProtuStrankaListFormatedOIB_1">
      <item>ŠTROK d.o.o., OIB 09902160553 zastupanog po punomoćniku Goran Štrok</item>
    </derivirana_varijabla>
  </DomainObject.Predmet.ProtuStrankaListFormatedOIB>
  <DomainObject.Predmet.ProtuStrankaListFormatedWithAdress>
    <izvorni_sadrzaj>
      <item>ŠTROK d.o.o., Plepelićeva 19/b, 10410 Velika Gorica zastupanog po punomoćniku Goran Štrok</item>
    </izvorni_sadrzaj>
    <derivirana_varijabla naziv="DomainObject.Predmet.ProtuStrankaListFormatedWithAdress_1">
      <item>ŠTROK d.o.o., Plepelićeva 19/b, 10410 Velika Gorica zastupanog po punomoćniku Goran Štrok</item>
    </derivirana_varijabla>
  </DomainObject.Predmet.ProtuStrankaListFormatedWithAdress>
  <DomainObject.Predmet.ProtuStrankaListFormatedWithAdressOIB>
    <izvorni_sadrzaj>
      <item>ŠTROK d.o.o., OIB 09902160553, Plepelićeva 19/b, 10410 Velika Gorica zastupanog po punomoćniku Goran Štrok</item>
    </izvorni_sadrzaj>
    <derivirana_varijabla naziv="DomainObject.Predmet.ProtuStrankaListFormatedWithAdressOIB_1">
      <item>ŠTROK d.o.o., OIB 09902160553, Plepelićeva 19/b, 10410 Velika Gorica zastupanog po punomoćniku Goran Štrok</item>
    </derivirana_varijabla>
  </DomainObject.Predmet.ProtuStrankaListFormatedWithAdressOIB>
  <DomainObject.Predmet.ProtuStrankaListNazivFormated>
    <izvorni_sadrzaj>
      <item>ŠTROK d.o.o.</item>
    </izvorni_sadrzaj>
    <derivirana_varijabla naziv="DomainObject.Predmet.ProtuStrankaListNazivFormated_1">
      <item>ŠTROK d.o.o.</item>
    </derivirana_varijabla>
  </DomainObject.Predmet.ProtuStrankaListNazivFormated>
  <DomainObject.Predmet.ProtuStrankaListNazivFormatedOIB>
    <izvorni_sadrzaj>
      <item>ŠTROK d.o.o., OIB 09902160553</item>
    </izvorni_sadrzaj>
    <derivirana_varijabla naziv="DomainObject.Predmet.ProtuStrankaListNazivFormatedOIB_1">
      <item>ŠTROK d.o.o., OIB 09902160553</item>
    </derivirana_varijabla>
  </DomainObject.Predmet.ProtuStrankaListNazivFormatedOIB>
  <DomainObject.Predmet.OstaliListFormated>
    <izvorni_sadrzaj>
      <item>Goran Štrok punomoćnik sudionika u postupku ŠTROK d.o.o.</item>
    </izvorni_sadrzaj>
    <derivirana_varijabla naziv="DomainObject.Predmet.OstaliListFormated_1">
      <item>Goran Štrok punomoćnik sudionika u postupku ŠTROK d.o.o.</item>
    </derivirana_varijabla>
  </DomainObject.Predmet.OstaliListFormated>
  <DomainObject.Predmet.OstaliListFormatedOIB>
    <izvorni_sadrzaj>
      <item>Goran Štrok, OIB 59701262058 punomoćnik sudionika u postupku ŠTROK d.o.o.</item>
    </izvorni_sadrzaj>
    <derivirana_varijabla naziv="DomainObject.Predmet.OstaliListFormatedOIB_1">
      <item>Goran Štrok, OIB 59701262058 punomoćnik sudionika u postupku ŠTROK d.o.o.</item>
    </derivirana_varijabla>
  </DomainObject.Predmet.OstaliListFormatedOIB>
  <DomainObject.Predmet.OstaliListFormatedWithAdress>
    <izvorni_sadrzaj>
      <item>Goran Štrok, Plepelićeva 19/b, 10410 Velika Gorica punomoćnik sudionika u postupku ŠTROK d.o.o.</item>
    </izvorni_sadrzaj>
    <derivirana_varijabla naziv="DomainObject.Predmet.OstaliListFormatedWithAdress_1">
      <item>Goran Štrok, Plepelićeva 19/b, 10410 Velika Gorica punomoćnik sudionika u postupku ŠTROK d.o.o.</item>
    </derivirana_varijabla>
  </DomainObject.Predmet.OstaliListFormatedWithAdress>
  <DomainObject.Predmet.OstaliListFormatedWithAdressOIB>
    <izvorni_sadrzaj>
      <item>Goran Štrok, OIB 59701262058, Plepelićeva 19/b, 10410 Velika Gorica punomoćnik sudionika u postupku ŠTROK d.o.o.</item>
    </izvorni_sadrzaj>
    <derivirana_varijabla naziv="DomainObject.Predmet.OstaliListFormatedWithAdressOIB_1">
      <item>Goran Štrok, OIB 59701262058, Plepelićeva 19/b, 10410 Velika Gorica punomoćnik sudionika u postupku ŠTROK d.o.o.</item>
    </derivirana_varijabla>
  </DomainObject.Predmet.OstaliListFormatedWithAdressOIB>
  <DomainObject.Predmet.OstaliListNazivFormated>
    <izvorni_sadrzaj>
      <item>Goran Štrok</item>
    </izvorni_sadrzaj>
    <derivirana_varijabla naziv="DomainObject.Predmet.OstaliListNazivFormated_1">
      <item>Goran Štrok</item>
    </derivirana_varijabla>
  </DomainObject.Predmet.OstaliListNazivFormated>
  <DomainObject.Predmet.OstaliListNazivFormatedOIB>
    <izvorni_sadrzaj>
      <item>Goran Štrok, OIB 59701262058</item>
    </izvorni_sadrzaj>
    <derivirana_varijabla naziv="DomainObject.Predmet.OstaliListNazivFormatedOIB_1">
      <item>Goran Štrok, OIB 59701262058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ŠTROK d.o.o.</izvorni_sadrzaj>
    <derivirana_varijabla naziv="DomainObject.Predmet.ProtustrankaIDrugi_1">ŠTROK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ŠTROK d.o.o., OIB 09902160553, Plepelićeva 19/b, 10410 Velika Gorica</izvorni_sadrzaj>
    <derivirana_varijabla naziv="DomainObject.Predmet.ProtustrankaIDrugiAdressOIB_1">ŠTROK d.o.o., OIB 09902160553, Plepelićeva 19/b,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ŠTROK d.o.o.</item>
      <item>Goran Štrok</item>
    </izvorni_sadrzaj>
    <derivirana_varijabla naziv="DomainObject.Predmet.SudioniciListNaziv_1">
      <item>FINA Regionalni centar Zagreb</item>
      <item>ŠTROK d.o.o.</item>
      <item>Goran Štrok</item>
    </derivirana_varijabla>
  </DomainObject.Predmet.SudioniciListNaziv>
  <DomainObject.Predmet.SudioniciListAdressOIB>
    <izvorni_sadrzaj>
      <item>FINA Regionalni centar Zagreb, OIB 85821130368, Trg svibanjskih žrtava 1995. 1,10000 Zagreb</item>
      <item>ŠTROK d.o.o., OIB 09902160553, Plepelićeva 19/b,10410 Velika Gorica</item>
      <item>Goran Štrok, OIB 59701262058, Plepelićeva 19/b,10410 Velika Gorica</item>
    </izvorni_sadrzaj>
    <derivirana_varijabla naziv="DomainObject.Predmet.SudioniciListAdressOIB_1">
      <item>FINA Regionalni centar Zagreb, OIB 85821130368, Trg svibanjskih žrtava 1995. 1,10000 Zagreb</item>
      <item>ŠTROK d.o.o., OIB 09902160553, Plepelićeva 19/b,10410 Velika Gorica</item>
      <item>Goran Štrok, OIB 59701262058, Plepelićeva 19/b,10410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09902160553</item>
      <item>, OIB 59701262058</item>
    </izvorni_sadrzaj>
    <derivirana_varijabla naziv="DomainObject.Predmet.SudioniciListNazivOIB_1">
      <item>, OIB 85821130368</item>
      <item>, OIB 09902160553</item>
      <item>, OIB 59701262058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1882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2016-04-29T11:13:00Z</dcterms:created>
  <dc:creator>Marija Lukić</dc:creator>
  <dc:description/>
  <cp:keywords/>
  <cp:lastModifiedBy>Marija Lukić</cp:lastModifiedBy>
  <cp:lastPrinted>2016-04-29T11:14:00Z</cp:lastPrinted>
  <dcterms:modified xmlns:xsi="http://www.w3.org/2001/XMLSchema-instance" xsi:type="dcterms:W3CDTF">2016-04-29T11:15:00Z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