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03f7" w14:paraId="b3503f7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0DFD">
        <w:t>7</w:t>
      </w:r>
      <w:r w:rsidR="004512E3">
        <w:t xml:space="preserve"> St-</w:t>
      </w:r>
      <w:r w:rsidR="009305E7">
        <w:t>18</w:t>
      </w:r>
      <w:r w:rsidR="004512E3">
        <w:t>/</w:t>
      </w:r>
      <w:r w:rsidR="009305E7">
        <w:t>17-</w:t>
      </w:r>
      <w:proofErr w:type="spellStart"/>
      <w:r w:rsidR="009305E7">
        <w:t>17</w:t>
      </w:r>
      <w:proofErr w:type="spellEnd"/>
    </w:p>
    <w:p w:rsidRDefault="00A16660" w:rsidP="00A16660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</w:t>
      </w:r>
      <w:r w:rsidR="00774921">
        <w:t xml:space="preserve">FINANCIJSKE AGENCIJE Regionalni centar Osijek, Podružnica Osijek, L. </w:t>
      </w:r>
      <w:proofErr w:type="spellStart"/>
      <w:r w:rsidR="00774921">
        <w:t>Jagera</w:t>
      </w:r>
      <w:proofErr w:type="spellEnd"/>
      <w:r w:rsidR="00774921">
        <w:t xml:space="preserve"> 3, Osijek, OIB: 85821130368, za otvaranje stečajnog postupka nad dužnikom AVALON jednostavno društvo s ograničenom odgovornošću za usluge i ugostiteljstvo, Osijek, Vijenac Ljube Babića 7, MBS: 030134822, OIB: 91526907389</w:t>
      </w:r>
      <w:r>
        <w:t xml:space="preserve">, dana </w:t>
      </w:r>
      <w:r w:rsidR="00774921">
        <w:t>19. svibnja</w:t>
      </w:r>
      <w:r>
        <w:t xml:space="preserve"> 2017.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A34ADA">
        <w:t xml:space="preserve">AVALON jednostavno društvo s ograničenom odgovornošću za usluge i ugostiteljstvo, Osijek, Vijenac Ljube Babića 7,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7674CC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95227B">
        <w:rPr>
          <w:b/>
          <w:u w:val="single"/>
        </w:rPr>
        <w:t>. lipanj</w:t>
      </w:r>
      <w:r w:rsidR="001C0559" w:rsidRPr="001C0559">
        <w:rPr>
          <w:b/>
          <w:u w:val="single"/>
        </w:rPr>
        <w:t xml:space="preserve"> 2017. u </w:t>
      </w:r>
      <w:r>
        <w:rPr>
          <w:b/>
          <w:u w:val="single"/>
        </w:rPr>
        <w:t>10,45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700607" w:rsidP="001C0559" w:rsidR="00700607">
      <w:r>
        <w:t>Na ročište se pozivaju:</w:t>
      </w:r>
    </w:p>
    <w:p w:rsidRDefault="00700607" w:rsidP="00115125" w:rsidR="00700607" w:rsidRPr="007935A7">
      <w:pPr>
        <w:ind w:firstLine="360"/>
        <w:jc w:val="both"/>
      </w:pPr>
      <w:r w:rsidRPr="007935A7">
        <w:t xml:space="preserve">- </w:t>
      </w:r>
      <w:r w:rsidR="00115125" w:rsidRPr="007935A7">
        <w:tab/>
      </w:r>
      <w:r w:rsidRPr="007935A7">
        <w:t xml:space="preserve">predlagatelj </w:t>
      </w:r>
      <w:r w:rsidR="00115125" w:rsidRPr="007935A7">
        <w:rPr>
          <w:color w:val="000000"/>
        </w:rPr>
        <w:t>FINA Osijek</w:t>
      </w:r>
    </w:p>
    <w:p w:rsidRDefault="00115125" w:rsidP="00115125" w:rsidR="00115125" w:rsidRPr="007935A7">
      <w:pPr>
        <w:pStyle w:val="Odlomakpopisa"/>
        <w:numPr>
          <w:ilvl w:val="0"/>
          <w:numId w:val="10"/>
        </w:numPr>
        <w:jc w:val="both"/>
      </w:pPr>
      <w:r w:rsidRPr="007935A7">
        <w:rPr>
          <w:color w:val="000000"/>
        </w:rPr>
        <w:t>zakonski zastupnik dužnika</w:t>
      </w:r>
      <w:r w:rsidR="00700607" w:rsidRPr="007935A7">
        <w:tab/>
      </w:r>
      <w:r w:rsidR="00E10EB2">
        <w:t xml:space="preserve">Mihael </w:t>
      </w:r>
      <w:proofErr w:type="spellStart"/>
      <w:r w:rsidR="00E10EB2">
        <w:t>Štumfol</w:t>
      </w:r>
      <w:proofErr w:type="spellEnd"/>
      <w:r w:rsidR="00E10EB2">
        <w:t>, Osijek, Vijenac Ljube Babića 7</w:t>
      </w:r>
    </w:p>
    <w:p w:rsidRDefault="007935A7" w:rsidP="001C0559" w:rsidR="00F911B2" w:rsidRPr="007935A7">
      <w:pPr>
        <w:pStyle w:val="Odlomakpopisa"/>
        <w:numPr>
          <w:ilvl w:val="0"/>
          <w:numId w:val="10"/>
        </w:numPr>
        <w:jc w:val="both"/>
      </w:pPr>
      <w:r>
        <w:rPr>
          <w:color w:val="000000"/>
        </w:rPr>
        <w:t xml:space="preserve">privremena stečajna upraviteljica </w:t>
      </w:r>
      <w:r w:rsidR="00E10EB2">
        <w:t>Nada Gagro, Vinkovci, Glagoljaška 52</w:t>
      </w:r>
    </w:p>
    <w:p w:rsidRDefault="00DC2A67" w:rsidR="00DC2A67">
      <w:pPr>
        <w:jc w:val="both"/>
      </w:pP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F91A0F">
        <w:t>19. svibnja</w:t>
      </w:r>
      <w:r w:rsidR="009712AC">
        <w:t xml:space="preserve"> 2017.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8D1D1B" w:rsidR="00041092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lastRenderedPageBreak/>
        <w:t>DNA: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 w:rsidRPr="00687A19">
        <w:rPr>
          <w:color w:val="000000"/>
        </w:rPr>
        <w:t xml:space="preserve">zakonski zastupnik dužnika </w:t>
      </w:r>
      <w:r w:rsidR="00E10EB2">
        <w:t xml:space="preserve">Mihael </w:t>
      </w:r>
      <w:proofErr w:type="spellStart"/>
      <w:r w:rsidR="00E10EB2">
        <w:t>Štumfol</w:t>
      </w:r>
      <w:proofErr w:type="spellEnd"/>
      <w:r w:rsidR="00E10EB2">
        <w:t>, Osijek, Vijenac Ljube Babića 7</w:t>
      </w:r>
    </w:p>
    <w:p w:rsidRDefault="000F2208" w:rsidP="00687A19" w:rsidR="00687A19">
      <w:pPr>
        <w:pStyle w:val="Odlomakpopisa"/>
        <w:numPr>
          <w:ilvl w:val="0"/>
          <w:numId w:val="10"/>
        </w:numPr>
        <w:jc w:val="both"/>
      </w:pPr>
      <w:r>
        <w:t>dužnik</w:t>
      </w:r>
      <w:r w:rsidR="00687A19">
        <w:t xml:space="preserve"> </w:t>
      </w:r>
    </w:p>
    <w:p w:rsidRDefault="00E10EB2" w:rsidP="00687A19" w:rsidR="00E10EB2">
      <w:pPr>
        <w:pStyle w:val="Odlomakpopisa"/>
        <w:numPr>
          <w:ilvl w:val="0"/>
          <w:numId w:val="10"/>
        </w:numPr>
        <w:jc w:val="both"/>
      </w:pPr>
      <w:r>
        <w:t>privremena stečajna upraviteljica Nada Gagro, Vinkovci, Glagoljaška 52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R </w:t>
      </w:r>
      <w:r w:rsidR="00E10EB2">
        <w:t>13</w:t>
      </w:r>
      <w:r>
        <w:t>.6.17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565" w:rsidR="00134565">
      <w:r>
        <w:separator/>
      </w:r>
    </w:p>
  </w:endnote>
  <w:endnote w:id="0" w:type="continuationSeparator">
    <w:p w:rsidRDefault="00134565" w:rsidR="00134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565" w:rsidR="00134565">
      <w:r>
        <w:separator/>
      </w:r>
    </w:p>
  </w:footnote>
  <w:footnote w:id="0" w:type="continuationSeparator">
    <w:p w:rsidRDefault="00134565" w:rsidR="001345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A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700607" w:rsidR="00700607">
    <w:pPr>
      <w:jc w:val="right"/>
    </w:pPr>
    <w:r>
      <w:tab/>
    </w:r>
    <w:r>
      <w:tab/>
    </w:r>
    <w:r w:rsidR="00700607">
      <w:t>7 St-2698/16-25</w:t>
    </w: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34565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0A0F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A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0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A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0A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A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A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A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AVALON jednostavno društvo s ograničenom odgovornošću za usluge i ugostiteljstvo zastupanog po punomoćniku Mihael Štumfol</izvorni_sadrzaj>
    <derivirana_varijabla naziv="DomainObject.Predmet.ProtustrankaFormated_1">  AVALON jednostavno društvo s ograničenom odgovornošću za usluge i ugostiteljstvo zastupanog po punomoćniku Mihael Štumfol</derivirana_varijabla>
  </DomainObject.Predmet.ProtustrankaFormated>
  <DomainObject.Predmet.ProtustrankaFormatedOIB>
    <izvorni_sadrzaj>  AVALON jednostavno društvo s ograničenom odgovornošću za usluge i ugostiteljstvo, OIB 91526907389 zastupanog po punomoćniku Mihael Štumfol</izvorni_sadrzaj>
    <derivirana_varijabla naziv="DomainObject.Predmet.ProtustrankaFormatedOIB_1">  AVALON jednostavno društvo s ograničenom odgovornošću za usluge i ugostiteljstvo, OIB 91526907389 zastupanog po punomoćniku Mihael Štumfol</derivirana_varijabla>
  </DomainObject.Predmet.ProtustrankaFormatedOIB>
  <DomainObject.Predmet.ProtustrankaFormatedWithAdress>
    <izvorni_sadrzaj> AVALON jednostavno društvo s ograničenom odgovornošću za usluge i ugostiteljstvo, Vijenac Ljube Babića 7, 31000 Osijek zastupanog po punomoćniku Mihael Štumfol</izvorni_sadrzaj>
    <derivirana_varijabla naziv="DomainObject.Predmet.ProtustrankaFormatedWithAdress_1"> AVALON jednostavno društvo s ograničenom odgovornošću za usluge i ugostiteljstvo, Vijenac Ljube Babića 7, 31000 Osijek zastupanog po punomoćniku Mihael Štumfol</derivirana_varijabla>
  </DomainObject.Predmet.ProtustrankaFormatedWithAdress>
  <DomainObject.Predmet.ProtustrankaFormatedWithAdressOIB>
    <izvorni_sadrzaj> AVALON jednostavno društvo s ograničenom odgovornošću za usluge i ugostiteljstvo, OIB 91526907389, Vijenac Ljube Babića 7, 31000 Osijek zastupanog po punomoćniku Mihael Štumfol</izvorni_sadrzaj>
    <derivirana_varijabla naziv="DomainObject.Predmet.ProtustrankaFormatedWithAdressOIB_1"> AVALON jednostavno društvo s ograničenom odgovornošću za usluge i ugostiteljstvo, OIB 91526907389, Vijenac Ljube Babića 7, 31000 Osijek zastupanog po punomoćniku Mihael Štumfol</derivirana_varijabla>
  </DomainObject.Predmet.ProtustrankaFormatedWithAdressOIB>
  <DomainObject.Predmet.ProtustrankaWithAdress>
    <izvorni_sadrzaj>AVALON jednostavno društvo s ograničenom odgovornošću za usluge i ugostiteljstvo Vijenac Ljube Babića 7, 31000 Osijek</izvorni_sadrzaj>
    <derivirana_varijabla naziv="DomainObject.Predmet.ProtustrankaWithAdress_1">AVALON jednostavno društvo s ograničenom odgovornošću za usluge i ugostiteljstvo Vijenac Ljube Babića 7, 31000 Osijek</derivirana_varijabla>
  </DomainObject.Predmet.ProtustrankaWithAdress>
  <DomainObject.Predmet.ProtustrankaWithAdressOIB>
    <izvorni_sadrzaj>AVALON jednostavno društvo s ograničenom odgovornošću za usluge i ugostiteljstvo, OIB 91526907389, Vijenac Ljube Babića 7, 31000 Osijek</izvorni_sadrzaj>
    <derivirana_varijabla naziv="DomainObject.Predmet.ProtustrankaWithAdressOIB_1">AVALON jednostavno društvo s ograničenom odgovornošću za usluge i ugostiteljstvo, OIB 91526907389, Vijenac Ljube Babića 7, 31000 Osijek</derivirana_varijabla>
  </DomainObject.Predmet.ProtustrankaWithAdressOIB>
  <DomainObject.Predmet.ProtustrankaNazivFormated>
    <izvorni_sadrzaj>AVALON jednostavno društvo s ograničenom odgovornošću za usluge i ugostiteljstvo</izvorni_sadrzaj>
    <derivirana_varijabla naziv="DomainObject.Predmet.ProtustrankaNazivFormated_1">AVALON jednostavno društvo s ograničenom odgovornošću za usluge i ugostiteljstvo</derivirana_varijabla>
  </DomainObject.Predmet.ProtustrankaNazivFormated>
  <DomainObject.Predmet.ProtustrankaNazivFormatedOIB>
    <izvorni_sadrzaj>AVALON jednostavno društvo s ograničenom odgovornošću za usluge i ugostiteljstvo, OIB 91526907389</izvorni_sadrzaj>
    <derivirana_varijabla naziv="DomainObject.Predmet.ProtustrankaNazivFormatedOIB_1">AVALON jednostavno društvo s ograničenom odgovornošću za usluge i ugostiteljstvo, OIB 91526907389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AVALON jednostavno društvo s ograničenom odgovornošću za usluge i ugostiteljstvo zastupanog po punomoćniku Mihael Štumfol</item>
    </izvorni_sadrzaj>
    <derivirana_varijabla naziv="DomainObject.Predmet.ProtuStrankaListFormated_1">
      <item>AVALON jednostavno društvo s ograničenom odgovornošću za usluge i ugostiteljstvo zastupanog po punomoćniku Mihael Štumfol</item>
    </derivirana_varijabla>
  </DomainObject.Predmet.ProtuStrankaListFormated>
  <DomainObject.Predmet.ProtuStrankaListFormatedOIB>
    <izvorni_sadrzaj>
      <item>AVALON jednostavno društvo s ograničenom odgovornošću za usluge i ugostiteljstvo, OIB 91526907389 zastupanog po punomoćniku Mihael Štumfol</item>
    </izvorni_sadrzaj>
    <derivirana_varijabla naziv="DomainObject.Predmet.ProtuStrankaListFormatedOIB_1">
      <item>AVALON jednostavno društvo s ograničenom odgovornošću za usluge i ugostiteljstvo, OIB 91526907389 zastupanog po punomoćniku Mihael Štumfol</item>
    </derivirana_varijabla>
  </DomainObject.Predmet.ProtuStrankaListFormatedOIB>
  <DomainObject.Predmet.ProtuStrankaListFormatedWithAdress>
    <izvorni_sadrzaj>
      <item>AVALON jednostavno društvo s ograničenom odgovornošću za usluge i ugostiteljstvo, Vijenac Ljube Babića 7, 31000 Osijek zastupanog po punomoćniku Mihael Štumfol</item>
    </izvorni_sadrzaj>
    <derivirana_varijabla naziv="DomainObject.Predmet.ProtuStrankaListFormatedWithAdress_1">
      <item>AVALON jednostavno društvo s ograničenom odgovornošću za usluge i ugostiteljstvo, Vijenac Ljube Babića 7, 31000 Osijek zastupanog po punomoćniku Mihael Štumfol</item>
    </derivirana_varijabla>
  </DomainObject.Predmet.ProtuStrankaListFormatedWithAdress>
  <DomainObject.Predmet.ProtuStrankaListFormatedWithAdressOIB>
    <izvorni_sadrzaj>
      <item>AVALON jednostavno društvo s ograničenom odgovornošću za usluge i ugostiteljstvo, OIB 91526907389, Vijenac Ljube Babića 7, 31000 Osijek zastupanog po punomoćniku Mihael Štumfol</item>
    </izvorni_sadrzaj>
    <derivirana_varijabla naziv="DomainObject.Predmet.ProtuStrankaListFormatedWithAdressOIB_1">
      <item>AVALON jednostavno društvo s ograničenom odgovornošću za usluge i ugostiteljstvo, OIB 91526907389, Vijenac Ljube Babića 7, 31000 Osijek zastupanog po punomoćniku Mihael Štumfol</item>
    </derivirana_varijabla>
  </DomainObject.Predmet.ProtuStrankaListFormatedWithAdressOIB>
  <DomainObject.Predmet.ProtuStrankaListNazivFormated>
    <izvorni_sadrzaj>
      <item>AVALON jednostavno društvo s ograničenom odgovornošću za usluge i ugostiteljstvo</item>
    </izvorni_sadrzaj>
    <derivirana_varijabla naziv="DomainObject.Predmet.ProtuStrankaListNazivFormated_1">
      <item>AVALON jednostavno društvo s ograničenom odgovornošću za usluge i ugostiteljstvo</item>
    </derivirana_varijabla>
  </DomainObject.Predmet.ProtuStrankaListNazivFormated>
  <DomainObject.Predmet.ProtuStrankaListNazivFormatedOIB>
    <izvorni_sadrzaj>
      <item>AVALON jednostavno društvo s ograničenom odgovornošću za usluge i ugostiteljstvo, OIB 91526907389</item>
    </izvorni_sadrzaj>
    <derivirana_varijabla naziv="DomainObject.Predmet.ProtuStrankaListNazivFormatedOIB_1">
      <item>AVALON jednostavno društvo s ograničenom odgovornošću za usluge i ugostiteljstvo, OIB 91526907389</item>
    </derivirana_varijabla>
  </DomainObject.Predmet.ProtuStrankaListNazivFormatedOIB>
  <DomainObject.Predmet.OstaliListFormated>
    <izvorni_sadrzaj>
      <item>Mihael Štumfol punomoćnik sudionika u postupku AVALON jednostavno društvo s ograničenom odgovornošću za usluge i ugostiteljstvo</item>
    </izvorni_sadrzaj>
    <derivirana_varijabla naziv="DomainObject.Predmet.OstaliListFormated_1">
      <item>Mihael Štumfol punomoćnik sudionika u postupku AVALON jednostavno društvo s ograničenom odgovornošću za usluge i ugostiteljstvo</item>
    </derivirana_varijabla>
  </DomainObject.Predmet.OstaliListFormated>
  <DomainObject.Predmet.OstaliListFormatedOIB>
    <izvorni_sadrzaj>
      <item>Mihael Štumfol, OIB 78900502582 punomoćnik sudionika u postupku AVALON jednostavno društvo s ograničenom odgovornošću za usluge i ugostiteljstvo</item>
    </izvorni_sadrzaj>
    <derivirana_varijabla naziv="DomainObject.Predmet.OstaliListFormatedOIB_1">
      <item>Mihael Štumfol, OIB 78900502582 punomoćnik sudionika u postupku AVALON jednostavno društvo s ograničenom odgovornošću za usluge i ugostiteljstvo</item>
    </derivirana_varijabla>
  </DomainObject.Predmet.OstaliListFormatedOIB>
  <DomainObject.Predmet.OstaliListFormatedWithAdress>
    <izvorni_sadrzaj>
      <item>Mihael Štumfol, Vijenac Ljube Babića 7, 31000 Osijek punomoćnik sudionika u postupku AVALON jednostavno društvo s ograničenom odgovornošću za usluge i ugostiteljstvo</item>
    </izvorni_sadrzaj>
    <derivirana_varijabla naziv="DomainObject.Predmet.OstaliListFormatedWithAdress_1">
      <item>Mihael Štumfol, Vijenac Ljube Babića 7, 31000 Osijek punomoćnik sudionika u postupku AVALON jednostavno društvo s ograničenom odgovornošću za usluge i ugostiteljstvo</item>
    </derivirana_varijabla>
  </DomainObject.Predmet.OstaliListFormatedWithAdress>
  <DomainObject.Predmet.OstaliListFormatedWithAdressOIB>
    <izvorni_sadrzaj>
      <item>Mihael Štumfol, OIB 78900502582, Vijenac Ljube Babića 7, 31000 Osijek punomoćnik sudionika u postupku AVALON jednostavno društvo s ograničenom odgovornošću za usluge i ugostiteljstvo</item>
    </izvorni_sadrzaj>
    <derivirana_varijabla naziv="DomainObject.Predmet.OstaliListFormatedWithAdressOIB_1">
      <item>Mihael Štumfol, OIB 78900502582, Vijenac Ljube Babića 7, 31000 Osijek punomoćnik sudionika u postupku AVALON jednostavno društvo s ograničenom odgovornošću za usluge i ugostiteljstvo</item>
    </derivirana_varijabla>
  </DomainObject.Predmet.OstaliListFormatedWithAdressOIB>
  <DomainObject.Predmet.OstaliListNazivFormated>
    <izvorni_sadrzaj>
      <item>Mihael Štumfol</item>
    </izvorni_sadrzaj>
    <derivirana_varijabla naziv="DomainObject.Predmet.OstaliListNazivFormated_1">
      <item>Mihael Štumfol</item>
    </derivirana_varijabla>
  </DomainObject.Predmet.OstaliListNazivFormated>
  <DomainObject.Predmet.OstaliListNazivFormatedOIB>
    <izvorni_sadrzaj>
      <item>Mihael Štumfol, OIB 78900502582</item>
    </izvorni_sadrzaj>
    <derivirana_varijabla naziv="DomainObject.Predmet.OstaliListNazivFormatedOIB_1">
      <item>Mihael Štumfol, OIB 78900502582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AVALON jednostavno društvo s ograničenom odgovornošću za usluge i ugostiteljstvo</izvorni_sadrzaj>
    <derivirana_varijabla naziv="DomainObject.Predmet.ProtustrankaIDrugi_1">AVALON jednostavno društvo s ograničenom odgovornošću za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AVALON jednostavno društvo s ograničenom odgovornošću za usluge i ugostiteljstvo, OIB 91526907389, Vijenac Ljube Babića 7, 31000 Osijek</izvorni_sadrzaj>
    <derivirana_varijabla naziv="DomainObject.Predmet.ProtustrankaIDrugiAdressOIB_1">AVALON jednostavno društvo s ograničenom odgovornošću za usluge i ugostiteljstvo, OIB 91526907389, Vijenac Ljube Babića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AVALON jednostavno društvo s ograničenom odgovornošću za usluge i ugostiteljstvo</item>
      <item>Mihael Štumfol</item>
    </izvorni_sadrzaj>
    <derivirana_varijabla naziv="DomainObject.Predmet.SudioniciListNaziv_1">
      <item>FINA RC OSIJEK</item>
      <item>AVALON jednostavno društvo s ograničenom odgovornošću za usluge i ugostiteljstvo</item>
      <item>Mihael Štumfol</item>
    </derivirana_varijabla>
  </DomainObject.Predmet.SudioniciListNaziv>
  <DomainObject.Predmet.SudioniciListAdressOIB>
    <izvorni_sadrzaj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izvorni_sadrzaj>
    <derivirana_varijabla naziv="DomainObject.Predmet.SudioniciListAdressOIB_1"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91526907389</item>
      <item>, OIB 78900502582</item>
    </izvorni_sadrzaj>
    <derivirana_varijabla naziv="DomainObject.Predmet.SudioniciListNazivOIB_1">
      <item>, OIB 85821130368</item>
      <item>, OIB 91526907389</item>
      <item>, OIB 78900502582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214</properties:Words>
  <properties:Characters>1218</properties:Characters>
  <properties:Lines>51</properties:Lines>
  <properties:Paragraphs>24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2017-04-28T07:32:00Z</cp:lastPrinted>
  <dcterms:modified xmlns:xsi="http://www.w3.org/2001/XMLSchema-instance" xsi:type="dcterms:W3CDTF">2017-05-19T10:25:00Z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