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f8fd" w14:paraId="4e9f8fd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837C7">
        <w:t>7</w:t>
      </w:r>
      <w:r w:rsidR="00BA0FA6">
        <w:t>470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BA0FA6" w:rsidRPr="00BA0FA6">
        <w:t>VILA-GRAD društvo s ograničenom odgovornošću za graditeljstvo, trgovinu i usluge, Zagreb, Vladimira Gortana 50, OIB: 25276157749</w:t>
      </w:r>
      <w:r w:rsidR="00BC5677" w:rsidRPr="00BC5677">
        <w:t xml:space="preserve">, </w:t>
      </w:r>
      <w:r w:rsidR="00E050BF">
        <w:t>7</w:t>
      </w:r>
      <w:r w:rsidR="00962099">
        <w:t xml:space="preserve">. </w:t>
      </w:r>
      <w:r w:rsidR="00EC26BF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BA0FA6" w:rsidRPr="00BA0FA6">
        <w:t>VILA-GRAD društvo s ograničenom odgovornošću za graditeljstvo, trgovinu i usluge, Zagreb, Vladimira Gortana 50, OIB: 25276157749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BA0FA6" w:rsidRPr="00BA0FA6">
        <w:t>MATEO ERCEG, Zagreb, Radnička cesta 30, OIB:93602617826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BA0FA6" w:rsidRPr="00BA0FA6">
        <w:t>VILA-GRAD društvo s ograničenom odgovornošću za graditeljstvo, trgovinu i usluge, Zagreb, Vladimira Gortana 50, OIB: 25276157749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BA0FA6" w:rsidP="00485794" w:rsidR="00485794">
      <w:pPr>
        <w:overflowPunct w:val="false"/>
        <w:ind w:firstLine="708"/>
        <w:jc w:val="both"/>
      </w:pPr>
      <w:r w:rsidRPr="00BA0FA6">
        <w:t>U izvješću o financijsko-gospodarskom stanju dužnika od 8. srpnja 2016. navedeno je da dužnik nema imovine.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BA0FA6">
        <w:t>7470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A837C7">
        <w:t>2</w:t>
      </w:r>
      <w:r w:rsidR="00BA0FA6">
        <w:t>6</w:t>
      </w:r>
      <w:r w:rsidR="00667B0F" w:rsidRPr="00667B0F">
        <w:t xml:space="preserve">. </w:t>
      </w:r>
      <w:r w:rsidR="00BA0FA6">
        <w:t>travnja</w:t>
      </w:r>
      <w:r w:rsidR="00667B0F" w:rsidRPr="00667B0F">
        <w:t xml:space="preserve"> 201</w:t>
      </w:r>
      <w:r w:rsidR="000C0BFE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BA0FA6">
        <w:t>9</w:t>
      </w:r>
      <w:r w:rsidR="00667B0F" w:rsidRPr="00667B0F">
        <w:t>.</w:t>
      </w:r>
      <w:r w:rsidR="00BA0FA6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050BF">
        <w:rPr>
          <w:noProof w:val="false"/>
        </w:rPr>
        <w:t>7</w:t>
      </w:r>
      <w:r w:rsidR="00EF6870">
        <w:rPr>
          <w:noProof w:val="false"/>
        </w:rPr>
        <w:t xml:space="preserve">. </w:t>
      </w:r>
      <w:r w:rsidR="0037174F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DD565E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DD565E" w:rsidP="00E23277" w:rsidR="00DD565E">
      <w:pPr>
        <w:jc w:val="both"/>
      </w:pPr>
    </w:p>
    <w:p w:rsidRDefault="00DD565E" w:rsidP="007A1486" w:rsidR="00DD565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DD565E" w:rsidP="007A1486" w:rsidR="00DD565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D565E" w:rsidP="007A1486" w:rsidR="00DD565E" w:rsidRPr="007A1486">
      <w:pPr>
        <w:ind w:left="720"/>
      </w:pPr>
    </w:p>
    <w:p w:rsidRDefault="001F1245" w:rsidP="00DD565E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65E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A837C7">
      <w:t>7</w:t>
    </w:r>
    <w:r w:rsidR="00BA0FA6">
      <w:t>470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0BFE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0A0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74F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4F47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0B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195"/>
    <w:rsid w:val="00834D6F"/>
    <w:rsid w:val="00836481"/>
    <w:rsid w:val="00841A9F"/>
    <w:rsid w:val="0084213C"/>
    <w:rsid w:val="00842FBB"/>
    <w:rsid w:val="00843E8E"/>
    <w:rsid w:val="008440EA"/>
    <w:rsid w:val="00845C56"/>
    <w:rsid w:val="00846974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37C7"/>
    <w:rsid w:val="00A84E54"/>
    <w:rsid w:val="00A85DA0"/>
    <w:rsid w:val="00A8613A"/>
    <w:rsid w:val="00A90488"/>
    <w:rsid w:val="00A90AB5"/>
    <w:rsid w:val="00A91CF5"/>
    <w:rsid w:val="00A9268E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0FA6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4BA4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565E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050BF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26BF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5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6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6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6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6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D5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6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6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6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6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7470</izvorni_sadrzaj>
    <derivirana_varijabla naziv="DomainObject.Predmet.Broj_1">7470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St-7470/2015</izvorni_sadrzaj>
    <derivirana_varijabla naziv="DomainObject.Predmet.OznakaBroj_1">St-7470/2015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VILA-GRAD d.o.o.</izvorni_sadrzaj>
    <derivirana_varijabla naziv="DomainObject.Predmet.ProtustrankaFormated_1">  VILA-GRAD d.o.o.</derivirana_varijabla>
  </DomainObject.Predmet.ProtustrankaFormated>
  <DomainObject.Predmet.ProtustrankaFormatedOIB>
    <izvorni_sadrzaj>  VILA-GRAD d.o.o., OIB 25276157749</izvorni_sadrzaj>
    <derivirana_varijabla naziv="DomainObject.Predmet.ProtustrankaFormatedOIB_1">  VILA-GRAD d.o.o., OIB 25276157749</derivirana_varijabla>
  </DomainObject.Predmet.ProtustrankaFormatedOIB>
  <DomainObject.Predmet.ProtustrankaFormatedWithAdress>
    <izvorni_sadrzaj> VILA-GRAD d.o.o., Vladimira Gortana 50, 10000 Zagreb</izvorni_sadrzaj>
    <derivirana_varijabla naziv="DomainObject.Predmet.ProtustrankaFormatedWithAdress_1"> VILA-GRAD d.o.o., Vladimira Gortana 50, 10000 Zagreb</derivirana_varijabla>
  </DomainObject.Predmet.ProtustrankaFormatedWithAdress>
  <DomainObject.Predmet.ProtustrankaFormatedWithAdressOIB>
    <izvorni_sadrzaj> VILA-GRAD d.o.o., OIB 25276157749, Vladimira Gortana 50, 10000 Zagreb</izvorni_sadrzaj>
    <derivirana_varijabla naziv="DomainObject.Predmet.ProtustrankaFormatedWithAdressOIB_1"> VILA-GRAD d.o.o., OIB 25276157749, Vladimira Gortana 50, 10000 Zagreb</derivirana_varijabla>
  </DomainObject.Predmet.ProtustrankaFormatedWithAdressOIB>
  <DomainObject.Predmet.ProtustrankaWithAdress>
    <izvorni_sadrzaj>VILA-GRAD d.o.o. Vladimira Gortana 50, 10000 Zagreb</izvorni_sadrzaj>
    <derivirana_varijabla naziv="DomainObject.Predmet.ProtustrankaWithAdress_1">VILA-GRAD d.o.o. Vladimira Gortana 50, 10000 Zagreb</derivirana_varijabla>
  </DomainObject.Predmet.ProtustrankaWithAdress>
  <DomainObject.Predmet.ProtustrankaWithAdressOIB>
    <izvorni_sadrzaj>VILA-GRAD d.o.o., OIB 25276157749, Vladimira Gortana 50, 10000 Zagreb</izvorni_sadrzaj>
    <derivirana_varijabla naziv="DomainObject.Predmet.ProtustrankaWithAdressOIB_1">VILA-GRAD d.o.o., OIB 25276157749, Vladimira Gortana 50, 10000 Zagreb</derivirana_varijabla>
  </DomainObject.Predmet.ProtustrankaWithAdressOIB>
  <DomainObject.Predmet.ProtustrankaNazivFormated>
    <izvorni_sadrzaj>VILA-GRAD d.o.o.</izvorni_sadrzaj>
    <derivirana_varijabla naziv="DomainObject.Predmet.ProtustrankaNazivFormated_1">VILA-GRAD d.o.o.</derivirana_varijabla>
  </DomainObject.Predmet.ProtustrankaNazivFormated>
  <DomainObject.Predmet.ProtustrankaNazivFormatedOIB>
    <izvorni_sadrzaj>VILA-GRAD d.o.o., OIB 25276157749</izvorni_sadrzaj>
    <derivirana_varijabla naziv="DomainObject.Predmet.ProtustrankaNazivFormatedOIB_1">VILA-GRAD d.o.o., OIB 25276157749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VILA-GRAD d.o.o.</item>
    </izvorni_sadrzaj>
    <derivirana_varijabla naziv="DomainObject.Predmet.ProtuStrankaListFormated_1">
      <item>VILA-GRAD d.o.o.</item>
    </derivirana_varijabla>
  </DomainObject.Predmet.ProtuStrankaListFormated>
  <DomainObject.Predmet.ProtuStrankaListFormatedOIB>
    <izvorni_sadrzaj>
      <item>VILA-GRAD d.o.o., OIB 25276157749</item>
    </izvorni_sadrzaj>
    <derivirana_varijabla naziv="DomainObject.Predmet.ProtuStrankaListFormatedOIB_1">
      <item>VILA-GRAD d.o.o., OIB 25276157749</item>
    </derivirana_varijabla>
  </DomainObject.Predmet.ProtuStrankaListFormatedOIB>
  <DomainObject.Predmet.ProtuStrankaListFormatedWithAdress>
    <izvorni_sadrzaj>
      <item>VILA-GRAD d.o.o., Vladimira Gortana 50, 10000 Zagreb</item>
    </izvorni_sadrzaj>
    <derivirana_varijabla naziv="DomainObject.Predmet.ProtuStrankaListFormatedWithAdress_1">
      <item>VILA-GRAD d.o.o., Vladimira Gortana 50, 10000 Zagreb</item>
    </derivirana_varijabla>
  </DomainObject.Predmet.ProtuStrankaListFormatedWithAdress>
  <DomainObject.Predmet.ProtuStrankaListFormatedWithAdressOIB>
    <izvorni_sadrzaj>
      <item>VILA-GRAD d.o.o., OIB 25276157749, Vladimira Gortana 50, 10000 Zagreb</item>
    </izvorni_sadrzaj>
    <derivirana_varijabla naziv="DomainObject.Predmet.ProtuStrankaListFormatedWithAdressOIB_1">
      <item>VILA-GRAD d.o.o., OIB 25276157749, Vladimira Gortana 50, 10000 Zagreb</item>
    </derivirana_varijabla>
  </DomainObject.Predmet.ProtuStrankaListFormatedWithAdressOIB>
  <DomainObject.Predmet.ProtuStrankaListNazivFormated>
    <izvorni_sadrzaj>
      <item>VILA-GRAD d.o.o.</item>
    </izvorni_sadrzaj>
    <derivirana_varijabla naziv="DomainObject.Predmet.ProtuStrankaListNazivFormated_1">
      <item>VILA-GRAD d.o.o.</item>
    </derivirana_varijabla>
  </DomainObject.Predmet.ProtuStrankaListNazivFormated>
  <DomainObject.Predmet.ProtuStrankaListNazivFormatedOIB>
    <izvorni_sadrzaj>
      <item>VILA-GRAD d.o.o., OIB 25276157749</item>
    </izvorni_sadrzaj>
    <derivirana_varijabla naziv="DomainObject.Predmet.ProtuStrankaListNazivFormatedOIB_1">
      <item>VILA-GRAD d.o.o., OIB 25276157749</item>
    </derivirana_varijabla>
  </DomainObject.Predmet.ProtuStrankaListNazivFormatedOIB>
  <DomainObject.Predmet.OstaliListFormated>
    <izvorni_sadrzaj>
      <item>ŽELJKO ALILOVIĆ</item>
    </izvorni_sadrzaj>
    <derivirana_varijabla naziv="DomainObject.Predmet.OstaliListFormated_1">
      <item>ŽELJKO ALILOVIĆ</item>
    </derivirana_varijabla>
  </DomainObject.Predmet.OstaliListFormated>
  <DomainObject.Predmet.OstaliListFormatedOIB>
    <izvorni_sadrzaj>
      <item>ŽELJKO ALILOVIĆ, OIB 38001570579</item>
    </izvorni_sadrzaj>
    <derivirana_varijabla naziv="DomainObject.Predmet.OstaliListFormatedOIB_1">
      <item>ŽELJKO ALILOVIĆ, OIB 38001570579</item>
    </derivirana_varijabla>
  </DomainObject.Predmet.OstaliListFormatedOIB>
  <DomainObject.Predmet.OstaliListFormatedWithAdress>
    <izvorni_sadrzaj>
      <item>ŽELJKO ALILOVIĆ, Sv. Mateja 129, 10000 Zagreb</item>
    </izvorni_sadrzaj>
    <derivirana_varijabla naziv="DomainObject.Predmet.OstaliListFormatedWithAdress_1">
      <item>ŽELJKO ALILOVIĆ, Sv. Mateja 129, 10000 Zagreb</item>
    </derivirana_varijabla>
  </DomainObject.Predmet.OstaliListFormatedWithAdress>
  <DomainObject.Predmet.OstaliListFormatedWithAdressOIB>
    <izvorni_sadrzaj>
      <item>ŽELJKO ALILOVIĆ, OIB 38001570579, Sv. Mateja 129, 10000 Zagreb</item>
    </izvorni_sadrzaj>
    <derivirana_varijabla naziv="DomainObject.Predmet.OstaliListFormatedWithAdressOIB_1">
      <item>ŽELJKO ALILOVIĆ, OIB 38001570579, Sv. Mateja 129, 10000 Zagreb</item>
    </derivirana_varijabla>
  </DomainObject.Predmet.OstaliListFormatedWithAdressOIB>
  <DomainObject.Predmet.OstaliListNazivFormated>
    <izvorni_sadrzaj>
      <item>ŽELJKO ALILOVIĆ</item>
    </izvorni_sadrzaj>
    <derivirana_varijabla naziv="DomainObject.Predmet.OstaliListNazivFormated_1">
      <item>ŽELJKO ALILOVIĆ</item>
    </derivirana_varijabla>
  </DomainObject.Predmet.OstaliListNazivFormated>
  <DomainObject.Predmet.OstaliListNazivFormatedOIB>
    <izvorni_sadrzaj>
      <item>ŽELJKO ALILOVIĆ, OIB 38001570579</item>
    </izvorni_sadrzaj>
    <derivirana_varijabla naziv="DomainObject.Predmet.OstaliListNazivFormatedOIB_1">
      <item>ŽELJKO ALILOVIĆ, OIB 38001570579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VILA-GRAD d.o.o.</izvorni_sadrzaj>
    <derivirana_varijabla naziv="DomainObject.Predmet.ProtustrankaIDrugi_1">VILA-GRAD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VILA-GRAD d.o.o., OIB 25276157749, Vladimira Gortana 50, 10000 Zagreb</izvorni_sadrzaj>
    <derivirana_varijabla naziv="DomainObject.Predmet.ProtustrankaIDrugiAdressOIB_1">VILA-GRAD d.o.o., OIB 25276157749, Vladimira Gortana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VILA-GRAD d.o.o.</item>
      <item>ŽELJKO ALILOVIĆ</item>
      <item>VJEROVNICI</item>
    </izvorni_sadrzaj>
    <derivirana_varijabla naziv="DomainObject.Predmet.SudioniciListNaziv_1">
      <item>FINA Regionalni centar Zagreb</item>
      <item>VILA-GRAD d.o.o.</item>
      <item>ŽELJKO ALILOVIĆ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VILA-GRAD d.o.o., OIB 25276157749, Vladimira Gortana 50,10000 Zagreb</item>
      <item>ŽELJKO ALILOVIĆ, OIB 38001570579, Sv. Mateja 129,10000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VILA-GRAD d.o.o., OIB 25276157749, Vladimira Gortana 50,10000 Zagreb</item>
      <item>ŽELJKO ALILOVIĆ, OIB 38001570579, Sv. Mateja 129,10000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25276157749</item>
      <item>, OIB 38001570579</item>
      <item>, OIB null</item>
    </izvorni_sadrzaj>
    <derivirana_varijabla naziv="DomainObject.Predmet.SudioniciListNazivOIB_1">
      <item>, OIB 85821130368</item>
      <item>, OIB 25276157749</item>
      <item>, OIB 38001570579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509</properties:Words>
  <properties:Characters>2755</properties:Characters>
  <properties:Lines>70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2017-07-06T08:10:00Z</dcterms:created>
  <dc:creator>novakb</dc:creator>
  <cp:lastModifiedBy>Ivana Stampf</cp:lastModifiedBy>
  <cp:lastPrinted>2013-08-26T14:50:00Z</cp:lastPrinted>
  <dcterms:modified xmlns:xsi="http://www.w3.org/2001/XMLSchema-instance" xsi:type="dcterms:W3CDTF">2017-07-07T11:54:00Z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