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f0e6" w14:paraId="d8bf0e6" w:rsidRDefault="00AE649C" w:rsidP="00FA5B5E" w:rsidR="00AE649C" w:rsidRPr="00B76F3C">
      <w:pPr>
        <w:pStyle w:val="Naslov3"/>
        <w15:collapsed w:val="false"/>
      </w:pPr>
    </w:p>
    <w:p w:rsidRDefault="00B44B1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44B14" w:rsidR="00B44B14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</w:p>
    <w:p w:rsidRDefault="00B44B14" w:rsidP="00B44B14" w:rsidR="00B44B14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44B14" w:rsidP="00B44B14" w:rsidR="00B44B14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B44B14" w:rsidP="00B44B14" w:rsidR="00B44B14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B44B14" w:rsidP="00B44B14" w:rsidR="00B44B14">
      <w:pPr>
        <w:spacing w:after="0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rPr>
          <w:rFonts w:cs="Times New Roman" w:eastAsia="Times New Roman"/>
          <w:lang w:eastAsia="hr-HR"/>
        </w:rPr>
      </w:pPr>
    </w:p>
    <w:p w:rsidRDefault="00B44B14" w:rsidP="00B44B14" w:rsidR="00B44B1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B44B14" w:rsidP="00B44B14" w:rsidR="00B44B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B44B14" w:rsidP="00B44B14" w:rsidR="00B44B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4B14" w:rsidP="00B44B14" w:rsidR="00B44B14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Rijeka, Podružnice Pula za provedbu skraćenoga stečajnog postupka nad dužnikom </w:t>
      </w:r>
      <w:proofErr w:type="spellStart"/>
      <w:r>
        <w:t>I.M</w:t>
      </w:r>
      <w:proofErr w:type="spellEnd"/>
      <w:r>
        <w:t>. MODUS d.o.o.,</w:t>
      </w:r>
      <w:proofErr w:type="spellStart"/>
      <w:r>
        <w:t>Višnjan</w:t>
      </w:r>
      <w:proofErr w:type="spellEnd"/>
      <w:r>
        <w:t>,</w:t>
      </w:r>
      <w:proofErr w:type="spellStart"/>
      <w:r>
        <w:t>Vejaki</w:t>
      </w:r>
      <w:proofErr w:type="spellEnd"/>
      <w:r>
        <w:t xml:space="preserve">, </w:t>
      </w:r>
      <w:proofErr w:type="spellStart"/>
      <w:r>
        <w:t>Vejaki</w:t>
      </w:r>
      <w:proofErr w:type="spellEnd"/>
      <w:r>
        <w:t xml:space="preserve"> 15,  OIB: 93398956589, 14. rujna 2016.</w:t>
      </w:r>
    </w:p>
    <w:p w:rsidRDefault="00B44B14" w:rsidP="00B44B14" w:rsidR="00B4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B44B14" w:rsidP="00B44B14" w:rsidR="00B4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B44B14" w:rsidP="00B44B14" w:rsidR="00B44B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B44B14" w:rsidP="00B44B14" w:rsidR="00B44B1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44B14" w:rsidP="00B44B14" w:rsidR="00B44B1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44B14" w:rsidP="00B44B14" w:rsidR="00B44B1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B44B14" w:rsidP="00B44B14" w:rsidR="00B44B1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B44B14" w:rsidP="00B44B14" w:rsidR="00B44B1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B44B14" w:rsidP="00B44B14" w:rsidR="00B4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B44B14" w:rsidP="00B44B14" w:rsidR="00B44B1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B44B14" w:rsidP="00B44B14" w:rsidR="00B4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B14" w:rsidP="00B44B14" w:rsidR="00B44B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44B14" w:rsidP="00B44B14" w:rsidR="00B44B1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B44B14" w:rsidP="00B44B14" w:rsidR="00B44B1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B44B14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14" w:rsidR="008333A9">
    <w:pPr>
      <w:pStyle w:val="Zaglavlje"/>
    </w:pPr>
    <w:r>
      <w:rPr>
        <w:rFonts w:cs="Times New Roman" w:eastAsia="Times New Roman"/>
        <w:lang w:eastAsia="hr-HR"/>
      </w:rPr>
      <w:t>Poslovni broj: 5 St-661/2016-9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B14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546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St-661/2016-7</izvorni_sadrzaj>
    <derivirana_varijabla naziv="DomainObject.Oznaka_1">St-661/2016-7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 MODUS d.o.o. VIŠNJAN</izvorni_sadrzaj>
    <derivirana_varijabla naziv="DomainObject.Predmet.ProtustrankaFormated_1">  I.M. MODUS d.o.o. VIŠNJAN</derivirana_varijabla>
  </DomainObject.Predmet.ProtustrankaFormated>
  <DomainObject.Predmet.ProtustrankaFormatedOIB>
    <izvorni_sadrzaj>  I.M. MODUS d.o.o. VIŠNJAN, OIB 93398956589</izvorni_sadrzaj>
    <derivirana_varijabla naziv="DomainObject.Predmet.ProtustrankaFormatedOIB_1">  I.M. MODUS d.o.o. VIŠNJAN, OIB 93398956589</derivirana_varijabla>
  </DomainObject.Predmet.ProtustrankaFormatedOIB>
  <DomainObject.Predmet.ProtustrankaFormatedWithAdress>
    <izvorni_sadrzaj> I.M. MODUS d.o.o. VIŠNJAN, Vejaki, Vejaki 15, 52463 Višnjan</izvorni_sadrzaj>
    <derivirana_varijabla naziv="DomainObject.Predmet.ProtustrankaFormatedWithAdress_1"> I.M. MODUS d.o.o. VIŠNJAN, Vejaki, Vejaki 15, 52463 Višnjan</derivirana_varijabla>
  </DomainObject.Predmet.ProtustrankaFormatedWithAdress>
  <DomainObject.Predmet.ProtustrankaFormatedWithAdressOIB>
    <izvorni_sadrzaj> I.M. MODUS d.o.o. VIŠNJAN, OIB 93398956589, Vejaki, Vejaki 15, 52463 Višnjan</izvorni_sadrzaj>
    <derivirana_varijabla naziv="DomainObject.Predmet.ProtustrankaFormatedWithAdressOIB_1"> I.M. MODUS d.o.o. VIŠNJAN, OIB 93398956589, Vejaki, Vejaki 15, 52463 Višnjan</derivirana_varijabla>
  </DomainObject.Predmet.ProtustrankaFormatedWithAdressOIB>
  <DomainObject.Predmet.ProtustrankaWithAdress>
    <izvorni_sadrzaj>I.M. MODUS d.o.o. VIŠNJAN Vejaki, Vejaki 15, 52463 Višnjan</izvorni_sadrzaj>
    <derivirana_varijabla naziv="DomainObject.Predmet.ProtustrankaWithAdress_1">I.M. MODUS d.o.o. VIŠNJAN Vejaki, Vejaki 15, 52463 Višnjan</derivirana_varijabla>
  </DomainObject.Predmet.ProtustrankaWithAdress>
  <DomainObject.Predmet.ProtustrankaWithAdressOIB>
    <izvorni_sadrzaj>I.M. MODUS d.o.o. VIŠNJAN, OIB 93398956589, Vejaki, Vejaki 15, 52463 Višnjan</izvorni_sadrzaj>
    <derivirana_varijabla naziv="DomainObject.Predmet.ProtustrankaWithAdressOIB_1">I.M. MODUS d.o.o. VIŠNJAN, OIB 93398956589, Vejaki, Vejaki 15, 52463 Višnjan</derivirana_varijabla>
  </DomainObject.Predmet.ProtustrankaWithAdressOIB>
  <DomainObject.Predmet.ProtustrankaNazivFormated>
    <izvorni_sadrzaj>I.M. MODUS d.o.o. VIŠNJAN</izvorni_sadrzaj>
    <derivirana_varijabla naziv="DomainObject.Predmet.ProtustrankaNazivFormated_1">I.M. MODUS d.o.o. VIŠNJAN</derivirana_varijabla>
  </DomainObject.Predmet.ProtustrankaNazivFormated>
  <DomainObject.Predmet.ProtustrankaNazivFormatedOIB>
    <izvorni_sadrzaj>I.M. MODUS d.o.o. VIŠNJAN, OIB 93398956589</izvorni_sadrzaj>
    <derivirana_varijabla naziv="DomainObject.Predmet.ProtustrankaNazivFormatedOIB_1">I.M. MODUS d.o.o. VIŠNJAN, OIB 93398956589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350.09</izvorni_sadrzaj>
    <derivirana_varijabla naziv="DomainObject.Predmet.TrenutnaVrijednost_1">350.09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I.M. MODUS d.o.o. VIŠNJAN</item>
    </izvorni_sadrzaj>
    <derivirana_varijabla naziv="DomainObject.Predmet.ProtuStrankaListFormated_1">
      <item>I.M. MODUS d.o.o. VIŠNJAN</item>
    </derivirana_varijabla>
  </DomainObject.Predmet.ProtuStrankaListFormated>
  <DomainObject.Predmet.ProtuStrankaListFormatedOIB>
    <izvorni_sadrzaj>
      <item>I.M. MODUS d.o.o. VIŠNJAN, OIB 93398956589</item>
    </izvorni_sadrzaj>
    <derivirana_varijabla naziv="DomainObject.Predmet.ProtuStrankaListFormatedOIB_1">
      <item>I.M. MODUS d.o.o. VIŠNJAN, OIB 93398956589</item>
    </derivirana_varijabla>
  </DomainObject.Predmet.ProtuStrankaListFormatedOIB>
  <DomainObject.Predmet.ProtuStrankaListFormatedWithAdress>
    <izvorni_sadrzaj>
      <item>I.M. MODUS d.o.o. VIŠNJAN, Vejaki, Vejaki 15, 52463 Višnjan</item>
    </izvorni_sadrzaj>
    <derivirana_varijabla naziv="DomainObject.Predmet.ProtuStrankaListFormatedWithAdress_1">
      <item>I.M. MODUS d.o.o. VIŠNJAN, Vejaki, Vejaki 15, 52463 Višnjan</item>
    </derivirana_varijabla>
  </DomainObject.Predmet.ProtuStrankaListFormatedWithAdress>
  <DomainObject.Predmet.ProtuStrankaListFormatedWithAdressOIB>
    <izvorni_sadrzaj>
      <item>I.M. MODUS d.o.o. VIŠNJAN, OIB 93398956589, Vejaki, Vejaki 15, 52463 Višnjan</item>
    </izvorni_sadrzaj>
    <derivirana_varijabla naziv="DomainObject.Predmet.ProtuStrankaListFormatedWithAdressOIB_1">
      <item>I.M. MODUS d.o.o. VIŠNJAN, OIB 93398956589, Vejaki, Vejaki 15, 52463 Višnjan</item>
    </derivirana_varijabla>
  </DomainObject.Predmet.ProtuStrankaListFormatedWithAdressOIB>
  <DomainObject.Predmet.ProtuStrankaListNazivFormated>
    <izvorni_sadrzaj>
      <item>I.M. MODUS d.o.o. VIŠNJAN</item>
    </izvorni_sadrzaj>
    <derivirana_varijabla naziv="DomainObject.Predmet.ProtuStrankaListNazivFormated_1">
      <item>I.M. MODUS d.o.o. VIŠNJAN</item>
    </derivirana_varijabla>
  </DomainObject.Predmet.ProtuStrankaListNazivFormated>
  <DomainObject.Predmet.ProtuStrankaListNazivFormatedOIB>
    <izvorni_sadrzaj>
      <item>I.M. MODUS d.o.o. VIŠNJAN, OIB 93398956589</item>
    </izvorni_sadrzaj>
    <derivirana_varijabla naziv="DomainObject.Predmet.ProtuStrankaListNazivFormatedOIB_1">
      <item>I.M. MODUS d.o.o. VIŠNJAN, OIB 93398956589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St-661/2016-7</izvorni_sadrzaj>
    <derivirana_varijabla naziv="DomainObject.PoslovniBrojDokumenta_1">St-661/2016-7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I.M. MODUS d.o.o. VIŠNJAN</izvorni_sadrzaj>
    <derivirana_varijabla naziv="DomainObject.Predmet.ProtustrankaIDrugi_1">I.M. MODUS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I.M. MODUS d.o.o. VIŠNJAN, OIB 93398956589, Vejaki, Vejaki 15, 52463 Višnjan</izvorni_sadrzaj>
    <derivirana_varijabla naziv="DomainObject.Predmet.ProtustrankaIDrugiAdressOIB_1">I.M. MODUS d.o.o. VIŠNJAN, OIB 93398956589, Vejaki, Vejaki 15,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I.M. MODUS d.o.o. VIŠNJAN</item>
    </izvorni_sadrzaj>
    <derivirana_varijabla naziv="DomainObject.Predmet.SudioniciListNaziv_1">
      <item>FINANCIJSKA AGENCIJA, RC RIJEKA, PODRUŽNICA PULA, PULA</item>
      <item>I.M. MODUS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I.M. MODUS d.o.o. VIŠNJAN, OIB 93398956589, Vejaki, Vejaki 15,52463 Višnjan</item>
    </izvorni_sadrzaj>
    <derivirana_varijabla naziv="DomainObject.Predmet.SudioniciListAdressOIB_1">
      <item>FINANCIJSKA AGENCIJA, RC RIJEKA, PODRUŽNICA PULA, PULA, OIB 85821130368, Ulica grada Vukovara 70,10000 Zagreb</item>
      <item>I.M. MODUS d.o.o. VIŠNJAN, OIB 93398956589, Vejaki, Vejaki 15,52463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8E7B7-1387-48CB-8396-FF18614D2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772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St-661/2016-7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