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690c" w14:paraId="67a690c" w:rsidRDefault="00433348" w:rsidP="00433348" w:rsidR="0043334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33348" w:rsidP="00433348" w:rsidR="004333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433348" w:rsidP="00433348" w:rsidR="004333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3348" w:rsidP="00ED4645" w:rsidR="0043334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ED4645">
        <w:rPr>
          <w:rFonts w:cs="Times New Roman" w:hAnsi="Times New Roman" w:ascii="Times New Roman"/>
          <w:sz w:val="24"/>
          <w:szCs w:val="24"/>
        </w:rPr>
        <w:t xml:space="preserve">ZLATNA MASLINA j.d.o.o., </w:t>
      </w:r>
      <w:proofErr w:type="spellStart"/>
      <w:r w:rsidR="00ED4645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="00ED4645">
        <w:rPr>
          <w:rFonts w:cs="Times New Roman" w:hAnsi="Times New Roman" w:ascii="Times New Roman"/>
          <w:sz w:val="24"/>
          <w:szCs w:val="24"/>
        </w:rPr>
        <w:t xml:space="preserve">, Vladimira Nazora 6, OIB: 26580332133, dana 14. </w:t>
      </w:r>
      <w:r w:rsidR="009B6BD0">
        <w:rPr>
          <w:rFonts w:cs="Times New Roman" w:hAnsi="Times New Roman" w:ascii="Times New Roman"/>
          <w:sz w:val="24"/>
          <w:szCs w:val="24"/>
        </w:rPr>
        <w:t>s</w:t>
      </w:r>
      <w:r w:rsidR="00ED4645">
        <w:rPr>
          <w:rFonts w:cs="Times New Roman" w:hAnsi="Times New Roman" w:ascii="Times New Roman"/>
          <w:sz w:val="24"/>
          <w:szCs w:val="24"/>
        </w:rPr>
        <w:t>tudenog 2016.g.</w:t>
      </w:r>
    </w:p>
    <w:p w:rsidRDefault="00433348" w:rsidP="00433348" w:rsidR="004333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33348" w:rsidP="00433348" w:rsidR="004333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3348" w:rsidP="00ED4645" w:rsidR="0043334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4F1054">
        <w:rPr>
          <w:rFonts w:cs="Times New Roman" w:hAnsi="Times New Roman" w:ascii="Times New Roman"/>
          <w:sz w:val="24"/>
          <w:szCs w:val="24"/>
        </w:rPr>
        <w:t xml:space="preserve">ZLATNA MASLINA j.d.o.o., </w:t>
      </w:r>
      <w:proofErr w:type="spellStart"/>
      <w:r w:rsidR="004F1054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="004F1054">
        <w:rPr>
          <w:rFonts w:cs="Times New Roman" w:hAnsi="Times New Roman" w:ascii="Times New Roman"/>
          <w:sz w:val="24"/>
          <w:szCs w:val="24"/>
        </w:rPr>
        <w:t>, Vladimira Nazora 6, OIB: 26580332133</w:t>
      </w:r>
      <w:r>
        <w:rPr>
          <w:rFonts w:cs="Times New Roman" w:hAnsi="Times New Roman" w:ascii="Times New Roman"/>
          <w:sz w:val="24"/>
          <w:szCs w:val="24"/>
        </w:rPr>
        <w:t xml:space="preserve"> zakazuje se za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8241D6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241D6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8241D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u 9,</w:t>
      </w:r>
      <w:r w:rsidR="008241D6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433348" w:rsidP="00433348" w:rsidR="004333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433348" w:rsidP="00347A93" w:rsidR="00347A93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347A93">
        <w:rPr>
          <w:rFonts w:cs="Times New Roman" w:hAnsi="Times New Roman" w:ascii="Times New Roman"/>
          <w:sz w:val="24"/>
          <w:szCs w:val="24"/>
        </w:rPr>
        <w:t xml:space="preserve">Marko Vinković, </w:t>
      </w:r>
      <w:proofErr w:type="spellStart"/>
      <w:r w:rsidR="00347A93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="00347A93">
        <w:rPr>
          <w:rFonts w:cs="Times New Roman" w:hAnsi="Times New Roman" w:ascii="Times New Roman"/>
          <w:sz w:val="24"/>
          <w:szCs w:val="24"/>
        </w:rPr>
        <w:t>, Vladimira Nazora 6</w:t>
      </w:r>
    </w:p>
    <w:p w:rsidRDefault="00347A93" w:rsidP="00347A93" w:rsidR="00347A93">
      <w:pPr>
        <w:spacing w:lineRule="auto" w:line="240" w:after="0"/>
        <w:ind w:firstLine="21" w:left="3519"/>
        <w:jc w:val="both"/>
        <w:rPr>
          <w:rFonts w:cs="Times New Roman" w:hAnsi="Times New Roman" w:ascii="Times New Roman"/>
          <w:sz w:val="24"/>
          <w:szCs w:val="24"/>
        </w:rPr>
      </w:pPr>
    </w:p>
    <w:p w:rsidRDefault="00347A93" w:rsidP="00347A93" w:rsidR="00347A93">
      <w:pPr>
        <w:spacing w:lineRule="auto" w:line="240" w:after="0"/>
        <w:ind w:firstLine="21" w:left="3519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347A93" w:rsidR="00433348">
      <w:pPr>
        <w:spacing w:lineRule="auto" w:line="240" w:after="0"/>
        <w:ind w:firstLine="21" w:left="351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14. studenog 2016.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33348" w:rsidP="00433348" w:rsidR="00433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3348" w:rsidP="00433348" w:rsidR="00433348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433348" w:rsidP="00433348" w:rsidR="00DA0242" w:rsidRPr="001C0480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283105">
        <w:rPr>
          <w:rFonts w:cs="Times New Roman" w:hAnsi="Times New Roman" w:ascii="Times New Roman"/>
          <w:sz w:val="24"/>
          <w:szCs w:val="24"/>
        </w:rPr>
        <w:t xml:space="preserve">Marko Vinković, </w:t>
      </w:r>
      <w:proofErr w:type="spellStart"/>
      <w:r w:rsidR="00283105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="00283105">
        <w:rPr>
          <w:rFonts w:cs="Times New Roman" w:hAnsi="Times New Roman" w:ascii="Times New Roman"/>
          <w:sz w:val="24"/>
          <w:szCs w:val="24"/>
        </w:rPr>
        <w:t>, Vladimira Nazora 6</w:t>
      </w:r>
    </w:p>
    <w:sectPr w:rsidSect="001C0480" w:rsidR="00DA0242" w:rsidRPr="001C0480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F2F" w:rsidP="00537B78" w:rsidR="00AE0F2F">
      <w:r>
        <w:separator/>
      </w:r>
    </w:p>
  </w:endnote>
  <w:endnote w:id="0" w:type="continuationSeparator">
    <w:p w:rsidRDefault="00AE0F2F" w:rsidP="00537B78" w:rsidR="00AE0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F2F" w:rsidP="00537B78" w:rsidR="00AE0F2F">
      <w:r>
        <w:separator/>
      </w:r>
    </w:p>
  </w:footnote>
  <w:footnote w:id="0" w:type="continuationSeparator">
    <w:p w:rsidRDefault="00AE0F2F" w:rsidP="00537B78" w:rsidR="00AE0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348" w:rsidR="008333A9" w:rsidRPr="00433348">
    <w:pPr>
      <w:pStyle w:val="Zaglavlje"/>
      <w:rPr>
        <w:rFonts w:cs="Times New Roman" w:hAnsi="Times New Roman" w:ascii="Times New Roman"/>
        <w:sz w:val="24"/>
        <w:szCs w:val="24"/>
      </w:rPr>
    </w:pPr>
    <w:r w:rsidRPr="00433348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 broj: 4 St-989/16-13</w:t>
    </w:r>
    <w:r w:rsidR="001C4583" w:rsidRPr="00433348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48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105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A93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348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49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054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1D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BD0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F2F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69D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645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33348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33348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7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St-989/2016-13</izvorni_sadrzaj>
    <derivirana_varijabla naziv="DomainObject.Oznaka_1">St-989/2016-13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MASLINA jednostavno društvo s ograničenom odgovornošću za ugostiteljstvo i turizam zastupanog po punomoćniku Marko Vinković</izvorni_sadrzaj>
    <derivirana_varijabla naziv="DomainObject.Predmet.ProtustrankaFormated_1">  ZLATNA MASLINA jednostavno društvo s ograničenom odgovornošću za ugostiteljstvo i turizam zastupanog po punomoćniku Marko Vinković</derivirana_varijabla>
  </DomainObject.Predmet.ProtustrankaFormated>
  <DomainObject.Predmet.ProtustrankaFormatedOIB>
    <izvorni_sadrzaj>  ZLATNA MASLINA jednostavno društvo s ograničenom odgovornošću za ugostiteljstvo i turizam, OIB 26580332133 zastupanog po punomoćniku Marko Vinković</izvorni_sadrzaj>
    <derivirana_varijabla naziv="DomainObject.Predmet.ProtustrankaFormatedOIB_1">  ZLATNA MASLINA jednostavno društvo s ograničenom odgovornošću za ugostiteljstvo i turizam, OIB 26580332133 zastupanog po punomoćniku Marko Vinković</derivirana_varijabla>
  </DomainObject.Predmet.ProtustrankaFormatedOIB>
  <DomainObject.Predmet.ProtustrankaFormatedWithAdress>
    <izvorni_sadrzaj> ZLATNA MASLINA jednostavno društvo s ograničenom odgovornošću za ugostiteljstvo i turizam, Vladimira Nazora 6, 40000 Lopatinec zastupanog po punomoćniku Marko Vinković</izvorni_sadrzaj>
    <derivirana_varijabla naziv="DomainObject.Predmet.ProtustrankaFormatedWithAdress_1"> ZLATNA MASLINA jednostavno društvo s ograničenom odgovornošću za ugostiteljstvo i turizam, Vladimira Nazora 6, 40000 Lopatinec zastupanog po punomoćniku Marko Vinković</derivirana_varijabla>
  </DomainObject.Predmet.ProtustrankaFormatedWithAdress>
  <DomainObject.Predmet.ProtustrankaFormatedWithAdressOIB>
    <izvorni_sadrzaj> ZLATNA MASLINA jednostavno društvo s ograničenom odgovornošću za ugostiteljstvo i turizam, OIB 26580332133, Vladimira Nazora 6, 40000 Lopatinec zastupanog po punomoćniku Marko Vinković</izvorni_sadrzaj>
    <derivirana_varijabla naziv="DomainObject.Predmet.ProtustrankaFormatedWithAdressOIB_1"> ZLATNA MASLINA jednostavno društvo s ograničenom odgovornošću za ugostiteljstvo i turizam, OIB 26580332133, Vladimira Nazora 6, 40000 Lopatinec zastupanog po punomoćniku Marko Vinković</derivirana_varijabla>
  </DomainObject.Predmet.ProtustrankaFormatedWithAdressOIB>
  <DomainObject.Predmet.ProtustrankaWithAdress>
    <izvorni_sadrzaj>ZLATNA MASLINA jednostavno društvo s ograničenom odgovornošću za ugostiteljstvo i turizam Vladimira Nazora 6, 40000 Lopatinec</izvorni_sadrzaj>
    <derivirana_varijabla naziv="DomainObject.Predmet.ProtustrankaWithAdress_1">ZLATNA MASLINA jednostavno društvo s ograničenom odgovornošću za ugostiteljstvo i turizam Vladimira Nazora 6, 40000 Lopatinec</derivirana_varijabla>
  </DomainObject.Predmet.ProtustrankaWithAdress>
  <DomainObject.Predmet.ProtustrankaWithAdressOIB>
    <izvorni_sadrzaj>ZLATNA MASLINA jednostavno društvo s ograničenom odgovornošću za ugostiteljstvo i turizam, OIB 26580332133, Vladimira Nazora 6, 40000 Lopatinec</izvorni_sadrzaj>
    <derivirana_varijabla naziv="DomainObject.Predmet.ProtustrankaWithAdressOIB_1">ZLATNA MASLINA jednostavno društvo s ograničenom odgovornošću za ugostiteljstvo i turizam, OIB 26580332133, Vladimira Nazora 6, 40000 Lopatinec</derivirana_varijabla>
  </DomainObject.Predmet.ProtustrankaWithAdressOIB>
  <DomainObject.Predmet.ProtustrankaNazivFormated>
    <izvorni_sadrzaj>ZLATNA MASLINA jednostavno društvo s ograničenom odgovornošću za ugostiteljstvo i turizam</izvorni_sadrzaj>
    <derivirana_varijabla naziv="DomainObject.Predmet.ProtustrankaNazivFormated_1">ZLATNA MASLINA jednostavno društvo s ograničenom odgovornošću za ugostiteljstvo i turizam</derivirana_varijabla>
  </DomainObject.Predmet.ProtustrankaNazivFormated>
  <DomainObject.Predmet.ProtustrankaNazivFormatedOIB>
    <izvorni_sadrzaj>ZLATNA MASLINA jednostavno društvo s ograničenom odgovornošću za ugostiteljstvo i turizam, OIB 26580332133</izvorni_sadrzaj>
    <derivirana_varijabla naziv="DomainObject.Predmet.ProtustrankaNazivFormatedOIB_1">ZLATNA MASLINA jednostavno društvo s ograničenom odgovornošću za ugostiteljstvo i turizam, OIB 26580332133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38334.48</izvorni_sadrzaj>
    <derivirana_varijabla naziv="DomainObject.Predmet.TrenutnaVrijednost_1">38334.48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MASLINA jednostavno društvo s ograničenom odgovornošću za ugostiteljstvo i turizam zastupanog po punomoćniku Marko Vinković</item>
    </izvorni_sadrzaj>
    <derivirana_varijabla naziv="DomainObject.Predmet.ProtuStrankaListFormated_1">
      <item>ZLATNA MASLINA jednostavno društvo s ograničenom odgovornošću za ugostiteljstvo i turizam zastupanog po punomoćniku Marko Vinković</item>
    </derivirana_varijabla>
  </DomainObject.Predmet.ProtuStrankaListFormated>
  <DomainObject.Predmet.ProtuStrankaListFormatedOIB>
    <izvorni_sadrzaj>
      <item>ZLATNA MASLINA jednostavno društvo s ograničenom odgovornošću za ugostiteljstvo i turizam, OIB 26580332133 zastupanog po punomoćniku Marko Vinković</item>
    </izvorni_sadrzaj>
    <derivirana_varijabla naziv="DomainObject.Predmet.ProtuStrankaListFormatedOIB_1">
      <item>ZLATNA MASLINA jednostavno društvo s ograničenom odgovornošću za ugostiteljstvo i turizam, OIB 26580332133 zastupanog po punomoćniku Marko Vinković</item>
    </derivirana_varijabla>
  </DomainObject.Predmet.ProtuStrankaListFormatedOIB>
  <DomainObject.Predmet.ProtuStrankaListFormatedWithAdress>
    <izvorni_sadrzaj>
      <item>ZLATNA MASLINA jednostavno društvo s ograničenom odgovornošću za ugostiteljstvo i turizam, Vladimira Nazora 6, 40000 Lopatinec zastupanog po punomoćniku Marko Vinković</item>
    </izvorni_sadrzaj>
    <derivirana_varijabla naziv="DomainObject.Predmet.ProtuStrankaListFormatedWithAdress_1">
      <item>ZLATNA MASLINA jednostavno društvo s ograničenom odgovornošću za ugostiteljstvo i turizam, Vladimira Nazora 6, 40000 Lopatinec zastupanog po punomoćniku Marko Vinković</item>
    </derivirana_varijabla>
  </DomainObject.Predmet.ProtuStrankaListFormatedWithAdress>
  <DomainObject.Predmet.ProtuStrankaListFormatedWithAdressOIB>
    <izvorni_sadrzaj>
      <item>ZLATNA MASLINA jednostavno društvo s ograničenom odgovornošću za ugostiteljstvo i turizam, OIB 26580332133, Vladimira Nazora 6, 40000 Lopatinec zastupanog po punomoćniku Marko Vinković</item>
    </izvorni_sadrzaj>
    <derivirana_varijabla naziv="DomainObject.Predmet.ProtuStrankaListFormatedWithAdressOIB_1">
      <item>ZLATNA MASLINA jednostavno društvo s ograničenom odgovornošću za ugostiteljstvo i turizam, OIB 26580332133, Vladimira Nazora 6, 40000 Lopatinec zastupanog po punomoćniku Marko Vinković</item>
    </derivirana_varijabla>
  </DomainObject.Predmet.ProtuStrankaListFormatedWithAdressOIB>
  <DomainObject.Predmet.ProtuStrankaListNazivFormated>
    <izvorni_sadrzaj>
      <item>ZLATNA MASLINA jednostavno društvo s ograničenom odgovornošću za ugostiteljstvo i turizam</item>
    </izvorni_sadrzaj>
    <derivirana_varijabla naziv="DomainObject.Predmet.ProtuStrankaListNazivFormated_1">
      <item>ZLATNA MASLINA jednostavno društvo s ograničenom odgovornošću za ugostiteljstvo i turizam</item>
    </derivirana_varijabla>
  </DomainObject.Predmet.ProtuStrankaListNazivFormated>
  <DomainObject.Predmet.ProtuStrankaListNazivFormatedOIB>
    <izvorni_sadrzaj>
      <item>ZLATNA MASLINA jednostavno društvo s ograničenom odgovornošću za ugostiteljstvo i turizam, OIB 26580332133</item>
    </izvorni_sadrzaj>
    <derivirana_varijabla naziv="DomainObject.Predmet.ProtuStrankaListNazivFormatedOIB_1">
      <item>ZLATNA MASLINA jednostavno društvo s ograničenom odgovornošću za ugostiteljstvo i turizam, OIB 26580332133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izvorni_sadrzaj>
    <derivirana_varijabla naziv="DomainObject.Predmet.OstaliListFormated_1"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izvorni_sadrzaj>
    <derivirana_varijabla naziv="DomainObject.Predmet.OstaliListFormatedOIB_1"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izvorni_sadrzaj>
    <derivirana_varijabla naziv="DomainObject.Predmet.OstaliListFormatedWithAdress_1"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izvorni_sadrzaj>
    <derivirana_varijabla naziv="DomainObject.Predmet.OstaliListFormatedWithAdressOIB_1"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OstaliListNazivFormated_1">
      <item>Sudski registar</item>
      <item>E-oglasna ploča</item>
      <item>Županijsko državno odvjetništvo u Varaždinu</item>
      <item>Marko Vinković</item>
      <item>Sberbank d.d.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Vinković, OIB 95770176066</item>
      <item>Sberbank d.d., OIB 78427478595</item>
    </izvorni_sadrzaj>
    <derivirana_varijabla naziv="DomainObject.Predmet.OstaliListNazivFormatedOIB_1">
      <item>Sudski registar</item>
      <item>E-oglasna ploča</item>
      <item>Županijsko državno odvjetništvo u Varaždinu</item>
      <item>Marko Vinković, OIB 95770176066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St-989/2016-13</izvorni_sadrzaj>
    <derivirana_varijabla naziv="DomainObject.PoslovniBrojDokumenta_1">St-989/2016-13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MASLINA jednostavno društvo s ograničenom odgovornošću za ugostiteljstvo i turizam</izvorni_sadrzaj>
    <derivirana_varijabla naziv="DomainObject.Predmet.ProtustrankaIDrugi_1">ZLATNA MASLINA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MASLINA jednostavno društvo s ograničenom odgovornošću za ugostiteljstvo i turizam, OIB 26580332133, Vladimira Nazora 6, 40000 Lopatinec</izvorni_sadrzaj>
    <derivirana_varijabla naziv="DomainObject.Predmet.ProtustrankaIDrugiAdressOIB_1">ZLATNA MASLINA jednostavno društvo s ograničenom odgovornošću za ugostiteljstvo i turizam, OIB 26580332133, Vladimira Nazora 6,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SudioniciListNaziv_1"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derivirana_varijabla>
  </DomainObject.Predmet.SudioniciListNaziv>
  <DomainObject.Predmet.SudioniciListAdressOIB>
    <izvorni_sadrzaj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izvorni_sadrzaj>
    <derivirana_varijabla naziv="DomainObject.Predmet.SudioniciListAdressOIB_1"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3F8E6-B480-4974-90DA-DDCF26279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1128</properties:Characters>
  <properties:Lines>47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2016-11-14T08:12:00Z</cp:lastPrinted>
  <dcterms:modified xmlns:xsi="http://www.w3.org/2001/XMLSchema-instance" xsi:type="dcterms:W3CDTF">2016-11-14T08:12:00Z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St-989/2016-13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